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6a44" w14:paraId="f556a44" w:rsidRDefault="00511D6D" w:rsidP="00511D6D" w:rsidR="00511D6D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D6D" w:rsidP="00511D6D" w:rsidR="00511D6D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511D6D" w:rsidP="00511D6D" w:rsidR="00511D6D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511D6D" w:rsidP="00511D6D" w:rsidR="00511D6D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511D6D" w:rsidP="00511D6D" w:rsidR="00511D6D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St-247/2018-7</w:t>
      </w:r>
    </w:p>
    <w:p w:rsidRDefault="00511D6D" w:rsidP="00511D6D" w:rsidR="00511D6D">
      <w:pPr>
        <w:pStyle w:val="Zaglavlje"/>
        <w:jc w:val="center"/>
      </w:pPr>
      <w:r>
        <w:t>Z A K LJ U Č A K</w:t>
      </w:r>
    </w:p>
    <w:p w:rsidRDefault="00511D6D" w:rsidP="00511D6D" w:rsidR="00511D6D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ORGULJSKA RADIONICA VARAŽDIN j.d.o.o. Varaždin, Rudolfa Horvata 1, OIB: 44439444843, 3. listopada 2018.,               </w:t>
      </w:r>
    </w:p>
    <w:p w:rsidRDefault="00511D6D" w:rsidP="00511D6D" w:rsidR="00511D6D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11D6D" w:rsidP="00511D6D" w:rsidR="00511D6D">
      <w:pPr>
        <w:spacing w:lineRule="auto" w:line="240" w:after="0"/>
        <w:jc w:val="center"/>
      </w:pPr>
    </w:p>
    <w:p w:rsidRDefault="00511D6D" w:rsidP="00511D6D" w:rsidR="00511D6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osobi ovlaštenoj za zastupanje dužnika Zdenku </w:t>
      </w:r>
      <w:proofErr w:type="spellStart"/>
      <w:r>
        <w:t>Kušćeru</w:t>
      </w:r>
      <w:proofErr w:type="spellEnd"/>
      <w:r>
        <w:t xml:space="preserve"> iz Varaždina, Rudolfa Horvata 1, OIB: 57729530636,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511D6D" w:rsidP="00511D6D" w:rsidR="00511D6D">
      <w:pPr>
        <w:spacing w:lineRule="auto" w:line="240" w:after="0"/>
        <w:jc w:val="both"/>
      </w:pPr>
    </w:p>
    <w:p w:rsidRDefault="00511D6D" w:rsidP="00511D6D" w:rsidR="00511D6D">
      <w:pPr>
        <w:spacing w:lineRule="auto" w:line="240" w:after="0"/>
        <w:jc w:val="both"/>
      </w:pPr>
      <w:r>
        <w:t>1. nekretnina i pokretnina dužnika</w:t>
      </w:r>
    </w:p>
    <w:p w:rsidRDefault="00511D6D" w:rsidP="00511D6D" w:rsidR="00511D6D">
      <w:pPr>
        <w:spacing w:lineRule="auto" w:line="240" w:after="0"/>
        <w:jc w:val="both"/>
      </w:pPr>
      <w:r>
        <w:t>2. imovinskih prava dužnika na tuđim stvarima</w:t>
      </w:r>
    </w:p>
    <w:p w:rsidRDefault="00511D6D" w:rsidP="00511D6D" w:rsidR="00511D6D">
      <w:pPr>
        <w:spacing w:lineRule="auto" w:line="240" w:after="0"/>
        <w:jc w:val="both"/>
      </w:pPr>
      <w:r>
        <w:t>3. novčanih i nenovčanih tražbina dužnika</w:t>
      </w:r>
    </w:p>
    <w:p w:rsidRDefault="00511D6D" w:rsidP="00511D6D" w:rsidR="00511D6D">
      <w:pPr>
        <w:spacing w:lineRule="auto" w:line="240" w:after="0"/>
        <w:jc w:val="both"/>
      </w:pPr>
      <w:r>
        <w:t>4. drugih prava koja čine imovinu dužnika</w:t>
      </w:r>
    </w:p>
    <w:p w:rsidRDefault="00511D6D" w:rsidP="00511D6D" w:rsidR="00511D6D">
      <w:pPr>
        <w:spacing w:lineRule="auto" w:line="240" w:after="0"/>
        <w:jc w:val="both"/>
      </w:pPr>
      <w:r>
        <w:t>5. novčanih sredstava na računima</w:t>
      </w:r>
    </w:p>
    <w:p w:rsidRDefault="00511D6D" w:rsidP="00511D6D" w:rsidR="00511D6D">
      <w:pPr>
        <w:spacing w:lineRule="auto" w:line="240" w:after="0"/>
        <w:jc w:val="both"/>
      </w:pPr>
      <w:r>
        <w:t>6. druge imovine dužnika</w:t>
      </w:r>
    </w:p>
    <w:p w:rsidRDefault="00511D6D" w:rsidP="00511D6D" w:rsidR="00511D6D">
      <w:pPr>
        <w:spacing w:lineRule="auto" w:line="240" w:after="0"/>
        <w:jc w:val="both"/>
      </w:pPr>
      <w:r>
        <w:t>7. obveza dužnika unesenih u njegove poslovne knjige</w:t>
      </w:r>
    </w:p>
    <w:p w:rsidRDefault="00511D6D" w:rsidP="00511D6D" w:rsidR="00511D6D">
      <w:pPr>
        <w:spacing w:lineRule="auto" w:line="240" w:after="0"/>
        <w:jc w:val="both"/>
      </w:pPr>
      <w:r>
        <w:t>8. drugih novčanih i nenovčanih obveza dužnika</w:t>
      </w:r>
    </w:p>
    <w:p w:rsidRDefault="00511D6D" w:rsidP="00511D6D" w:rsidR="00511D6D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11D6D" w:rsidP="00511D6D" w:rsidR="00511D6D">
      <w:pPr>
        <w:spacing w:lineRule="auto" w:line="240" w:after="0"/>
        <w:jc w:val="both"/>
      </w:pPr>
      <w:r>
        <w:t>10. izlučnih prava</w:t>
      </w:r>
    </w:p>
    <w:p w:rsidRDefault="00511D6D" w:rsidP="00511D6D" w:rsidR="00511D6D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511D6D" w:rsidP="00511D6D" w:rsidR="00511D6D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511D6D" w:rsidP="00511D6D" w:rsidR="00511D6D">
      <w:pPr>
        <w:pStyle w:val="Odlomakpopisa"/>
        <w:spacing w:lineRule="auto" w:line="240" w:after="0"/>
      </w:pPr>
    </w:p>
    <w:p w:rsidRDefault="00511D6D" w:rsidP="00511D6D" w:rsidR="00511D6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Osoba ovlaštena za zastupanje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11D6D" w:rsidP="00511D6D" w:rsidR="00511D6D">
      <w:pPr>
        <w:spacing w:lineRule="auto" w:line="240" w:after="0"/>
        <w:jc w:val="both"/>
      </w:pPr>
    </w:p>
    <w:p w:rsidRDefault="00511D6D" w:rsidP="00511D6D" w:rsidR="00511D6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osoba ovlaštena za zastupanje dužnika da za davanje neistinitoga ili nepotpunoga popisa imovine i obveza, odgovara kao za davanje lažnoga iskaza u postupku pred sudom.</w:t>
      </w:r>
    </w:p>
    <w:p w:rsidRDefault="00511D6D" w:rsidP="00511D6D" w:rsidR="00511D6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11D6D" w:rsidP="00511D6D" w:rsidR="00511D6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11D6D" w:rsidP="00511D6D" w:rsidR="00511D6D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3. srpnja 2018.</w:t>
      </w:r>
      <w:r>
        <w:t xml:space="preserve"> u Očevidniku redoslijeda osnova za plaćanje ima evidentirane neizvršene osnove za plaćanje u neprekinutom razdoblju od 120 dana u ukupnom iznosu od 6.492,34 kn, te da dužnik ima jednog zaposlenog.</w:t>
      </w: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3. listopada 2018.</w:t>
      </w: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 xml:space="preserve">-ovlašteni službenik: </w:t>
      </w: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511D6D" w:rsidP="00511D6D" w:rsidR="00511D6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511D6D" w:rsidP="00511D6D" w:rsidR="00511D6D">
      <w:pPr>
        <w:spacing w:lineRule="auto" w:line="240" w:after="0"/>
        <w:jc w:val="both"/>
      </w:pPr>
      <w:r>
        <w:t>Uputa o pravnom lijeku:</w:t>
      </w:r>
    </w:p>
    <w:p w:rsidRDefault="00511D6D" w:rsidP="00511D6D" w:rsidR="00511D6D">
      <w:pPr>
        <w:spacing w:lineRule="auto" w:line="240" w:after="0"/>
        <w:jc w:val="both"/>
      </w:pPr>
      <w:r>
        <w:t>Protiv ovoga zaključka žalba nije dopuštena (čl. 19. st. 7. SZ-a).</w:t>
      </w:r>
    </w:p>
    <w:p w:rsidRDefault="00511D6D" w:rsidP="00511D6D" w:rsidR="00511D6D">
      <w:pPr>
        <w:spacing w:lineRule="auto" w:line="240" w:after="0"/>
        <w:jc w:val="both"/>
      </w:pPr>
    </w:p>
    <w:p w:rsidRDefault="00511D6D" w:rsidP="00511D6D" w:rsidR="00511D6D">
      <w:pPr>
        <w:spacing w:lineRule="auto" w:line="240" w:after="0"/>
        <w:jc w:val="both"/>
      </w:pPr>
    </w:p>
    <w:p w:rsidRDefault="00511D6D" w:rsidP="00511D6D" w:rsidR="00511D6D">
      <w:pPr>
        <w:spacing w:lineRule="auto" w:line="240" w:after="0"/>
        <w:jc w:val="both"/>
      </w:pPr>
      <w:r>
        <w:t>DNA:</w:t>
      </w:r>
    </w:p>
    <w:p w:rsidRDefault="00511D6D" w:rsidP="00511D6D" w:rsidR="00511D6D">
      <w:pPr>
        <w:spacing w:lineRule="auto" w:line="240" w:after="0"/>
        <w:jc w:val="both"/>
      </w:pPr>
      <w:r>
        <w:t xml:space="preserve">1. Osoba ovlaštena za zastupanje dužnika – Zdenko </w:t>
      </w:r>
      <w:proofErr w:type="spellStart"/>
      <w:r>
        <w:t>Kušćer</w:t>
      </w:r>
      <w:proofErr w:type="spellEnd"/>
      <w:r>
        <w:t>, Varaždin, Rudolfa Horvata 1</w:t>
      </w:r>
    </w:p>
    <w:p w:rsidRDefault="00511D6D" w:rsidP="00511D6D" w:rsidR="00511D6D">
      <w:pPr>
        <w:spacing w:lineRule="auto" w:line="240" w:after="0"/>
        <w:jc w:val="both"/>
      </w:pPr>
      <w:r>
        <w:t>2. e-Oglasna ploča suda.</w:t>
      </w:r>
    </w:p>
    <w:p w:rsidRDefault="00511D6D" w:rsidP="00511D6D" w:rsidR="00511D6D">
      <w:pPr>
        <w:spacing w:lineRule="auto" w:line="240" w:after="0"/>
        <w:jc w:val="both"/>
      </w:pPr>
    </w:p>
    <w:p w:rsidRDefault="00AE649C" w:rsidP="00AA30C8" w:rsidR="00AE649C" w:rsidRPr="00AA30C8"/>
    <w:sectPr w:rsidSect="0032366B" w:rsidR="00AE649C" w:rsidRPr="00AA30C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D6D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0C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11D6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11D6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97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St-247/2018-7</izvorni_sadrzaj>
    <derivirana_varijabla naziv="DomainObject.Oznaka_1">St-247/2018-7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ORGULJSKA RADIONICA VARAŽDIN jednostavno društvo s ograničenom odgovornošću za obnovu i restauraciju zastupanog po punomoćniku Zdenko Kušćer</izvorni_sadrzaj>
    <derivirana_varijabla naziv="DomainObject.Predmet.ProtustrankaFormated_1">  ORGULJSKA RADIONICA VARAŽDIN jednostavno društvo s ograničenom odgovornošću za obnovu i restauraciju zastupanog po punomoćniku Zdenko Kušćer</derivirana_varijabla>
  </DomainObject.Predmet.ProtustrankaFormated>
  <DomainObject.Predmet.ProtustrankaFormatedOIB>
    <izvorni_sadrzaj>  ORGULJSKA RADIONICA VARAŽDIN jednostavno društvo s ograničenom odgovornošću za obnovu i restauraciju, OIB 44439444843 zastupanog po punomoćniku Zdenko Kušćer</izvorni_sadrzaj>
    <derivirana_varijabla naziv="DomainObject.Predmet.ProtustrankaFormatedOIB_1">  ORGULJSKA RADIONICA VARAŽDIN jednostavno društvo s ograničenom odgovornošću za obnovu i restauraciju, OIB 44439444843 zastupanog po punomoćniku Zdenko Kušćer</derivirana_varijabla>
  </DomainObject.Predmet.ProtustrankaFormatedOIB>
  <DomainObject.Predmet.ProtustrankaFormatedWithAdress>
    <izvorni_sadrzaj> ORGULJSKA RADIONICA VARAŽDIN jednostavno društvo s ograničenom odgovornošću za obnovu i restauraciju, Rudolfa Horvata 1, 42000 Varaždin zastupanog po punomoćniku Zdenko Kušćer</izvorni_sadrzaj>
    <derivirana_varijabla naziv="DomainObject.Predmet.ProtustrankaFormatedWithAdress_1"> ORGULJSKA RADIONICA VARAŽDIN jednostavno društvo s ograničenom odgovornošću za obnovu i restauraciju, Rudolfa Horvata 1, 42000 Varaždin zastupanog po punomoćniku Zdenko Kušćer</derivirana_varijabla>
  </DomainObject.Predmet.ProtustrankaFormatedWithAdress>
  <DomainObject.Predmet.ProtustrankaFormatedWithAdressOIB>
    <izvorni_sadrzaj> ORGULJSKA RADIONICA VARAŽDIN jednostavno društvo s ograničenom odgovornošću za obnovu i restauraciju, OIB 44439444843, Rudolfa Horvata 1, 42000 Varaždin zastupanog po punomoćniku Zdenko Kušćer</izvorni_sadrzaj>
    <derivirana_varijabla naziv="DomainObject.Predmet.ProtustrankaFormatedWithAdressOIB_1"> ORGULJSKA RADIONICA VARAŽDIN jednostavno društvo s ograničenom odgovornošću za obnovu i restauraciju, OIB 44439444843, Rudolfa Horvata 1, 42000 Varaždin zastupanog po punomoćniku Zdenko Kušćer</derivirana_varijabla>
  </DomainObject.Predmet.ProtustrankaFormatedWithAdressOIB>
  <DomainObject.Predmet.ProtustrankaWithAdress>
    <izvorni_sadrzaj>ORGULJSKA RADIONICA VARAŽDIN jednostavno društvo s ograničenom odgovornošću za obnovu i restauraciju Rudolfa Horvata 1, 42000 Varaždin</izvorni_sadrzaj>
    <derivirana_varijabla naziv="DomainObject.Predmet.ProtustrankaWithAdress_1">ORGULJSKA RADIONICA VARAŽDIN jednostavno društvo s ograničenom odgovornošću za obnovu i restauraciju Rudolfa Horvata 1, 42000 Varaždin</derivirana_varijabla>
  </DomainObject.Predmet.ProtustrankaWithAdress>
  <DomainObject.Predmet.ProtustrankaWithAdressOIB>
    <izvorni_sadrzaj>ORGULJSKA RADIONICA VARAŽDIN jednostavno društvo s ograničenom odgovornošću za obnovu i restauraciju, OIB 44439444843, Rudolfa Horvata 1, 42000 Varaždin</izvorni_sadrzaj>
    <derivirana_varijabla naziv="DomainObject.Predmet.ProtustrankaWithAdressOIB_1">ORGULJSKA RADIONICA VARAŽDIN jednostavno društvo s ograničenom odgovornošću za obnovu i restauraciju, OIB 44439444843, Rudolfa Horvata 1, 42000 Varaždin</derivirana_varijabla>
  </DomainObject.Predmet.ProtustrankaWithAdressOIB>
  <DomainObject.Predmet.ProtustrankaNazivFormated>
    <izvorni_sadrzaj>ORGULJSKA RADIONICA VARAŽDIN jednostavno društvo s ograničenom odgovornošću za obnovu i restauraciju</izvorni_sadrzaj>
    <derivirana_varijabla naziv="DomainObject.Predmet.ProtustrankaNazivFormated_1">ORGULJSKA RADIONICA VARAŽDIN jednostavno društvo s ograničenom odgovornošću za obnovu i restauraciju</derivirana_varijabla>
  </DomainObject.Predmet.ProtustrankaNazivFormated>
  <DomainObject.Predmet.ProtustrankaNazivFormatedOIB>
    <izvorni_sadrzaj>ORGULJSKA RADIONICA VARAŽDIN jednostavno društvo s ograničenom odgovornošću za obnovu i restauraciju, OIB 44439444843</izvorni_sadrzaj>
    <derivirana_varijabla naziv="DomainObject.Predmet.ProtustrankaNazivFormatedOIB_1">ORGULJSKA RADIONICA VARAŽDIN jednostavno društvo s ograničenom odgovornošću za obnovu i restauraciju, OIB 44439444843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6492.34</izvorni_sadrzaj>
    <derivirana_varijabla naziv="DomainObject.Predmet.TrenutnaVrijednost_1">6492.34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ORGULJSKA RADIONICA VARAŽDIN jednostavno društvo s ograničenom odgovornošću za obnovu i restauraciju zastupanog po punomoćniku Zdenko Kušćer</item>
    </izvorni_sadrzaj>
    <derivirana_varijabla naziv="DomainObject.Predmet.ProtuStrankaListFormated_1">
      <item>ORGULJSKA RADIONICA VARAŽDIN jednostavno društvo s ograničenom odgovornošću za obnovu i restauraciju zastupanog po punomoćniku Zdenko Kušćer</item>
    </derivirana_varijabla>
  </DomainObject.Predmet.ProtuStrankaListFormated>
  <DomainObject.Predmet.ProtuStrankaListFormatedOIB>
    <izvorni_sadrzaj>
      <item>ORGULJSKA RADIONICA VARAŽDIN jednostavno društvo s ograničenom odgovornošću za obnovu i restauraciju, OIB 44439444843 zastupanog po punomoćniku Zdenko Kušćer</item>
    </izvorni_sadrzaj>
    <derivirana_varijabla naziv="DomainObject.Predmet.ProtuStrankaListFormatedOIB_1">
      <item>ORGULJSKA RADIONICA VARAŽDIN jednostavno društvo s ograničenom odgovornošću za obnovu i restauraciju, OIB 44439444843 zastupanog po punomoćniku Zdenko Kušćer</item>
    </derivirana_varijabla>
  </DomainObject.Predmet.ProtuStrankaListFormatedOIB>
  <DomainObject.Predmet.ProtuStrankaListFormatedWithAdress>
    <izvorni_sadrzaj>
      <item>ORGULJSKA RADIONICA VARAŽDIN jednostavno društvo s ograničenom odgovornošću za obnovu i restauraciju, Rudolfa Horvata 1, 42000 Varaždin zastupanog po punomoćniku Zdenko Kušćer</item>
    </izvorni_sadrzaj>
    <derivirana_varijabla naziv="DomainObject.Predmet.ProtuStrankaListFormatedWithAdress_1">
      <item>ORGULJSKA RADIONICA VARAŽDIN jednostavno društvo s ograničenom odgovornošću za obnovu i restauraciju, Rudolfa Horvata 1, 42000 Varaždin zastupanog po punomoćniku Zdenko Kušćer</item>
    </derivirana_varijabla>
  </DomainObject.Predmet.ProtuStrankaListFormatedWithAdress>
  <DomainObject.Predmet.ProtuStrankaListFormatedWithAdressOIB>
    <izvorni_sadrzaj>
      <item>ORGULJSKA RADIONICA VARAŽDIN jednostavno društvo s ograničenom odgovornošću za obnovu i restauraciju, OIB 44439444843, Rudolfa Horvata 1, 42000 Varaždin zastupanog po punomoćniku Zdenko Kušćer</item>
    </izvorni_sadrzaj>
    <derivirana_varijabla naziv="DomainObject.Predmet.ProtuStrankaListFormatedWithAdressOIB_1">
      <item>ORGULJSKA RADIONICA VARAŽDIN jednostavno društvo s ograničenom odgovornošću za obnovu i restauraciju, OIB 44439444843, Rudolfa Horvata 1, 42000 Varaždin zastupanog po punomoćniku Zdenko Kušćer</item>
    </derivirana_varijabla>
  </DomainObject.Predmet.ProtuStrankaListFormatedWithAdressOIB>
  <DomainObject.Predmet.ProtuStrankaListNazivFormated>
    <izvorni_sadrzaj>
      <item>ORGULJSKA RADIONICA VARAŽDIN jednostavno društvo s ograničenom odgovornošću za obnovu i restauraciju</item>
    </izvorni_sadrzaj>
    <derivirana_varijabla naziv="DomainObject.Predmet.ProtuStrankaListNazivFormated_1">
      <item>ORGULJSKA RADIONICA VARAŽDIN jednostavno društvo s ograničenom odgovornošću za obnovu i restauraciju</item>
    </derivirana_varijabla>
  </DomainObject.Predmet.ProtuStrankaListNazivFormated>
  <DomainObject.Predmet.ProtuStrankaListNazivFormatedOIB>
    <izvorni_sadrzaj>
      <item>ORGULJSKA RADIONICA VARAŽDIN jednostavno društvo s ograničenom odgovornošću za obnovu i restauraciju, OIB 44439444843</item>
    </izvorni_sadrzaj>
    <derivirana_varijabla naziv="DomainObject.Predmet.ProtuStrankaListNazivFormatedOIB_1">
      <item>ORGULJSKA RADIONICA VARAŽDIN jednostavno društvo s ograničenom odgovornošću za obnovu i restauraciju, OIB 44439444843</item>
    </derivirana_varijabla>
  </DomainObject.Predmet.ProtuStrankaListNazivFormatedOIB>
  <DomainObject.Predmet.OstaliListFormated>
    <izvorni_sadrzaj>
      <item>Sudski registar</item>
      <item>Zdenko Kušćer punomoćnik sudionika u postupku ORGULJSKA RADIONICA VARAŽDIN jednostavno društvo s ograničenom odgovornošću za obnovu i restauraciju</item>
    </izvorni_sadrzaj>
    <derivirana_varijabla naziv="DomainObject.Predmet.OstaliListFormated_1">
      <item>Sudski registar</item>
      <item>Zdenko Kušćer punomoćnik sudionika u postupku ORGULJSKA RADIONICA VARAŽDIN jednostavno društvo s ograničenom odgovornošću za obnovu i restauraciju</item>
    </derivirana_varijabla>
  </DomainObject.Predmet.OstaliListFormated>
  <DomainObject.Predmet.OstaliListFormatedOIB>
    <izvorni_sadrzaj>
      <item>Sudski registar</item>
      <item>Zdenko Kušćer, OIB 57729530636 punomoćnik sudionika u postupku ORGULJSKA RADIONICA VARAŽDIN jednostavno društvo s ograničenom odgovornošću za obnovu i restauraciju</item>
    </izvorni_sadrzaj>
    <derivirana_varijabla naziv="DomainObject.Predmet.OstaliListFormatedOIB_1">
      <item>Sudski registar</item>
      <item>Zdenko Kušćer, OIB 57729530636 punomoćnik sudionika u postupku ORGULJSKA RADIONICA VARAŽDIN jednostavno društvo s ograničenom odgovornošću za obnovu i restauraciju</item>
    </derivirana_varijabla>
  </DomainObject.Predmet.OstaliListFormatedOIB>
  <DomainObject.Predmet.OstaliListFormatedWithAdress>
    <izvorni_sadrzaj>
      <item>Sudski registar</item>
      <item>Zdenko Kušćer, Rudolfa Horvata 1, 42000 Varaždin punomoćnik sudionika u postupku ORGULJSKA RADIONICA VARAŽDIN jednostavno društvo s ograničenom odgovornošću za obnovu i restauraciju</item>
    </izvorni_sadrzaj>
    <derivirana_varijabla naziv="DomainObject.Predmet.OstaliListFormatedWithAdress_1">
      <item>Sudski registar</item>
      <item>Zdenko Kušćer, Rudolfa Horvata 1, 42000 Varaždin punomoćnik sudionika u postupku ORGULJSKA RADIONICA VARAŽDIN jednostavno društvo s ograničenom odgovornošću za obnovu i restauraciju</item>
    </derivirana_varijabla>
  </DomainObject.Predmet.OstaliListFormatedWithAdress>
  <DomainObject.Predmet.OstaliListFormatedWithAdressOIB>
    <izvorni_sadrzaj>
      <item>Sudski registar</item>
      <item>Zdenko Kušćer, OIB 57729530636, Rudolfa Horvata 1, 42000 Varaždin punomoćnik sudionika u postupku ORGULJSKA RADIONICA VARAŽDIN jednostavno društvo s ograničenom odgovornošću za obnovu i restauraciju</item>
    </izvorni_sadrzaj>
    <derivirana_varijabla naziv="DomainObject.Predmet.OstaliListFormatedWithAdressOIB_1">
      <item>Sudski registar</item>
      <item>Zdenko Kušćer, OIB 57729530636, Rudolfa Horvata 1, 42000 Varaždin punomoćnik sudionika u postupku ORGULJSKA RADIONICA VARAŽDIN jednostavno društvo s ograničenom odgovornošću za obnovu i restauraciju</item>
    </derivirana_varijabla>
  </DomainObject.Predmet.OstaliListFormatedWithAdressOIB>
  <DomainObject.Predmet.OstaliListNazivFormated>
    <izvorni_sadrzaj>
      <item>Sudski registar</item>
      <item>Zdenko Kušćer</item>
    </izvorni_sadrzaj>
    <derivirana_varijabla naziv="DomainObject.Predmet.OstaliListNazivFormated_1">
      <item>Sudski registar</item>
      <item>Zdenko Kušćer</item>
    </derivirana_varijabla>
  </DomainObject.Predmet.OstaliListNazivFormated>
  <DomainObject.Predmet.OstaliListNazivFormatedOIB>
    <izvorni_sadrzaj>
      <item>Sudski registar</item>
      <item>Zdenko Kušćer, OIB 57729530636</item>
    </izvorni_sadrzaj>
    <derivirana_varijabla naziv="DomainObject.Predmet.OstaliListNazivFormatedOIB_1">
      <item>Sudski registar</item>
      <item>Zdenko Kušćer, OIB 57729530636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St-247/2018-7</izvorni_sadrzaj>
    <derivirana_varijabla naziv="DomainObject.PoslovniBrojDokumenta_1">St-247/2018-7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ORGULJSKA RADIONICA VARAŽDIN jednostavno društvo s ograničenom odgovornošću za obnovu i restauraciju</izvorni_sadrzaj>
    <derivirana_varijabla naziv="DomainObject.Predmet.ProtustrankaIDrugi_1">ORGULJSKA RADIONICA VARAŽDIN jednostavno društvo s ograničenom odgovornošću za obnovu i restauraciju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ORGULJSKA RADIONICA VARAŽDIN jednostavno društvo s ograničenom odgovornošću za obnovu i restauraciju, OIB 44439444843, Rudolfa Horvata 1, 42000 Varaždin</izvorni_sadrzaj>
    <derivirana_varijabla naziv="DomainObject.Predmet.ProtustrankaIDrugiAdressOIB_1">ORGULJSKA RADIONICA VARAŽDIN jednostavno društvo s ograničenom odgovornošću za obnovu i restauraciju, OIB 44439444843, Rudolfa Horvata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ORGULJSKA RADIONICA VARAŽDIN jednostavno društvo s ograničenom odgovornošću za obnovu i restauraciju</item>
      <item>Sudski registar</item>
      <item>Zdenko Kušćer</item>
    </izvorni_sadrzaj>
    <derivirana_varijabla naziv="DomainObject.Predmet.SudioniciListNaziv_1">
      <item>Financijska agencija</item>
      <item>ORGULJSKA RADIONICA VARAŽDIN jednostavno društvo s ograničenom odgovornošću za obnovu i restauraciju</item>
      <item>Sudski registar</item>
      <item>Zdenko Kušćer</item>
    </derivirana_varijabla>
  </DomainObject.Predmet.SudioniciListNaziv>
  <DomainObject.Predmet.SudioniciListAdressOIB>
    <izvorni_sadrzaj>
      <item>Financijska agencija, OIB 85821130368, Ulica grada Vukovara 70,10000 Zagreb</item>
      <item>ORGULJSKA RADIONICA VARAŽDIN jednostavno društvo s ograničenom odgovornošću za obnovu i restauraciju, OIB 44439444843, Rudolfa Horvata 1,42000 Varaždin</item>
      <item>Sudski registar</item>
      <item>Zdenko Kušćer, OIB 57729530636, Rudolfa Horvata 1,42000 Varaždin</item>
    </izvorni_sadrzaj>
    <derivirana_varijabla naziv="DomainObject.Predmet.SudioniciListAdressOIB_1">
      <item>Financijska agencija, OIB 85821130368, Ulica grada Vukovara 70,10000 Zagreb</item>
      <item>ORGULJSKA RADIONICA VARAŽDIN jednostavno društvo s ograničenom odgovornošću za obnovu i restauraciju, OIB 44439444843, Rudolfa Horvata 1,42000 Varaždin</item>
      <item>Sudski registar</item>
      <item>Zdenko Kušćer, OIB 57729530636, Rudolfa Horvata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24D5A-1336-4D3A-9BF0-BD02623DB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2308</properties:Characters>
  <properties:Lines>74</properties:Lines>
  <properties:Paragraphs>34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2018-10-03T11:38:00Z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