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0fd7" w14:paraId="7e80fd7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AE4950">
        <w:rPr>
          <w:rFonts w:hAnsi="Times New Roman" w:ascii="Times New Roman"/>
        </w:rPr>
        <w:t>5118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AE4950" w:rsidRPr="00AE4950">
        <w:rPr>
          <w:rFonts w:hAnsi="Times New Roman" w:ascii="Times New Roman"/>
        </w:rPr>
        <w:t>DEGROS d.o.o., Zagreb, Boškovićeva 7, OIB: 42329749072, MBS: 080888802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AE4950">
        <w:rPr>
          <w:rFonts w:hAnsi="Times New Roman" w:ascii="Times New Roman"/>
        </w:rPr>
        <w:t>21.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E4950" w:rsidRPr="00AE4950">
        <w:rPr>
          <w:rFonts w:hAnsi="Times New Roman" w:ascii="Times New Roman"/>
        </w:rPr>
        <w:t>DEGROS d.o.o., Zagreb, Boškovićeva 7, OIB: 42329749072, MBS: 080888802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E4950">
        <w:rPr>
          <w:rFonts w:hAnsi="Times New Roman" w:ascii="Times New Roman"/>
        </w:rPr>
        <w:t>511816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</w:t>
      </w:r>
      <w:proofErr w:type="spellStart"/>
      <w:r w:rsidR="00E270CF">
        <w:rPr>
          <w:rFonts w:hAnsi="Times New Roman" w:ascii="Times New Roman"/>
        </w:rPr>
        <w:t>prileži</w:t>
      </w:r>
      <w:proofErr w:type="spellEnd"/>
      <w:r w:rsidR="00E270CF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AE4950">
        <w:rPr>
          <w:rFonts w:hAnsi="Times New Roman" w:ascii="Times New Roman"/>
        </w:rPr>
        <w:t>21.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bookmarkStart w:name="_GoBack" w:id="0"/>
      <w:bookmarkEnd w:id="0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5C" w:rsidP="00A83AC6" w:rsidR="00A5005C">
      <w:r>
        <w:separator/>
      </w:r>
    </w:p>
  </w:endnote>
  <w:endnote w:id="0" w:type="continuationSeparator">
    <w:p w:rsidRDefault="00A5005C" w:rsidP="00A83AC6" w:rsidR="00A5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5C" w:rsidP="00A83AC6" w:rsidR="00A5005C">
      <w:r>
        <w:separator/>
      </w:r>
    </w:p>
  </w:footnote>
  <w:footnote w:id="0" w:type="continuationSeparator">
    <w:p w:rsidRDefault="00A5005C" w:rsidP="00A83AC6" w:rsidR="00A50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AE4950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AE4950">
      <w:rPr>
        <w:rFonts w:hAnsi="Times New Roman" w:ascii="Times New Roman"/>
      </w:rPr>
      <w:t>5118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81532"/>
    <w:rsid w:val="00A83AC6"/>
    <w:rsid w:val="00AD4F3B"/>
    <w:rsid w:val="00AE4950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B9608-30F7-40BE-B84A-15E8A56B3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339</properties:Words>
  <properties:Characters>1935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2017-07-28T11:09:00Z</dcterms:created>
  <dc:creator>Vesna Fundurulić Perišin</dc:creator>
  <cp:lastModifiedBy>Vesna Sremac Šoštar</cp:lastModifiedBy>
  <cp:lastPrinted>2016-07-05T06:36:00Z</cp:lastPrinted>
  <dcterms:modified xmlns:xsi="http://www.w3.org/2001/XMLSchema-instance" xsi:type="dcterms:W3CDTF">2017-07-28T11:09:00Z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