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ca40" w14:paraId="710ca40" w:rsidRDefault="004F094E" w:rsidP="00CF154B" w:rsidR="004F094E">
      <w:pPr>
        <w15:collapsed w:val="false"/>
      </w:pPr>
      <w:bookmarkStart w:name="_GoBack" w:id="0"/>
      <w:bookmarkEnd w:id="0"/>
    </w:p>
    <w:p w:rsidRDefault="005D5174" w:rsidP="00CF154B" w:rsidR="005D5174"/>
    <w:p w:rsidRDefault="005D5174" w:rsidP="00CF154B" w:rsidR="005D5174" w:rsidRPr="00D35C6E"/>
    <w:p w:rsidRDefault="00CF154B" w:rsidP="00CF154B" w:rsidR="00CF154B" w:rsidRPr="005D5174">
      <w:pPr>
        <w:rPr>
          <w:b/>
          <w:bCs/>
        </w:rPr>
      </w:pPr>
      <w:r w:rsidRPr="005D5174">
        <w:rPr>
          <w:b/>
          <w:bCs/>
        </w:rPr>
        <w:t>REPUBLIKA HRVATSKA</w:t>
      </w:r>
    </w:p>
    <w:p w:rsidRDefault="00CF154B" w:rsidP="00CF154B" w:rsidR="004F094E" w:rsidRPr="005D5174">
      <w:pPr>
        <w:rPr>
          <w:b/>
          <w:bCs/>
        </w:rPr>
      </w:pPr>
      <w:r w:rsidRPr="005D5174">
        <w:rPr>
          <w:b/>
          <w:bCs/>
        </w:rPr>
        <w:t>TRG</w:t>
      </w:r>
      <w:r w:rsidR="00604FE0" w:rsidRPr="005D5174">
        <w:rPr>
          <w:b/>
          <w:bCs/>
        </w:rPr>
        <w:t>OVAČKI SUD U ZADRU</w:t>
      </w:r>
      <w:r w:rsidR="00604FE0" w:rsidRPr="005D5174">
        <w:rPr>
          <w:b/>
          <w:bCs/>
        </w:rPr>
        <w:tab/>
      </w:r>
    </w:p>
    <w:p w:rsidRDefault="004F094E" w:rsidP="00CF154B" w:rsidR="004F094E" w:rsidRPr="008C049A">
      <w:r w:rsidRPr="008C049A">
        <w:t>Dr. Franje Tuđmana 35</w:t>
      </w:r>
      <w:r w:rsidR="00604FE0" w:rsidRPr="008C049A">
        <w:tab/>
      </w:r>
      <w:r w:rsidR="00604FE0" w:rsidRPr="008C049A">
        <w:tab/>
      </w:r>
    </w:p>
    <w:p w:rsidRDefault="004F094E" w:rsidP="00CF154B" w:rsidR="004F094E"/>
    <w:p w:rsidRDefault="004F094E" w:rsidP="004F094E" w:rsidR="00CF154B" w:rsidRPr="005D5174">
      <w:pPr>
        <w:jc w:val="center"/>
        <w:rPr>
          <w:b/>
          <w:bCs/>
        </w:rPr>
      </w:pPr>
      <w:r w:rsidRPr="005D5174">
        <w:rPr>
          <w:b/>
          <w:bCs/>
        </w:rPr>
        <w:t>R E P U B L I K A   H R V A T S K A</w:t>
      </w:r>
    </w:p>
    <w:p w:rsidRDefault="004F094E" w:rsidP="004F094E" w:rsidR="004F094E" w:rsidRPr="005D5174">
      <w:pPr>
        <w:jc w:val="center"/>
        <w:rPr>
          <w:b/>
          <w:bCs/>
        </w:rPr>
      </w:pPr>
    </w:p>
    <w:p w:rsidRDefault="004F094E" w:rsidP="00CF154B" w:rsidR="00CF154B" w:rsidRPr="005D5174">
      <w:pPr>
        <w:jc w:val="center"/>
        <w:rPr>
          <w:b/>
          <w:bCs/>
        </w:rPr>
      </w:pPr>
      <w:r w:rsidRPr="005D5174">
        <w:rPr>
          <w:b/>
          <w:bCs/>
        </w:rPr>
        <w:t>R J E Š E N J E</w:t>
      </w:r>
    </w:p>
    <w:p w:rsidRDefault="00604FE0" w:rsidP="00CF154B" w:rsidR="00604FE0" w:rsidRPr="005D5174">
      <w:pPr>
        <w:jc w:val="center"/>
        <w:rPr>
          <w:b/>
          <w:bCs/>
        </w:rPr>
      </w:pPr>
    </w:p>
    <w:p w:rsidRDefault="005134F3" w:rsidP="005134F3" w:rsidR="005134F3" w:rsidRPr="009B4746">
      <w:pPr>
        <w:ind w:firstLine="708"/>
        <w:jc w:val="both"/>
        <w:rPr>
          <w:rFonts w:cstheme="majorBidi" w:hAnsiTheme="majorBidi" w:asciiTheme="majorBidi"/>
        </w:rPr>
      </w:pPr>
      <w:r w:rsidRPr="009B4746">
        <w:rPr>
          <w:rFonts w:cstheme="majorBidi" w:hAnsiTheme="majorBidi" w:asciiTheme="majorBidi"/>
        </w:rPr>
        <w:t xml:space="preserve">Trgovački sud u Zadru, OIB:39670464653, po sutkinji Ani Markač, u stečajnom postupku nad stečajnim dužnikom AUTOTRANSPORT d.d. u stečaju, Šibenik, Draga 14, OIB:15635426147, zastupan po stečajnoj upraviteljici Marici Nekić, iz Zadra, Put </w:t>
      </w:r>
      <w:proofErr w:type="spellStart"/>
      <w:r w:rsidRPr="009B4746">
        <w:rPr>
          <w:rFonts w:cstheme="majorBidi" w:hAnsiTheme="majorBidi" w:asciiTheme="majorBidi"/>
        </w:rPr>
        <w:t>Gazića</w:t>
      </w:r>
      <w:proofErr w:type="spellEnd"/>
      <w:r w:rsidRPr="009B4746">
        <w:rPr>
          <w:rFonts w:cstheme="majorBidi" w:hAnsiTheme="majorBidi" w:asciiTheme="majorBidi"/>
        </w:rPr>
        <w:t xml:space="preserve"> 14a, dana 1</w:t>
      </w:r>
      <w:r w:rsidR="00B4204D">
        <w:rPr>
          <w:rFonts w:cstheme="majorBidi" w:hAnsiTheme="majorBidi" w:asciiTheme="majorBidi"/>
        </w:rPr>
        <w:t>8</w:t>
      </w:r>
      <w:r w:rsidRPr="009B4746">
        <w:rPr>
          <w:rFonts w:cstheme="majorBidi" w:hAnsiTheme="majorBidi" w:asciiTheme="majorBidi"/>
        </w:rPr>
        <w:t xml:space="preserve">. ožujka 2016. </w:t>
      </w:r>
    </w:p>
    <w:p w:rsidRDefault="00CF154B" w:rsidP="00CF154B" w:rsidR="00CF154B" w:rsidRPr="00D35C6E"/>
    <w:p w:rsidRDefault="00CF154B" w:rsidP="00D858FE" w:rsidR="00CF154B" w:rsidRPr="005D5174">
      <w:pPr>
        <w:jc w:val="center"/>
        <w:rPr>
          <w:b/>
          <w:bCs/>
        </w:rPr>
      </w:pPr>
      <w:r w:rsidRPr="005D5174">
        <w:rPr>
          <w:b/>
          <w:bCs/>
        </w:rPr>
        <w:t>r i j e š i o  j e</w:t>
      </w:r>
    </w:p>
    <w:p w:rsidRDefault="00D858FE" w:rsidP="004F094E" w:rsidR="00D858FE" w:rsidRPr="00D35C6E">
      <w:pPr>
        <w:jc w:val="both"/>
      </w:pPr>
    </w:p>
    <w:p w:rsidRDefault="00CF154B" w:rsidP="00B4204D" w:rsidR="00132542">
      <w:pPr>
        <w:numPr>
          <w:ilvl w:val="0"/>
          <w:numId w:val="3"/>
        </w:numPr>
        <w:jc w:val="both"/>
      </w:pPr>
      <w:r w:rsidRPr="00D35C6E">
        <w:t>Stečaj</w:t>
      </w:r>
      <w:r w:rsidR="000051C4" w:rsidRPr="00D35C6E">
        <w:t>no</w:t>
      </w:r>
      <w:r w:rsidR="005134F3">
        <w:t>j</w:t>
      </w:r>
      <w:r w:rsidR="000051C4" w:rsidRPr="00D35C6E">
        <w:t xml:space="preserve"> upravitelj</w:t>
      </w:r>
      <w:r w:rsidR="005134F3">
        <w:t xml:space="preserve">ici Marici Nekić </w:t>
      </w:r>
      <w:r w:rsidR="00B4204D">
        <w:t>određuje</w:t>
      </w:r>
      <w:r w:rsidR="005134F3">
        <w:t xml:space="preserve"> se predujam nagrade počevši od veljače 2016. u bruto iznosu od 8.000,00 kn mjesečno. </w:t>
      </w:r>
      <w:r w:rsidR="00132542" w:rsidRPr="00D35C6E">
        <w:t xml:space="preserve"> </w:t>
      </w:r>
    </w:p>
    <w:p w:rsidRDefault="00D35C6E" w:rsidP="004F094E" w:rsidR="00D35C6E">
      <w:pPr>
        <w:pStyle w:val="Odlomakpopisa"/>
        <w:ind w:left="0"/>
        <w:jc w:val="both"/>
      </w:pPr>
    </w:p>
    <w:p w:rsidRDefault="001326B4" w:rsidP="00B4204D" w:rsidR="001326B4" w:rsidRPr="00D35C6E">
      <w:pPr>
        <w:numPr>
          <w:ilvl w:val="0"/>
          <w:numId w:val="3"/>
        </w:numPr>
        <w:jc w:val="both"/>
      </w:pPr>
      <w:r w:rsidRPr="00D35C6E">
        <w:t>I</w:t>
      </w:r>
      <w:r>
        <w:t>splate</w:t>
      </w:r>
      <w:r w:rsidRPr="00D35C6E">
        <w:t xml:space="preserve"> iz točke I.</w:t>
      </w:r>
      <w:r>
        <w:t xml:space="preserve"> </w:t>
      </w:r>
      <w:r w:rsidRPr="00D35C6E">
        <w:t xml:space="preserve">ovog rješenja će se </w:t>
      </w:r>
      <w:r>
        <w:t xml:space="preserve">izvršiti </w:t>
      </w:r>
      <w:r w:rsidRPr="00D35C6E">
        <w:t xml:space="preserve">sa </w:t>
      </w:r>
      <w:r w:rsidRPr="00F739C9">
        <w:t>računa</w:t>
      </w:r>
      <w:r w:rsidR="006C3D7F">
        <w:t xml:space="preserve"> </w:t>
      </w:r>
      <w:r w:rsidRPr="00F739C9">
        <w:t>stečajnog dužnika.</w:t>
      </w:r>
      <w:r w:rsidR="00A42C78">
        <w:rPr>
          <w:b/>
        </w:rPr>
        <w:t xml:space="preserve"> </w:t>
      </w:r>
    </w:p>
    <w:p w:rsidRDefault="00CD7653" w:rsidP="00753D2D" w:rsidR="00CD7653" w:rsidRPr="00D35C6E"/>
    <w:p w:rsidRDefault="00CF154B" w:rsidP="00CF154B" w:rsidR="00CF154B" w:rsidRPr="00D35C6E">
      <w:pPr>
        <w:jc w:val="center"/>
      </w:pPr>
      <w:r w:rsidRPr="00D35C6E">
        <w:t>O b r a z l o ž e n j e</w:t>
      </w:r>
    </w:p>
    <w:p w:rsidRDefault="00EC2F8C" w:rsidP="00CF154B" w:rsidR="00EC2F8C" w:rsidRPr="00D35C6E">
      <w:pPr>
        <w:jc w:val="both"/>
      </w:pPr>
    </w:p>
    <w:p w:rsidRDefault="000051C4" w:rsidP="00B4204D" w:rsidR="00B4204D">
      <w:pPr>
        <w:ind w:firstLine="708"/>
        <w:jc w:val="both"/>
      </w:pPr>
      <w:r w:rsidRPr="00D35C6E">
        <w:t>Stečajn</w:t>
      </w:r>
      <w:r w:rsidR="005134F3">
        <w:t>a</w:t>
      </w:r>
      <w:r w:rsidR="00753D2D" w:rsidRPr="00D35C6E">
        <w:t xml:space="preserve"> upravitelj</w:t>
      </w:r>
      <w:r w:rsidR="005134F3">
        <w:t xml:space="preserve">ica Marica Nekić 1. ožujka 2016. </w:t>
      </w:r>
      <w:r w:rsidRPr="00D35C6E">
        <w:t>podni</w:t>
      </w:r>
      <w:r w:rsidR="005134F3">
        <w:t xml:space="preserve">jela </w:t>
      </w:r>
      <w:r w:rsidR="00753D2D" w:rsidRPr="00D35C6E">
        <w:t xml:space="preserve">je </w:t>
      </w:r>
      <w:r w:rsidR="005134F3">
        <w:t xml:space="preserve">ovom sudu zahtjev za odobrenja predujma nagrade, a sve sukladno čl. 2. st. 3. Uredbe o kriterijima i načinu obračuna i plaćanja nagrade stečajnim upraviteljima (Narodne novine 105/15) u bruto iznosu od 8.000,00 kn mjesečno. </w:t>
      </w:r>
      <w:r w:rsidR="00B4204D">
        <w:t xml:space="preserve">Predložila je da sud uzme u obzir činjenice da stečajni dužnik obavlja djelatnost i da je u izradi stečajni plan. </w:t>
      </w:r>
    </w:p>
    <w:p w:rsidRDefault="00B4204D" w:rsidP="00B4204D" w:rsidR="00CF154B">
      <w:pPr>
        <w:ind w:firstLine="708"/>
        <w:jc w:val="both"/>
      </w:pPr>
      <w:r>
        <w:t xml:space="preserve">Uzimajući u obzir naprijed navedeno, a sukladno čl. 2. st. 3 Uredbe po ocjeni ovog suda </w:t>
      </w:r>
      <w:r w:rsidRPr="00D35C6E">
        <w:t xml:space="preserve">stekli </w:t>
      </w:r>
      <w:r>
        <w:t>su se uvjeti da se stečajnoj upraviteljici odredi isplata predujma dijela nagrade, slijedom čega je odlučeno kao u izreci ovog rješenja.</w:t>
      </w:r>
    </w:p>
    <w:p w:rsidRDefault="005134F3" w:rsidP="00CF154B" w:rsidR="005134F3" w:rsidRPr="00D35C6E">
      <w:pPr>
        <w:rPr>
          <w:b/>
        </w:rPr>
      </w:pPr>
    </w:p>
    <w:p w:rsidRDefault="005134F3" w:rsidP="00B4204D" w:rsidR="00CF154B" w:rsidRPr="00D35C6E">
      <w:pPr>
        <w:jc w:val="center"/>
      </w:pPr>
      <w:r>
        <w:t>U Zadru 1</w:t>
      </w:r>
      <w:r w:rsidR="00B4204D">
        <w:t>8</w:t>
      </w:r>
      <w:r w:rsidR="00CF0448">
        <w:t xml:space="preserve">. </w:t>
      </w:r>
      <w:r>
        <w:t xml:space="preserve">ožujka </w:t>
      </w:r>
      <w:r w:rsidR="004F094E">
        <w:t>201</w:t>
      </w:r>
      <w:r w:rsidR="006C3D7F">
        <w:t>6</w:t>
      </w:r>
      <w:r w:rsidR="00CF154B" w:rsidRPr="00D35C6E">
        <w:t xml:space="preserve">. </w:t>
      </w:r>
    </w:p>
    <w:p w:rsidRDefault="00604FE0" w:rsidP="00D858FE" w:rsidR="00604FE0" w:rsidRPr="00D35C6E">
      <w:pPr>
        <w:jc w:val="center"/>
      </w:pPr>
    </w:p>
    <w:p w:rsidRDefault="00B4204D" w:rsidP="00B4204D" w:rsidR="00583E3E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5D5174">
        <w:t>Sutkinja</w:t>
      </w:r>
    </w:p>
    <w:p w:rsidRDefault="00B4204D" w:rsidP="00B4204D" w:rsidR="00583E3E" w:rsidRPr="00F60CD9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Ana Markač, v.r.</w:t>
      </w:r>
    </w:p>
    <w:p w:rsidRDefault="00A42C78" w:rsidP="004B7A54" w:rsidR="00A42C78"/>
    <w:p w:rsidRDefault="00B4204D" w:rsidP="004B7A54" w:rsidR="00B4204D"/>
    <w:p w:rsidRDefault="00B4204D" w:rsidP="004B7A54" w:rsidR="00B4204D" w:rsidRPr="00D35C6E"/>
    <w:p w:rsidRDefault="00CF154B" w:rsidP="00CF154B" w:rsidR="00CF154B" w:rsidRPr="007962EB">
      <w:r w:rsidRPr="007962EB">
        <w:t xml:space="preserve">UPUTA O PRAVNOM LIJEKU:  </w:t>
      </w:r>
    </w:p>
    <w:p w:rsidRDefault="00CF154B" w:rsidP="00D140E6" w:rsidR="00CF154B" w:rsidRPr="00D35C6E">
      <w:pPr>
        <w:jc w:val="both"/>
      </w:pPr>
      <w:r w:rsidRPr="00D35C6E">
        <w:t xml:space="preserve">Protiv ovog rješenja stečajni upravitelj i stečajni vjerovnici imaju pravo na žalbu koja se u roku od 8 dana u tri primjerka podnosi ovom sudu. </w:t>
      </w:r>
    </w:p>
    <w:p w:rsidRDefault="000E2B5E" w:rsidP="001A0AB6" w:rsidR="000E2B5E"/>
    <w:p w:rsidRDefault="00B4204D" w:rsidP="001A0AB6" w:rsidR="00B4204D"/>
    <w:p w:rsidRDefault="00B4204D" w:rsidP="001A0AB6" w:rsidR="00B4204D"/>
    <w:p w:rsidRDefault="00B4204D" w:rsidP="001A0AB6" w:rsidR="00B4204D"/>
    <w:p w:rsidRDefault="00B4204D" w:rsidP="001A0AB6" w:rsidR="00B4204D"/>
    <w:p w:rsidRDefault="00B4204D" w:rsidP="001A0AB6" w:rsidR="00B4204D"/>
    <w:p w:rsidRDefault="00B4204D" w:rsidP="001A0AB6" w:rsidR="00B4204D"/>
    <w:p w:rsidRDefault="00B4204D" w:rsidP="001A0AB6" w:rsidR="00B4204D"/>
    <w:p w:rsidRDefault="00B4204D" w:rsidP="001A0AB6" w:rsidR="00B4204D"/>
    <w:p w:rsidRDefault="00B4204D" w:rsidP="001A0AB6" w:rsidR="00B4204D"/>
    <w:p w:rsidRDefault="00B4204D" w:rsidP="001A0AB6" w:rsidR="00B4204D" w:rsidRPr="00D35C6E"/>
    <w:p w:rsidRDefault="001A0AB6" w:rsidP="001A0AB6" w:rsidR="001A0AB6" w:rsidRPr="00D35C6E">
      <w:r w:rsidRPr="00D35C6E">
        <w:t>Dostaviti:</w:t>
      </w:r>
    </w:p>
    <w:p w:rsidRDefault="00B4204D" w:rsidP="001A0AB6" w:rsidR="001A0AB6" w:rsidRPr="00D35C6E">
      <w:pPr>
        <w:numPr>
          <w:ilvl w:val="0"/>
          <w:numId w:val="5"/>
        </w:numPr>
      </w:pPr>
      <w:r>
        <w:t>stečajnoj upraviteljici</w:t>
      </w:r>
    </w:p>
    <w:p w:rsidRDefault="001A0AB6" w:rsidP="001A0AB6" w:rsidR="001A0AB6">
      <w:pPr>
        <w:numPr>
          <w:ilvl w:val="0"/>
          <w:numId w:val="5"/>
        </w:numPr>
      </w:pPr>
      <w:r w:rsidRPr="00D35C6E">
        <w:t xml:space="preserve">na </w:t>
      </w:r>
      <w:r w:rsidR="004F094E">
        <w:t>e-</w:t>
      </w:r>
      <w:r w:rsidRPr="00D35C6E">
        <w:t xml:space="preserve">oglasnu </w:t>
      </w:r>
      <w:r w:rsidR="00A50AB1">
        <w:t>ploču</w:t>
      </w:r>
    </w:p>
    <w:p w:rsidRDefault="001A0AB6" w:rsidP="00CF154B" w:rsidR="00FF0FB9" w:rsidRPr="00D35C6E">
      <w:pPr>
        <w:numPr>
          <w:ilvl w:val="0"/>
          <w:numId w:val="5"/>
        </w:numPr>
      </w:pPr>
      <w:r w:rsidRPr="00D35C6E">
        <w:t>u spis</w:t>
      </w:r>
    </w:p>
    <w:sectPr w:rsidSect="005134F3" w:rsidR="00FF0FB9" w:rsidRPr="00D35C6E">
      <w:headerReference w:type="default" r:id="rId10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174" w:rsidP="005D5174" w:rsidR="005D5174">
      <w:r>
        <w:separator/>
      </w:r>
    </w:p>
  </w:endnote>
  <w:endnote w:id="0" w:type="continuationSeparator">
    <w:p w:rsidRDefault="005D5174" w:rsidP="005D5174" w:rsidR="005D51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174" w:rsidP="005D5174" w:rsidR="005D5174">
      <w:r>
        <w:separator/>
      </w:r>
    </w:p>
  </w:footnote>
  <w:footnote w:id="0" w:type="continuationSeparator">
    <w:p w:rsidRDefault="005D5174" w:rsidP="005D5174" w:rsidR="005D51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5174" w:rsidP="005134F3" w:rsidR="005D5174">
    <w:pPr>
      <w:pStyle w:val="Zaglavlje"/>
      <w:jc w:val="right"/>
    </w:pPr>
    <w:r>
      <w:t>Poslovni broj: 2 St-</w:t>
    </w:r>
    <w:r w:rsidR="005134F3">
      <w:t>143</w:t>
    </w:r>
    <w:r>
      <w:t>/1</w:t>
    </w:r>
    <w:r w:rsidR="005134F3">
      <w:t>2</w:t>
    </w:r>
    <w:r>
      <w:t>-</w:t>
    </w:r>
    <w:r w:rsidR="005134F3">
      <w:t>299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62D2"/>
    <w:rsid w:val="000828A3"/>
    <w:rsid w:val="000A768A"/>
    <w:rsid w:val="000B31B4"/>
    <w:rsid w:val="000E2B5E"/>
    <w:rsid w:val="000E636B"/>
    <w:rsid w:val="000F4307"/>
    <w:rsid w:val="00132542"/>
    <w:rsid w:val="001326B4"/>
    <w:rsid w:val="001A0AB6"/>
    <w:rsid w:val="001D40E1"/>
    <w:rsid w:val="001D6AFF"/>
    <w:rsid w:val="002260B1"/>
    <w:rsid w:val="00277302"/>
    <w:rsid w:val="002B4A18"/>
    <w:rsid w:val="002D6596"/>
    <w:rsid w:val="003A252D"/>
    <w:rsid w:val="003F663A"/>
    <w:rsid w:val="0040013F"/>
    <w:rsid w:val="00492043"/>
    <w:rsid w:val="004B7A54"/>
    <w:rsid w:val="004D4C7B"/>
    <w:rsid w:val="004F094E"/>
    <w:rsid w:val="00502FCD"/>
    <w:rsid w:val="005134F3"/>
    <w:rsid w:val="00583E3E"/>
    <w:rsid w:val="005D5174"/>
    <w:rsid w:val="005E306E"/>
    <w:rsid w:val="005F5D21"/>
    <w:rsid w:val="00604FE0"/>
    <w:rsid w:val="00626C54"/>
    <w:rsid w:val="006964AE"/>
    <w:rsid w:val="006C3D7F"/>
    <w:rsid w:val="006D5987"/>
    <w:rsid w:val="006E08C4"/>
    <w:rsid w:val="00753D2D"/>
    <w:rsid w:val="007962EB"/>
    <w:rsid w:val="007A0826"/>
    <w:rsid w:val="008748A0"/>
    <w:rsid w:val="008C049A"/>
    <w:rsid w:val="008C0F9E"/>
    <w:rsid w:val="008E1367"/>
    <w:rsid w:val="00910042"/>
    <w:rsid w:val="00993384"/>
    <w:rsid w:val="009C0775"/>
    <w:rsid w:val="00A36A20"/>
    <w:rsid w:val="00A42258"/>
    <w:rsid w:val="00A42C78"/>
    <w:rsid w:val="00A50AB1"/>
    <w:rsid w:val="00A94666"/>
    <w:rsid w:val="00AA6D98"/>
    <w:rsid w:val="00AE6CF3"/>
    <w:rsid w:val="00B34B79"/>
    <w:rsid w:val="00B4204D"/>
    <w:rsid w:val="00BE6C59"/>
    <w:rsid w:val="00CD7653"/>
    <w:rsid w:val="00CF0448"/>
    <w:rsid w:val="00CF154B"/>
    <w:rsid w:val="00D140E6"/>
    <w:rsid w:val="00D35C6E"/>
    <w:rsid w:val="00D858FE"/>
    <w:rsid w:val="00D948FE"/>
    <w:rsid w:val="00E133E7"/>
    <w:rsid w:val="00E54A6E"/>
    <w:rsid w:val="00E658F7"/>
    <w:rsid w:val="00EC2F8C"/>
    <w:rsid w:val="00ED33D2"/>
    <w:rsid w:val="00F51946"/>
    <w:rsid w:val="00F6532B"/>
    <w:rsid w:val="00F739C9"/>
    <w:rsid w:val="00FB1F7B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5D51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5174"/>
    <w:rPr>
      <w:sz w:val="24"/>
      <w:szCs w:val="24"/>
    </w:rPr>
  </w:style>
  <w:style w:styleId="Podnoje" w:type="paragraph">
    <w:name w:val="footer"/>
    <w:basedOn w:val="Normal"/>
    <w:link w:val="PodnojeChar"/>
    <w:rsid w:val="005D51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D517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1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5D51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5174"/>
    <w:rPr>
      <w:sz w:val="24"/>
      <w:szCs w:val="24"/>
    </w:rPr>
  </w:style>
  <w:style w:styleId="Podnoje" w:type="paragraph">
    <w:name w:val="footer"/>
    <w:basedOn w:val="Normal"/>
    <w:link w:val="PodnojeChar"/>
    <w:rsid w:val="005D51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D517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1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2012.</izvorni_sadrzaj>
    <derivirana_varijabla naziv="DomainObject.Predmet.DatumOsnivanja_1">31.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Registrator -  prijave tražbina u steč. pisarnici
5 svezaka</izvorni_sadrzaj>
    <derivirana_varijabla naziv="DomainObject.Predmet.Opis_1">Registrator -  prijave tražbina u steč. pisarnici
5 svezaka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St-143/2012</izvorni_sadrzaj>
    <derivirana_varijabla naziv="DomainObject.Predmet.OznakaBroj_1">St-143/2012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DIO SPISA NALAZI SE U ORMARU, SOBA 42</izvorni_sadrzaj>
    <derivirana_varijabla naziv="DomainObject.Predmet.PrimjedbaSuca_1">DIO SPISA NALAZI SE U ORMARU, SOBA 42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AUTOTRANSPORT dioničko društvo za prijevoz putnika i robe u zemlji i inozemstvu</izvorni_sadrzaj>
    <derivirana_varijabla naziv="DomainObject.Predmet.StrankaFormated_1">  AUTOTRANSPORT dioničko društvo za prijevoz putnika i robe u zemlji i inozemstvu</derivirana_varijabla>
  </DomainObject.Predmet.StrankaFormated>
  <DomainObject.Predmet.StrankaFormatedOIB>
    <izvorni_sadrzaj>  AUTOTRANSPORT dioničko društvo za prijevoz putnika i robe u zemlji i inozemstvu, OIB 15635426147</izvorni_sadrzaj>
    <derivirana_varijabla naziv="DomainObject.Predmet.StrankaFormatedOIB_1">  AUTOTRANSPORT dioničko društvo za prijevoz putnika i robe u zemlji i inozemstvu, OIB 15635426147</derivirana_varijabla>
  </DomainObject.Predmet.StrankaFormatedOIB>
  <DomainObject.Predmet.StrankaFormatedWithAdress>
    <izvorni_sadrzaj> AUTOTRANSPORT dioničko društvo za prijevoz putnika i robe u zemlji i inozemstvu, Draga 14, Šibenik</izvorni_sadrzaj>
    <derivirana_varijabla naziv="DomainObject.Predmet.StrankaFormatedWithAdress_1"> AUTOTRANSPORT dioničko društvo za prijevoz putnika i robe u zemlji i inozemstvu, Draga 14, Šibenik</derivirana_varijabla>
  </DomainObject.Predmet.StrankaFormatedWithAdress>
  <DomainObject.Predmet.StrankaFormatedWithAdressOIB>
    <izvorni_sadrzaj> AUTOTRANSPORT dioničko društvo za prijevoz putnika i robe u zemlji i inozemstvu, OIB 15635426147, Draga 14, Šibenik</izvorni_sadrzaj>
    <derivirana_varijabla naziv="DomainObject.Predmet.StrankaFormatedWithAdressOIB_1"> AUTOTRANSPORT dioničko društvo za prijevoz putnika i robe u zemlji i inozemstvu, OIB 15635426147, Draga 14, Šibenik</derivirana_varijabla>
  </DomainObject.Predmet.StrankaFormatedWithAdressOIB>
  <DomainObject.Predmet.StrankaWithAdress>
    <izvorni_sadrzaj>AUTOTRANSPORT dioničko društvo za prijevoz putnika i robe u zemlji i inozemstvu Draga 14,Šibenik</izvorni_sadrzaj>
    <derivirana_varijabla naziv="DomainObject.Predmet.StrankaWithAdress_1">AUTOTRANSPORT dioničko društvo za prijevoz putnika i robe u zemlji i inozemstvu Draga 14,Šibenik</derivirana_varijabla>
  </DomainObject.Predmet.StrankaWithAdress>
  <DomainObject.Predmet.StrankaWithAdressOIB>
    <izvorni_sadrzaj>AUTOTRANSPORT dioničko društvo za prijevoz putnika i robe u zemlji i inozemstvu, OIB 15635426147, Draga 14,Šibenik</izvorni_sadrzaj>
    <derivirana_varijabla naziv="DomainObject.Predmet.StrankaWithAdressOIB_1">AUTOTRANSPORT dioničko društvo za prijevoz putnika i robe u zemlji i inozemstvu, OIB 15635426147, Draga 14,Šibenik</derivirana_varijabla>
  </DomainObject.Predmet.StrankaWithAdressOIB>
  <DomainObject.Predmet.StrankaNazivFormated>
    <izvorni_sadrzaj>AUTOTRANSPORT dioničko društvo za prijevoz putnika i robe u zemlji i inozemstvu</izvorni_sadrzaj>
    <derivirana_varijabla naziv="DomainObject.Predmet.StrankaNazivFormated_1">AUTOTRANSPORT dioničko društvo za prijevoz putnika i robe u zemlji i inozemstvu</derivirana_varijabla>
  </DomainObject.Predmet.StrankaNazivFormated>
  <DomainObject.Predmet.StrankaNazivFormatedOIB>
    <izvorni_sadrzaj>AUTOTRANSPORT dioničko društvo za prijevoz putnika i robe u zemlji i inozemstvu, OIB 15635426147</izvorni_sadrzaj>
    <derivirana_varijabla naziv="DomainObject.Predmet.StrankaNazivFormatedOIB_1">AUTOTRANSPORT dioničko društvo za prijevoz putnika i robe u zemlji i inozemstvu, OIB 15635426147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AUTOTRANSPORT dioničko društvo za prijevoz putnika i robe u zemlji i inozemstvu</item>
    </izvorni_sadrzaj>
    <derivirana_varijabla naziv="DomainObject.Predmet.StrankaListFormated_1">
      <item>AUTOTRANSPORT dioničko društvo za prijevoz putnika i robe u zemlji i inozemstvu</item>
    </derivirana_varijabla>
  </DomainObject.Predmet.StrankaListFormated>
  <DomainObject.Predmet.StrankaListFormatedOIB>
    <izvorni_sadrzaj>
      <item>AUTOTRANSPORT dioničko društvo za prijevoz putnika i robe u zemlji i inozemstvu, OIB 15635426147</item>
    </izvorni_sadrzaj>
    <derivirana_varijabla naziv="DomainObject.Predmet.StrankaListFormatedOIB_1">
      <item>AUTOTRANSPORT dioničko društvo za prijevoz putnika i robe u zemlji i inozemstvu, OIB 15635426147</item>
    </derivirana_varijabla>
  </DomainObject.Predmet.StrankaListFormatedOIB>
  <DomainObject.Predmet.StrankaListFormatedWithAdress>
    <izvorni_sadrzaj>
      <item>AUTOTRANSPORT dioničko društvo za prijevoz putnika i robe u zemlji i inozemstvu, Draga 14, Šibenik</item>
    </izvorni_sadrzaj>
    <derivirana_varijabla naziv="DomainObject.Predmet.StrankaListFormatedWithAdress_1">
      <item>AUTOTRANSPORT dioničko društvo za prijevoz putnika i robe u zemlji i inozemstvu, Draga 14, Šibenik</item>
    </derivirana_varijabla>
  </DomainObject.Predmet.StrankaListFormatedWithAdress>
  <DomainObject.Predmet.StrankaListFormatedWithAdressOIB>
    <izvorni_sadrzaj>
      <item>AUTOTRANSPORT dioničko društvo za prijevoz putnika i robe u zemlji i inozemstvu, OIB 15635426147, Draga 14, Šibenik</item>
    </izvorni_sadrzaj>
    <derivirana_varijabla naziv="DomainObject.Predmet.StrankaListFormatedWithAdressOIB_1">
      <item>AUTOTRANSPORT dioničko društvo za prijevoz putnika i robe u zemlji i inozemstvu, OIB 15635426147, Draga 14, Šibenik</item>
    </derivirana_varijabla>
  </DomainObject.Predmet.StrankaListFormatedWithAdressOIB>
  <DomainObject.Predmet.StrankaListNazivFormated>
    <izvorni_sadrzaj>
      <item>AUTOTRANSPORT dioničko društvo za prijevoz putnika i robe u zemlji i inozemstvu</item>
    </izvorni_sadrzaj>
    <derivirana_varijabla naziv="DomainObject.Predmet.StrankaListNazivFormated_1">
      <item>AUTOTRANSPORT dioničko društvo za prijevoz putnika i robe u zemlji i inozemstvu</item>
    </derivirana_varijabla>
  </DomainObject.Predmet.StrankaListNazivFormated>
  <DomainObject.Predmet.StrankaListNazivFormatedOIB>
    <izvorni_sadrzaj>
      <item>AUTOTRANSPORT dioničko društvo za prijevoz putnika i robe u zemlji i inozemstvu, OIB 15635426147</item>
    </izvorni_sadrzaj>
    <derivirana_varijabla naziv="DomainObject.Predmet.StrankaListNazivFormatedOIB_1">
      <item>AUTOTRANSPORT dioničko društvo za prijevoz putnika i robe u zemlji i inozemstvu, OIB 15635426147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OstaliListFormated_1"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OstaliListFormated>
  <DomainObject.Predmet.OstaliListFormatedOIB>
    <izvorni_sadrzaj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izvorni_sadrzaj>
    <derivirana_varijabla naziv="DomainObject.Predmet.OstaliListFormatedOIB_1"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derivirana_varijabla>
  </DomainObject.Predmet.OstaliListFormatedOIB>
  <DomainObject.Predmet.OstaliListFormatedWithAdress>
    <izvorni_sadrzaj>
      <item>JOSIP BURAZER PAVEŠKOVIĆ, član uprave</item>
      <item>Branko Gović, 22000 Šibenik</item>
      <item>Ivan Rude, S. Radića 6/II, 22000 Šibenik</item>
      <item>VEDRAN URANIJA</item>
      <item>DAVOR GULIN</item>
      <item>MINISTARSTVO FINANCIJA RH</item>
      <item>SPOMENKA BOŠKNJAK</item>
      <item>JADRANSKA BANKA d.d.</item>
      <item>ŽDO ŠIBENIK</item>
      <item>Hrvoje Korša, Gundulićeva 25, 10000 Zagreb</item>
      <item>Danica Nakić iz Šibenika, 8.Dalmatinske brigade 45, 22000 Šibenik</item>
      <item>LAUS INTERNATIONAL d.o.o. za izvoz-uvoz, Dr. Franje Tuđmana 16 B, Sveta Nedelja</item>
      <item>KATARIN, društvo s ograničenom odgovornošću za trgovinu automobilima i autodjelovima, Prevoj 37, 10000 Zagreb</item>
      <item>LAŠVA, d.o.o. za prijevoz i trgovinu, Kranjčevićeva 3, Knin</item>
      <item>G.I.M. GASE, d.o.o. za usluge, trgovinu i ugostiteljstvo, Ul.Ivana Meštrovića 68, Šibenik</item>
      <item>HIDROMEHANIKA društvo s ograničenom odgovornošću za servis i održavanje prijenosnika snage i hidrauličnih uređaja na moto, Slavonska avenija 26/10, 10000 Zagreb</item>
      <item>HRVATSKI ZAVOD ZA MIROVINSKO OSIGURANJE, A. Mihanovića 3, 10000 Zagreb</item>
      <item>Hrvatska radiotelevizija, Prisavlje 3, 10000 Zagreb</item>
      <item>KRKA PROMET vl.Milan Koštan, Koštani 8, Konjevrate</item>
      <item>DAMIR BILIĆ, Bilostanova 19, Krkovići</item>
      <item>GARMA ug.obrt vl.Dalibor Garma, Magistrala bb, 22000 Brodarica</item>
      <item>HISTA/94 d.o.o. za proizvodnju i export-import, Ante Trlaje Antića 15, Šibenik</item>
      <item>AUTO KODEKS d.o.o. za trgovinu i usluge, Šenoina 24, 10000 Zagreb</item>
      <item>LUKA DUBROVNIK, dioničko društvo, Obala Pape Ivana Pavla II br. 1, Dubrovnik</item>
      <item>KORNATITOURS, društvo s ograničenom odgovornošću za prijevoz i trgovinu, Dubrava 136, Šibenik</item>
      <item>LJUBIĆ COMMERCE d.o.o. za trgovinu i ugostiteljstvo, Frana Supila 7, Šibenik</item>
      <item>IVAN ŠPOLJARIĆ, 22213 Pirovac</item>
      <item>ZDRAVKA MARIČIĆ, Istarska br.62, 22000 Šibenik</item>
      <item>Tatjana Đikanović, Draga 9, 22000 Šibenik</item>
      <item>Maja Kostijal, Nikole Šopa 13a, 23000 Zadar</item>
    </izvorni_sadrzaj>
    <derivirana_varijabla naziv="DomainObject.Predmet.OstaliListFormatedWithAdress_1">
      <item>JOSIP BURAZER PAVEŠKOVIĆ, član uprave</item>
      <item>Branko Gović, 22000 Šibenik</item>
      <item>Ivan Rude, S. Radića 6/II, 22000 Šibenik</item>
      <item>VEDRAN URANIJA</item>
      <item>DAVOR GULIN</item>
      <item>MINISTARSTVO FINANCIJA RH</item>
      <item>SPOMENKA BOŠKNJAK</item>
      <item>JADRANSKA BANKA d.d.</item>
      <item>ŽDO ŠIBENIK</item>
      <item>Hrvoje Korša, Gundulićeva 25, 10000 Zagreb</item>
      <item>Danica Nakić iz Šibenika, 8.Dalmatinske brigade 45, 22000 Šibenik</item>
      <item>LAUS INTERNATIONAL d.o.o. za izvoz-uvoz, Dr. Franje Tuđmana 16 B, Sveta Nedelja</item>
      <item>KATARIN, društvo s ograničenom odgovornošću za trgovinu automobilima i autodjelovima, Prevoj 37, 10000 Zagreb</item>
      <item>LAŠVA, d.o.o. za prijevoz i trgovinu, Kranjčevićeva 3, Knin</item>
      <item>G.I.M. GASE, d.o.o. za usluge, trgovinu i ugostiteljstvo, Ul.Ivana Meštrovića 68, Šibenik</item>
      <item>HIDROMEHANIKA društvo s ograničenom odgovornošću za servis i održavanje prijenosnika snage i hidrauličnih uređaja na moto, Slavonska avenija 26/10, 10000 Zagreb</item>
      <item>HRVATSKI ZAVOD ZA MIROVINSKO OSIGURANJE, A. Mihanovića 3, 10000 Zagreb</item>
      <item>Hrvatska radiotelevizija, Prisavlje 3, 10000 Zagreb</item>
      <item>KRKA PROMET vl.Milan Koštan, Koštani 8, Konjevrate</item>
      <item>DAMIR BILIĆ, Bilostanova 19, Krkovići</item>
      <item>GARMA ug.obrt vl.Dalibor Garma, Magistrala bb, 22000 Brodarica</item>
      <item>HISTA/94 d.o.o. za proizvodnju i export-import, Ante Trlaje Antića 15, Šibenik</item>
      <item>AUTO KODEKS d.o.o. za trgovinu i usluge, Šenoina 24, 10000 Zagreb</item>
      <item>LUKA DUBROVNIK, dioničko društvo, Obala Pape Ivana Pavla II br. 1, Dubrovnik</item>
      <item>KORNATITOURS, društvo s ograničenom odgovornošću za prijevoz i trgovinu, Dubrava 136, Šibenik</item>
      <item>LJUBIĆ COMMERCE d.o.o. za trgovinu i ugostiteljstvo, Frana Supila 7, Šibenik</item>
      <item>IVAN ŠPOLJARIĆ, 22213 Pirovac</item>
      <item>ZDRAVKA MARIČIĆ, Istarska br.62, 22000 Šibenik</item>
      <item>Tatjana Đikanović, Draga 9, 22000 Šibenik</item>
      <item>Maja Kostijal, Nikole Šopa 13a, 23000 Zadar</item>
    </derivirana_varijabla>
  </DomainObject.Predmet.OstaliListFormatedWithAdress>
  <DomainObject.Predmet.OstaliListFormatedWithAdressOIB>
    <izvorni_sadrzaj>
      <item>JOSIP BURAZER PAVEŠKOVIĆ, član uprave</item>
      <item>Branko Gović, 22000 Šibenik</item>
      <item>Ivan Rude, OIB 47128883453, S. Radića 6/II, 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 10000 Zagreb</item>
      <item>Danica Nakić iz Šibenika, 8.Dalmatinske brigade 45, 22000 Šibenik</item>
      <item>LAUS INTERNATIONAL d.o.o. za izvoz-uvoz, OIB 93039509752, Dr. Franje Tuđmana 16 B, Sveta Nedelja</item>
      <item>KATARIN, društvo s ograničenom odgovornošću za trgovinu automobilima i autodjelovima, OIB 06731530110, Prevoj 37, 10000 Zagreb</item>
      <item>LAŠVA, d.o.o. za prijevoz i trgovinu, OIB 08750066286, Kranjčevićeva 3, Knin</item>
      <item>G.I.M. GASE, d.o.o. za usluge, trgovinu i ugostiteljstvo, OIB 75784153366, Ul.Ivana Meštrovića 68, Šibenik</item>
      <item>HIDROMEHANIKA društvo s ograničenom odgovornošću za servis i održavanje prijenosnika snage i hidrauličnih uređaja na moto, OIB 91780298951, Slavonska avenija 26/10, 10000 Zagreb</item>
      <item>HRVATSKI ZAVOD ZA MIROVINSKO OSIGURANJE, OIB 84397956623, A. Mihanovića 3, 10000 Zagreb</item>
      <item>Hrvatska radiotelevizija, OIB 68419124305, Prisavlje 3, 10000 Zagreb</item>
      <item>KRKA PROMET vl.Milan Koštan, OIB 92601026705, Koštani 8, Konjevrate</item>
      <item>DAMIR BILIĆ, OIB 76065951488, Bilostanova 19, Krkovići</item>
      <item>GARMA ug.obrt vl.Dalibor Garma, OIB 12458864509, Magistrala bb, 22000 Brodarica</item>
      <item>HISTA/94 d.o.o. za proizvodnju i export-import, OIB 46364972384, Ante Trlaje Antića 15, Šibenik</item>
      <item>AUTO KODEKS d.o.o. za trgovinu i usluge, OIB 81817028831, Šenoina 24, 10000 Zagreb</item>
      <item>LUKA DUBROVNIK, dioničko društvo, OIB 47148433806, Obala Pape Ivana Pavla II br. 1, Dubrovnik</item>
      <item>KORNATITOURS, društvo s ograničenom odgovornošću za prijevoz i trgovinu, OIB 66826825409, Dubrava 136, Šibenik</item>
      <item>LJUBIĆ COMMERCE d.o.o. za trgovinu i ugostiteljstvo, OIB 64093807256, Frana Supila 7, Šibenik</item>
      <item>IVAN ŠPOLJARIĆ, OIB 25806718478, 22213 Pirovac</item>
      <item>ZDRAVKA MARIČIĆ, Istarska br.62, 22000 Šibenik</item>
      <item>Tatjana Đikanović, Draga 9, 22000 Šibenik</item>
      <item>Maja Kostijal, Nikole Šopa 13a, 23000 Zadar</item>
    </izvorni_sadrzaj>
    <derivirana_varijabla naziv="DomainObject.Predmet.OstaliListFormatedWithAdressOIB_1">
      <item>JOSIP BURAZER PAVEŠKOVIĆ, član uprave</item>
      <item>Branko Gović, 22000 Šibenik</item>
      <item>Ivan Rude, OIB 47128883453, S. Radića 6/II, 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 10000 Zagreb</item>
      <item>Danica Nakić iz Šibenika, 8.Dalmatinske brigade 45, 22000 Šibenik</item>
      <item>LAUS INTERNATIONAL d.o.o. za izvoz-uvoz, OIB 93039509752, Dr. Franje Tuđmana 16 B, Sveta Nedelja</item>
      <item>KATARIN, društvo s ograničenom odgovornošću za trgovinu automobilima i autodjelovima, OIB 06731530110, Prevoj 37, 10000 Zagreb</item>
      <item>LAŠVA, d.o.o. za prijevoz i trgovinu, OIB 08750066286, Kranjčevićeva 3, Knin</item>
      <item>G.I.M. GASE, d.o.o. za usluge, trgovinu i ugostiteljstvo, OIB 75784153366, Ul.Ivana Meštrovića 68, Šibenik</item>
      <item>HIDROMEHANIKA društvo s ograničenom odgovornošću za servis i održavanje prijenosnika snage i hidrauličnih uređaja na moto, OIB 91780298951, Slavonska avenija 26/10, 10000 Zagreb</item>
      <item>HRVATSKI ZAVOD ZA MIROVINSKO OSIGURANJE, OIB 84397956623, A. Mihanovića 3, 10000 Zagreb</item>
      <item>Hrvatska radiotelevizija, OIB 68419124305, Prisavlje 3, 10000 Zagreb</item>
      <item>KRKA PROMET vl.Milan Koštan, OIB 92601026705, Koštani 8, Konjevrate</item>
      <item>DAMIR BILIĆ, OIB 76065951488, Bilostanova 19, Krkovići</item>
      <item>GARMA ug.obrt vl.Dalibor Garma, OIB 12458864509, Magistrala bb, 22000 Brodarica</item>
      <item>HISTA/94 d.o.o. za proizvodnju i export-import, OIB 46364972384, Ante Trlaje Antića 15, Šibenik</item>
      <item>AUTO KODEKS d.o.o. za trgovinu i usluge, OIB 81817028831, Šenoina 24, 10000 Zagreb</item>
      <item>LUKA DUBROVNIK, dioničko društvo, OIB 47148433806, Obala Pape Ivana Pavla II br. 1, Dubrovnik</item>
      <item>KORNATITOURS, društvo s ograničenom odgovornošću za prijevoz i trgovinu, OIB 66826825409, Dubrava 136, Šibenik</item>
      <item>LJUBIĆ COMMERCE d.o.o. za trgovinu i ugostiteljstvo, OIB 64093807256, Frana Supila 7, Šibenik</item>
      <item>IVAN ŠPOLJARIĆ, OIB 25806718478, 22213 Pirovac</item>
      <item>ZDRAVKA MARIČIĆ, Istarska br.62, 22000 Šibenik</item>
      <item>Tatjana Đikanović, Draga 9, 22000 Šibenik</item>
      <item>Maja Kostijal, Nikole Šopa 13a, 23000 Zadar</item>
    </derivirana_varijabla>
  </DomainObject.Predmet.OstaliListFormatedWithAdressOIB>
  <DomainObject.Predmet.OstaliListNazivFormated>
    <izvorni_sadrzaj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OstaliListNazivFormated_1"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OstaliListNazivFormated>
  <DomainObject.Predmet.OstaliListNazivFormatedOIB>
    <izvorni_sadrzaj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izvorni_sadrzaj>
    <derivirana_varijabla naziv="DomainObject.Predmet.OstaliListNazivFormatedOIB_1"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AUTOTRANSPORT dioničko društvo za prijevoz putnika i robe u zemlji i inozemstvu</izvorni_sadrzaj>
    <derivirana_varijabla naziv="DomainObject.Predmet.StrankaIDrugi_1">AUTOTRANSPORT dioničko društvo za prijevoz putnika i robe u zemlji i inozemstvu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AUTOTRANSPORT dioničko društvo za prijevoz putnika i robe u zemlji i inozemstvu, OIB 15635426147, Draga 14, Šibenik</izvorni_sadrzaj>
    <derivirana_varijabla naziv="DomainObject.Predmet.StrankaIDrugiAdressOIB_1">AUTOTRANSPORT dioničko društvo za prijevoz putnika i robe u zemlji i inozemstvu, OIB 15635426147, Draga 14,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BURAZER PAVEŠKOVIĆ, član uprave</item>
      <item>AUTOTRANSPORT dioničko društvo za prijevoz putnika i robe u zemlji i inozemstvu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SudioniciListNaziv_1">
      <item>JOSIP BURAZER PAVEŠKOVIĆ, član uprave</item>
      <item>AUTOTRANSPORT dioničko društvo za prijevoz putnika i robe u zemlji i inozemstvu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SudioniciListNaziv>
  <DomainObject.Predmet.SudioniciListAdressOIB>
    <izvorni_sadrzaj>
      <item>JOSIP BURAZER PAVEŠKOVIĆ, član uprave</item>
      <item>AUTOTRANSPORT dioničko društvo za prijevoz putnika i robe u zemlji i inozemstvu, OIB 15635426147, Draga 14,Šibenik</item>
      <item>Branko Gović, 22000 Šibenik</item>
      <item>Ivan Rude, OIB 47128883453, S. Radića 6/II,22000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25,10000 Zagreb</item>
      <item>Danica Nakić iz Šibenika, 8.Dalmatinske brigade 45,22000 Šibenik</item>
      <item>LAUS INTERNATIONAL d.o.o. za izvoz-uvoz, OIB 93039509752, Dr. Franje Tuđmana 16 B,Sveta Nedelja</item>
      <item>KATARIN, društvo s ograničenom odgovornošću za trgovinu automobilima i autodjelovima, OIB 06731530110, Prevoj 37,10000 Zagreb</item>
      <item>LAŠVA, d.o.o. za prijevoz i trgovinu, OIB 08750066286, Kranjčevićeva 3,Knin</item>
      <item>G.I.M. GASE, d.o.o. za usluge, trgovinu i ugostiteljstvo, OIB 75784153366, Ul.Ivana Meštrovića 68,Šibenik</item>
      <item>HIDROMEHANIKA društvo s ograničenom odgovornošću za servis i održavanje prijenosnika snage i hidrauličnih uređaja na moto, OIB 91780298951, Slavonska avenija 26/10,10000 Zagreb</item>
      <item>HRVATSKI ZAVOD ZA MIROVINSKO OSIGURANJE, OIB 84397956623, A. Mihanovića 3,10000 Zagreb</item>
      <item>Hrvatska radiotelevizija, OIB 68419124305, Prisavlje 3,10000 Zagreb</item>
      <item>KRKA PROMET vl.Milan Koštan, OIB 92601026705, Koštani 8,Konjevrate</item>
      <item>DAMIR BILIĆ, OIB 76065951488, Bilostanova 19,Krkovići</item>
      <item>GARMA ug.obrt vl.Dalibor Garma, OIB 12458864509, Magistrala bb,22000 Brodarica</item>
      <item>HISTA/94 d.o.o. za proizvodnju i export-import, OIB 46364972384, Ante Trlaje Antića 15,Šibenik</item>
      <item>AUTO KODEKS d.o.o. za trgovinu i usluge, OIB 81817028831, Šenoina 24,10000 Zagreb</item>
      <item>LUKA DUBROVNIK, dioničko društvo, OIB 47148433806, Obala Pape Ivana Pavla II br. 1,Dubrovnik</item>
      <item>KORNATITOURS, društvo s ograničenom odgovornošću za prijevoz i trgovinu, OIB 66826825409, Dubrava 136,Šibenik</item>
      <item>LJUBIĆ COMMERCE d.o.o. za trgovinu i ugostiteljstvo, OIB 64093807256, Frana Supila 7,Šibenik</item>
      <item>IVAN ŠPOLJARIĆ, OIB 25806718478, 22213 Pirovac</item>
      <item>ZDRAVKA MARIČIĆ, Istarska br.62,22000 Šibenik</item>
      <item>Tatjana Đikanović, Draga 9,22000 Šibenik</item>
      <item>Maja Kostijal, Nikole Šopa 13a,23000 Zadar</item>
    </izvorni_sadrzaj>
    <derivirana_varijabla naziv="DomainObject.Predmet.SudioniciListAdressOIB_1">
      <item>JOSIP BURAZER PAVEŠKOVIĆ, član uprave</item>
      <item>AUTOTRANSPORT dioničko društvo za prijevoz putnika i robe u zemlji i inozemstvu, OIB 15635426147, Draga 14,Šibenik</item>
      <item>Branko Gović, 22000 Šibenik</item>
      <item>Ivan Rude, OIB 47128883453, S. Radića 6/II,22000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25,10000 Zagreb</item>
      <item>Danica Nakić iz Šibenika, 8.Dalmatinske brigade 45,22000 Šibenik</item>
      <item>LAUS INTERNATIONAL d.o.o. za izvoz-uvoz, OIB 93039509752, Dr. Franje Tuđmana 16 B,Sveta Nedelja</item>
      <item>KATARIN, društvo s ograničenom odgovornošću za trgovinu automobilima i autodjelovima, OIB 06731530110, Prevoj 37,10000 Zagreb</item>
      <item>LAŠVA, d.o.o. za prijevoz i trgovinu, OIB 08750066286, Kranjčevićeva 3,Knin</item>
      <item>G.I.M. GASE, d.o.o. za usluge, trgovinu i ugostiteljstvo, OIB 75784153366, Ul.Ivana Meštrovića 68,Šibenik</item>
      <item>HIDROMEHANIKA društvo s ograničenom odgovornošću za servis i održavanje prijenosnika snage i hidrauličnih uređaja na moto, OIB 91780298951, Slavonska avenija 26/10,10000 Zagreb</item>
      <item>HRVATSKI ZAVOD ZA MIROVINSKO OSIGURANJE, OIB 84397956623, A. Mihanovića 3,10000 Zagreb</item>
      <item>Hrvatska radiotelevizija, OIB 68419124305, Prisavlje 3,10000 Zagreb</item>
      <item>KRKA PROMET vl.Milan Koštan, OIB 92601026705, Koštani 8,Konjevrate</item>
      <item>DAMIR BILIĆ, OIB 76065951488, Bilostanova 19,Krkovići</item>
      <item>GARMA ug.obrt vl.Dalibor Garma, OIB 12458864509, Magistrala bb,22000 Brodarica</item>
      <item>HISTA/94 d.o.o. za proizvodnju i export-import, OIB 46364972384, Ante Trlaje Antića 15,Šibenik</item>
      <item>AUTO KODEKS d.o.o. za trgovinu i usluge, OIB 81817028831, Šenoina 24,10000 Zagreb</item>
      <item>LUKA DUBROVNIK, dioničko društvo, OIB 47148433806, Obala Pape Ivana Pavla II br. 1,Dubrovnik</item>
      <item>KORNATITOURS, društvo s ograničenom odgovornošću za prijevoz i trgovinu, OIB 66826825409, Dubrava 136,Šibenik</item>
      <item>LJUBIĆ COMMERCE d.o.o. za trgovinu i ugostiteljstvo, OIB 64093807256, Frana Supila 7,Šibenik</item>
      <item>IVAN ŠPOLJARIĆ, OIB 25806718478, 22213 Pirovac</item>
      <item>ZDRAVKA MARIČIĆ, Istarska br.62,22000 Šibenik</item>
      <item>Tatjana Đikanović, Draga 9,22000 Šibenik</item>
      <item>Maja Kostijal, Nikole Šopa 13a,23000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15635426147</item>
      <item>, OIB null</item>
      <item>, OIB 47128883453</item>
      <item>, OIB null</item>
      <item>, OIB null</item>
      <item>, OIB 18683136487</item>
      <item>, OIB null</item>
      <item>, OIB 02899494784</item>
      <item>, OIB null</item>
      <item>, OIB 93039509752</item>
      <item>, OIB null</item>
      <item>, OIB 93039509752</item>
      <item>, OIB 06731530110</item>
      <item>, OIB 08750066286</item>
      <item>, OIB 75784153366</item>
      <item>, OIB 91780298951</item>
      <item>, OIB 84397956623</item>
      <item>, OIB 68419124305</item>
      <item>, OIB 92601026705</item>
      <item>, OIB 76065951488</item>
      <item>, OIB 12458864509</item>
      <item>, OIB 46364972384</item>
      <item>, OIB 81817028831</item>
      <item>, OIB 47148433806</item>
      <item>, OIB 66826825409</item>
      <item>, OIB 64093807256</item>
      <item>, OIB 25806718478</item>
      <item>, OIB null</item>
      <item>, OIB null</item>
      <item>, OIB null</item>
    </izvorni_sadrzaj>
    <derivirana_varijabla naziv="DomainObject.Predmet.SudioniciListNazivOIB_1">
      <item>, OIB null</item>
      <item>, OIB 15635426147</item>
      <item>, OIB null</item>
      <item>, OIB 47128883453</item>
      <item>, OIB null</item>
      <item>, OIB null</item>
      <item>, OIB 18683136487</item>
      <item>, OIB null</item>
      <item>, OIB 02899494784</item>
      <item>, OIB null</item>
      <item>, OIB 93039509752</item>
      <item>, OIB null</item>
      <item>, OIB 93039509752</item>
      <item>, OIB 06731530110</item>
      <item>, OIB 08750066286</item>
      <item>, OIB 75784153366</item>
      <item>, OIB 91780298951</item>
      <item>, OIB 84397956623</item>
      <item>, OIB 68419124305</item>
      <item>, OIB 92601026705</item>
      <item>, OIB 76065951488</item>
      <item>, OIB 12458864509</item>
      <item>, OIB 46364972384</item>
      <item>, OIB 81817028831</item>
      <item>, OIB 47148433806</item>
      <item>, OIB 66826825409</item>
      <item>, OIB 64093807256</item>
      <item>, OIB 25806718478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D123EF-6356-4349-B153-9BE061E65D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286</properties:Words>
  <properties:Characters>1338</properties:Characters>
  <properties:Lines>59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2016-03-16T14:06:00Z</dcterms:created>
  <dc:creator>Ardena Bajlo</dc:creator>
  <cp:lastModifiedBy>Merlina Klišmanić</cp:lastModifiedBy>
  <cp:lastPrinted>2016-03-18T13:54:00Z</cp:lastPrinted>
  <dcterms:modified xmlns:xsi="http://www.w3.org/2001/XMLSchema-instance" xsi:type="dcterms:W3CDTF">2016-03-21T07:15:00Z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