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477e" w14:paraId="b0b477e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5722E9">
        <w:rPr>
          <w:bCs/>
        </w:rPr>
        <w:t>190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5722E9">
        <w:t>JACOBUS j.d.o.o. za turizam, ugostiteljstvo i usluge, Petrčane</w:t>
      </w:r>
      <w:r w:rsidR="005722E9" w:rsidRPr="006826E8">
        <w:t xml:space="preserve">, </w:t>
      </w:r>
      <w:r w:rsidR="005722E9">
        <w:t>Ulica V 36</w:t>
      </w:r>
      <w:r w:rsidR="005722E9" w:rsidRPr="006826E8">
        <w:t xml:space="preserve">, OIB: </w:t>
      </w:r>
      <w:r w:rsidR="005722E9">
        <w:t>73185699415</w:t>
      </w:r>
      <w:r w:rsidR="00C947ED">
        <w:t xml:space="preserve">, povodom zahtjeva Financijske agencije, Regionalnog centra Split, Podružnice Zadar, Ivana Danila 4, OIB: 85821130368 od </w:t>
      </w:r>
      <w:r w:rsidR="00A57491">
        <w:t>4. lipnja</w:t>
      </w:r>
      <w:r w:rsidR="00757DF3">
        <w:t xml:space="preserve"> 2018</w:t>
      </w:r>
      <w:r w:rsidR="00C947ED">
        <w:t xml:space="preserve">., </w:t>
      </w:r>
      <w:r w:rsidR="00A57491">
        <w:t>28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5722E9">
        <w:t>JACOBUS j.d.o.o. za turizam, ugostiteljstvo i usluge, Petrčane</w:t>
      </w:r>
      <w:r w:rsidR="005722E9" w:rsidRPr="006826E8">
        <w:t xml:space="preserve">, </w:t>
      </w:r>
      <w:r w:rsidR="005722E9">
        <w:t>Ulica V 36</w:t>
      </w:r>
      <w:r w:rsidR="005722E9" w:rsidRPr="006826E8">
        <w:t xml:space="preserve">, OIB: </w:t>
      </w:r>
      <w:r w:rsidR="005722E9">
        <w:t>73185699415</w:t>
      </w:r>
      <w:r w:rsidR="00A57491">
        <w:t>,</w:t>
      </w:r>
      <w:r>
        <w:t xml:space="preserve"> na temelju neizvršenih osnova za plaćanje iznosi </w:t>
      </w:r>
      <w:r w:rsidR="005722E9">
        <w:t>7.269,35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5722E9">
        <w:t>Josip Lisica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A57491">
        <w:t>28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3D4EBA" w:rsidR="003D4EBA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3D4EBA">
      <w:rPr>
        <w:bCs/>
      </w:rPr>
      <w:t>Poslovni broj: 6 St-</w:t>
    </w:r>
    <w:r w:rsidR="005722E9">
      <w:rPr>
        <w:bCs/>
      </w:rPr>
      <w:t>190</w:t>
    </w:r>
    <w:r w:rsidR="003D4EBA">
      <w:rPr>
        <w:bCs/>
      </w:rPr>
      <w:t>/2018-5</w:t>
    </w: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603C7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D61"/>
    <w:rsid w:val="0056006B"/>
    <w:rsid w:val="005722E9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93D8D"/>
    <w:rsid w:val="00BD1275"/>
    <w:rsid w:val="00C049D8"/>
    <w:rsid w:val="00C6554D"/>
    <w:rsid w:val="00C7185F"/>
    <w:rsid w:val="00C736E2"/>
    <w:rsid w:val="00C947ED"/>
    <w:rsid w:val="00D54EC3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3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3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JACOBUS j.d.o.o. za turizam, ugostiteljstvo i usluge</izvorni_sadrzaj>
    <derivirana_varijabla naziv="DomainObject.Predmet.ProtustrankaFormated_1">  JACOBUS j.d.o.o. za turizam, ugostiteljstvo i usluge</derivirana_varijabla>
  </DomainObject.Predmet.ProtustrankaFormated>
  <DomainObject.Predmet.ProtustrankaFormatedOIB>
    <izvorni_sadrzaj>  JACOBUS j.d.o.o. za turizam, ugostiteljstvo i usluge, OIB 73185699415</izvorni_sadrzaj>
    <derivirana_varijabla naziv="DomainObject.Predmet.ProtustrankaFormatedOIB_1">  JACOBUS j.d.o.o. za turizam, ugostiteljstvo i usluge, OIB 73185699415</derivirana_varijabla>
  </DomainObject.Predmet.ProtustrankaFormatedOIB>
  <DomainObject.Predmet.ProtustrankaFormatedWithAdress>
    <izvorni_sadrzaj> JACOBUS j.d.o.o. za turizam, ugostiteljstvo i usluge, Ulica V 36, 23000 Petrčane</izvorni_sadrzaj>
    <derivirana_varijabla naziv="DomainObject.Predmet.ProtustrankaFormatedWithAdress_1"> JACOBUS j.d.o.o. za turizam, ugostiteljstvo i usluge, Ulica V 36, 23000 Petrčane</derivirana_varijabla>
  </DomainObject.Predmet.ProtustrankaFormatedWithAdress>
  <DomainObject.Predmet.ProtustrankaFormatedWithAdressOIB>
    <izvorni_sadrzaj> JACOBUS j.d.o.o. za turizam, ugostiteljstvo i usluge, OIB 73185699415, Ulica V 36, 23000 Petrčane</izvorni_sadrzaj>
    <derivirana_varijabla naziv="DomainObject.Predmet.ProtustrankaFormatedWithAdressOIB_1"> JACOBUS j.d.o.o. za turizam, ugostiteljstvo i usluge, OIB 73185699415, Ulica V 36, 23000 Petrčane</derivirana_varijabla>
  </DomainObject.Predmet.ProtustrankaFormatedWithAdressOIB>
  <DomainObject.Predmet.ProtustrankaWithAdress>
    <izvorni_sadrzaj>JACOBUS j.d.o.o. za turizam, ugostiteljstvo i usluge Ulica V 36, 23000 Petrčane</izvorni_sadrzaj>
    <derivirana_varijabla naziv="DomainObject.Predmet.ProtustrankaWithAdress_1">JACOBUS j.d.o.o. za turizam, ugostiteljstvo i usluge Ulica V 36, 23000 Petrčane</derivirana_varijabla>
  </DomainObject.Predmet.ProtustrankaWithAdress>
  <DomainObject.Predmet.ProtustrankaWithAdressOIB>
    <izvorni_sadrzaj>JACOBUS j.d.o.o. za turizam, ugostiteljstvo i usluge, OIB 73185699415, Ulica V 36, 23000 Petrčane</izvorni_sadrzaj>
    <derivirana_varijabla naziv="DomainObject.Predmet.ProtustrankaWithAdressOIB_1">JACOBUS j.d.o.o. za turizam, ugostiteljstvo i usluge, OIB 73185699415, Ulica V 36, 23000 Petrčane</derivirana_varijabla>
  </DomainObject.Predmet.ProtustrankaWithAdressOIB>
  <DomainObject.Predmet.ProtustrankaNazivFormated>
    <izvorni_sadrzaj>JACOBUS j.d.o.o. za turizam, ugostiteljstvo i usluge</izvorni_sadrzaj>
    <derivirana_varijabla naziv="DomainObject.Predmet.ProtustrankaNazivFormated_1">JACOBUS j.d.o.o. za turizam, ugostiteljstvo i usluge</derivirana_varijabla>
  </DomainObject.Predmet.ProtustrankaNazivFormated>
  <DomainObject.Predmet.ProtustrankaNazivFormatedOIB>
    <izvorni_sadrzaj>JACOBUS j.d.o.o. za turizam, ugostiteljstvo i usluge, OIB 73185699415</izvorni_sadrzaj>
    <derivirana_varijabla naziv="DomainObject.Predmet.ProtustrankaNazivFormatedOIB_1">JACOBUS j.d.o.o. za turizam, ugostiteljstvo i usluge, OIB 73185699415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JACOBUS j.d.o.o. za turizam, ugostiteljstvo i usluge</item>
    </izvorni_sadrzaj>
    <derivirana_varijabla naziv="DomainObject.Predmet.ProtuStrankaListFormated_1">
      <item>JACOBUS j.d.o.o. za turizam, ugostiteljstvo i usluge</item>
    </derivirana_varijabla>
  </DomainObject.Predmet.ProtuStrankaListFormated>
  <DomainObject.Predmet.ProtuStrankaListFormatedOIB>
    <izvorni_sadrzaj>
      <item>JACOBUS j.d.o.o. za turizam, ugostiteljstvo i usluge, OIB 73185699415</item>
    </izvorni_sadrzaj>
    <derivirana_varijabla naziv="DomainObject.Predmet.ProtuStrankaListFormatedOIB_1">
      <item>JACOBUS j.d.o.o. za turizam, ugostiteljstvo i usluge, OIB 73185699415</item>
    </derivirana_varijabla>
  </DomainObject.Predmet.ProtuStrankaListFormatedOIB>
  <DomainObject.Predmet.ProtuStrankaListFormatedWithAdress>
    <izvorni_sadrzaj>
      <item>JACOBUS j.d.o.o. za turizam, ugostiteljstvo i usluge, Ulica V 36, 23000 Petrčane</item>
    </izvorni_sadrzaj>
    <derivirana_varijabla naziv="DomainObject.Predmet.ProtuStrankaListFormatedWithAdress_1">
      <item>JACOBUS j.d.o.o. za turizam, ugostiteljstvo i usluge, Ulica V 36, 23000 Petrčane</item>
    </derivirana_varijabla>
  </DomainObject.Predmet.ProtuStrankaListFormatedWithAdress>
  <DomainObject.Predmet.ProtuStrankaListFormatedWithAdressOIB>
    <izvorni_sadrzaj>
      <item>JACOBUS j.d.o.o. za turizam, ugostiteljstvo i usluge, OIB 73185699415, Ulica V 36, 23000 Petrčane</item>
    </izvorni_sadrzaj>
    <derivirana_varijabla naziv="DomainObject.Predmet.ProtuStrankaListFormatedWithAdressOIB_1">
      <item>JACOBUS j.d.o.o. za turizam, ugostiteljstvo i usluge, OIB 73185699415, Ulica V 36, 23000 Petrčane</item>
    </derivirana_varijabla>
  </DomainObject.Predmet.ProtuStrankaListFormatedWithAdressOIB>
  <DomainObject.Predmet.ProtuStrankaListNazivFormated>
    <izvorni_sadrzaj>
      <item>JACOBUS j.d.o.o. za turizam, ugostiteljstvo i usluge</item>
    </izvorni_sadrzaj>
    <derivirana_varijabla naziv="DomainObject.Predmet.ProtuStrankaListNazivFormated_1">
      <item>JACOBUS j.d.o.o. za turizam, ugostiteljstvo i usluge</item>
    </derivirana_varijabla>
  </DomainObject.Predmet.ProtuStrankaListNazivFormated>
  <DomainObject.Predmet.ProtuStrankaListNazivFormatedOIB>
    <izvorni_sadrzaj>
      <item>JACOBUS j.d.o.o. za turizam, ugostiteljstvo i usluge, OIB 73185699415</item>
    </izvorni_sadrzaj>
    <derivirana_varijabla naziv="DomainObject.Predmet.ProtuStrankaListNazivFormatedOIB_1">
      <item>JACOBUS j.d.o.o. za turizam, ugostiteljstvo i usluge, OIB 73185699415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JACOBUS j.d.o.o. za turizam, ugostiteljstvo i usluge</izvorni_sadrzaj>
    <derivirana_varijabla naziv="DomainObject.Predmet.ProtustrankaIDrugi_1">JACOBUS j.d.o.o.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JACOBUS j.d.o.o. za turizam, ugostiteljstvo i usluge, OIB 73185699415, Ulica V 36, 23000 Petrčane</izvorni_sadrzaj>
    <derivirana_varijabla naziv="DomainObject.Predmet.ProtustrankaIDrugiAdressOIB_1">JACOBUS j.d.o.o. za turizam, ugostiteljstvo i usluge, OIB 73185699415,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JACOBUS j.d.o.o. za turizam, ugostiteljstvo i usluge</item>
    </izvorni_sadrzaj>
    <derivirana_varijabla naziv="DomainObject.Predmet.SudioniciListNaziv_1">
      <item>FINA</item>
      <item>JACOBUS j.d.o.o. za turizam, ugostiteljstvo i usluge</item>
    </derivirana_varijabla>
  </DomainObject.Predmet.SudioniciListNaziv>
  <DomainObject.Predmet.SudioniciListAdressOIB>
    <izvorni_sadrzaj>
      <item>FINA, OIB 85821130368, Ivana Danila 4,23000 Zadar</item>
      <item>JACOBUS j.d.o.o. za turizam, ugostiteljstvo i usluge, OIB 73185699415, Ulica V 36,23000 Petrčane</item>
    </izvorni_sadrzaj>
    <derivirana_varijabla naziv="DomainObject.Predmet.SudioniciListAdressOIB_1">
      <item>FINA, OIB 85821130368, Ivana Danila 4,23000 Zadar</item>
      <item>JACOBUS j.d.o.o. za turizam, ugostiteljstvo i usluge, OIB 73185699415, Ulica V 36,23000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73185699415</item>
    </izvorni_sadrzaj>
    <derivirana_varijabla naziv="DomainObject.Predmet.SudioniciListNazivOIB_1">
      <item>, OIB 85821130368</item>
      <item>, OIB 73185699415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396</properties:Words>
  <properties:Characters>2029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2018-06-28T06:03:00Z</dcterms:created>
  <dc:creator>mklismanic</dc:creator>
  <cp:lastModifiedBy>Anita Ivandić</cp:lastModifiedBy>
  <cp:lastPrinted>2018-06-28T06:03:00Z</cp:lastPrinted>
  <dcterms:modified xmlns:xsi="http://www.w3.org/2001/XMLSchema-instance" xsi:type="dcterms:W3CDTF">2018-06-28T07:29:00Z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