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411d" w14:paraId="7e1411d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AE79BD">
        <w:rPr>
          <w:bCs/>
        </w:rPr>
        <w:t>282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AE79BD">
        <w:t>DANIJELA 92 j.d.o.o., Murvica Gornja</w:t>
      </w:r>
      <w:r w:rsidR="00AE79BD" w:rsidRPr="006826E8">
        <w:t xml:space="preserve">, </w:t>
      </w:r>
      <w:r w:rsidR="00AE79BD">
        <w:t>Ulica hrvatskih branitelja 138</w:t>
      </w:r>
      <w:r w:rsidR="00AE79BD" w:rsidRPr="006826E8">
        <w:t xml:space="preserve">, OIB: </w:t>
      </w:r>
      <w:r w:rsidR="00AE79BD">
        <w:t>79108616521</w:t>
      </w:r>
      <w:r w:rsidR="00C947ED">
        <w:t xml:space="preserve">, povodom zahtjeva Financijske agencije, Regionalnog centra Split, Podružnice Zadar, Ivana Danila 4, OIB: 85821130368 od </w:t>
      </w:r>
      <w:r w:rsidR="00AE79BD">
        <w:t>10</w:t>
      </w:r>
      <w:r w:rsidR="00A57491">
        <w:t xml:space="preserve">. </w:t>
      </w:r>
      <w:r w:rsidR="00AE79BD">
        <w:t>kolovoza</w:t>
      </w:r>
      <w:r w:rsidR="00757DF3">
        <w:t xml:space="preserve"> 2018</w:t>
      </w:r>
      <w:r w:rsidR="00C947ED">
        <w:t xml:space="preserve">., </w:t>
      </w:r>
      <w:r w:rsidR="00AE79BD">
        <w:t>23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AE79BD">
        <w:t>DANIJELA 92 j.d.o.o., Murvica Gornja</w:t>
      </w:r>
      <w:r w:rsidR="00AE79BD" w:rsidRPr="006826E8">
        <w:t xml:space="preserve">, </w:t>
      </w:r>
      <w:r w:rsidR="00AE79BD">
        <w:t>Ulica hrvatskih branitelja 138</w:t>
      </w:r>
      <w:r w:rsidR="00AE79BD" w:rsidRPr="006826E8">
        <w:t xml:space="preserve">, OIB: </w:t>
      </w:r>
      <w:r w:rsidR="00AE79BD">
        <w:t>79108616521</w:t>
      </w:r>
      <w:r w:rsidR="00A57491">
        <w:t>,</w:t>
      </w:r>
      <w:r>
        <w:t xml:space="preserve"> na temelju neizvršenih osnova za plaćanje iznosi </w:t>
      </w:r>
      <w:r w:rsidR="00AE79BD">
        <w:t>9.351,05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AE79BD">
        <w:rPr>
          <w:color w:themeColor="text1" w:val="000000"/>
        </w:rPr>
        <w:t xml:space="preserve">Danijela </w:t>
      </w:r>
      <w:proofErr w:type="spellStart"/>
      <w:r w:rsidR="00AE79BD">
        <w:rPr>
          <w:color w:themeColor="text1" w:val="000000"/>
        </w:rPr>
        <w:t>Peljušić</w:t>
      </w:r>
      <w:proofErr w:type="spellEnd"/>
      <w:r w:rsidR="00AE79BD">
        <w:rPr>
          <w:color w:themeColor="text1" w:val="000000"/>
        </w:rPr>
        <w:t xml:space="preserve"> Galić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AE79BD">
        <w:t>23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AE79BD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 w:rsidR="00556B6E">
        <w:tab/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AE79BD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556B6E">
        <w:tab/>
        <w:t xml:space="preserve">        </w:t>
      </w:r>
      <w:r>
        <w:t xml:space="preserve">     </w:t>
      </w:r>
      <w:r w:rsidR="00556B6E">
        <w:t xml:space="preserve">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</w:t>
    </w:r>
    <w:r w:rsidR="00AE79BD">
      <w:rPr>
        <w:bCs/>
      </w:rPr>
      <w:t>282</w:t>
    </w:r>
    <w:r w:rsidR="00CA1811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2BA3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AE79BD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8100C"/>
    <w:rsid w:val="00F81FA4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92 j.d.o.o. za ugostiteljstvo i turistička agencija</izvorni_sadrzaj>
    <derivirana_varijabla naziv="DomainObject.Predmet.ProtustrankaFormated_1">  DANIJELA 92 j.d.o.o. za ugostiteljstvo i turistička agencija</derivirana_varijabla>
  </DomainObject.Predmet.ProtustrankaFormated>
  <DomainObject.Predmet.ProtustrankaFormatedOIB>
    <izvorni_sadrzaj>  DANIJELA 92 j.d.o.o. za ugostiteljstvo i turistička agencija, OIB 79108616521</izvorni_sadrzaj>
    <derivirana_varijabla naziv="DomainObject.Predmet.ProtustrankaFormatedOIB_1">  DANIJELA 92 j.d.o.o. za ugostiteljstvo i turistička agencija, OIB 79108616521</derivirana_varijabla>
  </DomainObject.Predmet.ProtustrankaFormatedOIB>
  <DomainObject.Predmet.ProtustrankaFormatedWithAdress>
    <izvorni_sadrzaj> DANIJELA 92 j.d.o.o. za ugostiteljstvo i turistička agencija, Ulica hrvatskih branitelja 138, 23000 Murvica Gornja</izvorni_sadrzaj>
    <derivirana_varijabla naziv="DomainObject.Predmet.ProtustrankaFormatedWithAdress_1"> DANIJELA 92 j.d.o.o. za ugostiteljstvo i turistička agencija, Ulica hrvatskih branitelja 138, 23000 Murvica Gornja</derivirana_varijabla>
  </DomainObject.Predmet.ProtustrankaFormatedWithAdress>
  <DomainObject.Predmet.ProtustrankaFormatedWithAdressOIB>
    <izvorni_sadrzaj> DANIJELA 92 j.d.o.o. za ugostiteljstvo i turistička agencija, OIB 79108616521, Ulica hrvatskih branitelja 138, 23000 Murvica Gornja</izvorni_sadrzaj>
    <derivirana_varijabla naziv="DomainObject.Predmet.ProtustrankaFormatedWithAdressOIB_1"> DANIJELA 92 j.d.o.o. za ugostiteljstvo i turistička agencija, OIB 79108616521, Ulica hrvatskih branitelja 138, 23000 Murvica Gornja</derivirana_varijabla>
  </DomainObject.Predmet.ProtustrankaFormatedWithAdressOIB>
  <DomainObject.Predmet.ProtustrankaWithAdress>
    <izvorni_sadrzaj>DANIJELA 92 j.d.o.o. za ugostiteljstvo i turistička agencija Ulica hrvatskih branitelja 138, 23000 Murvica Gornja</izvorni_sadrzaj>
    <derivirana_varijabla naziv="DomainObject.Predmet.ProtustrankaWithAdress_1">DANIJELA 92 j.d.o.o. za ugostiteljstvo i turistička agencija Ulica hrvatskih branitelja 138, 23000 Murvica Gornja</derivirana_varijabla>
  </DomainObject.Predmet.ProtustrankaWithAdress>
  <DomainObject.Predmet.ProtustrankaWithAdressOIB>
    <izvorni_sadrzaj>DANIJELA 92 j.d.o.o. za ugostiteljstvo i turistička agencija, OIB 79108616521, Ulica hrvatskih branitelja 138, 23000 Murvica Gornja</izvorni_sadrzaj>
    <derivirana_varijabla naziv="DomainObject.Predmet.ProtustrankaWithAdressOIB_1">DANIJELA 92 j.d.o.o. za ugostiteljstvo i turistička agencija, OIB 79108616521, Ulica hrvatskih branitelja 138, 23000 Murvica Gornja</derivirana_varijabla>
  </DomainObject.Predmet.ProtustrankaWithAdressOIB>
  <DomainObject.Predmet.ProtustrankaNazivFormated>
    <izvorni_sadrzaj>DANIJELA 92 j.d.o.o. za ugostiteljstvo i turistička agencija</izvorni_sadrzaj>
    <derivirana_varijabla naziv="DomainObject.Predmet.ProtustrankaNazivFormated_1">DANIJELA 92 j.d.o.o. za ugostiteljstvo i turistička agencija</derivirana_varijabla>
  </DomainObject.Predmet.ProtustrankaNazivFormated>
  <DomainObject.Predmet.ProtustrankaNazivFormatedOIB>
    <izvorni_sadrzaj>DANIJELA 92 j.d.o.o. za ugostiteljstvo i turistička agencija, OIB 79108616521</izvorni_sadrzaj>
    <derivirana_varijabla naziv="DomainObject.Predmet.ProtustrankaNazivFormatedOIB_1">DANIJELA 92 j.d.o.o. za ugostiteljstvo i turistička agencija, OIB 79108616521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DANIJELA 92 j.d.o.o. za ugostiteljstvo i turistička agencija</item>
    </izvorni_sadrzaj>
    <derivirana_varijabla naziv="DomainObject.Predmet.ProtuStrankaListFormated_1">
      <item>DANIJELA 92 j.d.o.o. za ugostiteljstvo i turistička agencija</item>
    </derivirana_varijabla>
  </DomainObject.Predmet.ProtuStrankaListFormated>
  <DomainObject.Predmet.ProtuStrankaListFormatedOIB>
    <izvorni_sadrzaj>
      <item>DANIJELA 92 j.d.o.o. za ugostiteljstvo i turistička agencija, OIB 79108616521</item>
    </izvorni_sadrzaj>
    <derivirana_varijabla naziv="DomainObject.Predmet.ProtuStrankaListFormatedOIB_1">
      <item>DANIJELA 92 j.d.o.o. za ugostiteljstvo i turistička agencija, OIB 79108616521</item>
    </derivirana_varijabla>
  </DomainObject.Predmet.ProtuStrankaListFormatedOIB>
  <DomainObject.Predmet.ProtuStrankaListFormatedWithAdress>
    <izvorni_sadrzaj>
      <item>DANIJELA 92 j.d.o.o. za ugostiteljstvo i turistička agencija, Ulica hrvatskih branitelja 138, 23000 Murvica Gornja</item>
    </izvorni_sadrzaj>
    <derivirana_varijabla naziv="DomainObject.Predmet.ProtuStrankaListFormatedWithAdress_1">
      <item>DANIJELA 92 j.d.o.o. za ugostiteljstvo i turistička agencija, Ulica hrvatskih branitelja 138, 23000 Murvica Gornja</item>
    </derivirana_varijabla>
  </DomainObject.Predmet.ProtuStrankaListFormatedWithAdress>
  <DomainObject.Predmet.ProtuStrankaListFormatedWithAdressOIB>
    <izvorni_sadrzaj>
      <item>DANIJELA 92 j.d.o.o. za ugostiteljstvo i turistička agencija, OIB 79108616521, Ulica hrvatskih branitelja 138, 23000 Murvica Gornja</item>
    </izvorni_sadrzaj>
    <derivirana_varijabla naziv="DomainObject.Predmet.ProtuStrankaListFormatedWithAdressOIB_1">
      <item>DANIJELA 92 j.d.o.o. za ugostiteljstvo i turistička agencija, OIB 79108616521, Ulica hrvatskih branitelja 138, 23000 Murvica Gornja</item>
    </derivirana_varijabla>
  </DomainObject.Predmet.ProtuStrankaListFormatedWithAdressOIB>
  <DomainObject.Predmet.ProtuStrankaListNazivFormated>
    <izvorni_sadrzaj>
      <item>DANIJELA 92 j.d.o.o. za ugostiteljstvo i turistička agencija</item>
    </izvorni_sadrzaj>
    <derivirana_varijabla naziv="DomainObject.Predmet.ProtuStrankaListNazivFormated_1">
      <item>DANIJELA 92 j.d.o.o. za ugostiteljstvo i turistička agencija</item>
    </derivirana_varijabla>
  </DomainObject.Predmet.ProtuStrankaListNazivFormated>
  <DomainObject.Predmet.ProtuStrankaListNazivFormatedOIB>
    <izvorni_sadrzaj>
      <item>DANIJELA 92 j.d.o.o. za ugostiteljstvo i turistička agencija, OIB 79108616521</item>
    </izvorni_sadrzaj>
    <derivirana_varijabla naziv="DomainObject.Predmet.ProtuStrankaListNazivFormatedOIB_1">
      <item>DANIJELA 92 j.d.o.o. za ugostiteljstvo i turistička agencija, OIB 79108616521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DANIJELA 92 j.d.o.o. za ugostiteljstvo i turistička agencija</izvorni_sadrzaj>
    <derivirana_varijabla naziv="DomainObject.Predmet.ProtustrankaIDrugi_1">DANIJELA 92 j.d.o.o. za ugostiteljstvo i 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DANIJELA 92 j.d.o.o. za ugostiteljstvo i turistička agencija, OIB 79108616521, Ulica hrvatskih branitelja 138, 23000 Murvica Gornja</izvorni_sadrzaj>
    <derivirana_varijabla naziv="DomainObject.Predmet.ProtustrankaIDrugiAdressOIB_1">DANIJELA 92 j.d.o.o. za ugostiteljstvo i turistička agencija, OIB 79108616521, Ulica hrvatskih branitelja 138, 23000 Murvica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DANIJELA 92 j.d.o.o. za ugostiteljstvo i turistička agencija</item>
    </izvorni_sadrzaj>
    <derivirana_varijabla naziv="DomainObject.Predmet.SudioniciListNaziv_1">
      <item>FINA</item>
      <item>DANIJELA 92 j.d.o.o. za ugostiteljstvo i turistička agencija</item>
    </derivirana_varijabla>
  </DomainObject.Predmet.SudioniciListNaziv>
  <DomainObject.Predmet.SudioniciListAdressOIB>
    <izvorni_sadrzaj>
      <item>FINA, OIB 85821130368, Ivana Danila 4,23000 Zadar</item>
      <item>DANIJELA 92 j.d.o.o. za ugostiteljstvo i turistička agencija, OIB 79108616521, Ulica hrvatskih branitelja 138,23000 Murvica Gornja</item>
    </izvorni_sadrzaj>
    <derivirana_varijabla naziv="DomainObject.Predmet.SudioniciListAdressOIB_1">
      <item>FINA, OIB 85821130368, Ivana Danila 4,23000 Zadar</item>
      <item>DANIJELA 92 j.d.o.o. za ugostiteljstvo i turistička agencija, OIB 79108616521, Ulica hrvatskih branitelja 138,23000 Murvica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79108616521</item>
    </izvorni_sadrzaj>
    <derivirana_varijabla naziv="DomainObject.Predmet.SudioniciListNazivOIB_1">
      <item>, OIB 85821130368</item>
      <item>, OIB 79108616521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2092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2018-08-23T11:38:00Z</dcterms:created>
  <dc:creator>mklismanic</dc:creator>
  <cp:lastModifiedBy>Anita Ivandić</cp:lastModifiedBy>
  <cp:lastPrinted>2018-08-23T11:37:00Z</cp:lastPrinted>
  <dcterms:modified xmlns:xsi="http://www.w3.org/2001/XMLSchema-instance" xsi:type="dcterms:W3CDTF">2018-08-23T12:49:00Z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