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651c" w14:paraId="22d651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B4960">
        <w:rPr>
          <w:rFonts w:cs="Times New Roman" w:hAnsi="Times New Roman" w:ascii="Times New Roman"/>
          <w:b/>
          <w:sz w:val="24"/>
          <w:szCs w:val="24"/>
        </w:rPr>
        <w:t>86</w:t>
      </w:r>
      <w:r w:rsidR="00B84BCA">
        <w:rPr>
          <w:rFonts w:cs="Times New Roman" w:hAnsi="Times New Roman" w:ascii="Times New Roman"/>
          <w:b/>
          <w:sz w:val="24"/>
          <w:szCs w:val="24"/>
        </w:rPr>
        <w:t>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84BCA">
        <w:rPr>
          <w:rFonts w:cs="Times New Roman" w:hAnsi="Times New Roman" w:ascii="Times New Roman"/>
          <w:sz w:val="24"/>
          <w:szCs w:val="24"/>
        </w:rPr>
        <w:t>DVA-D GRADNJA d.o.o., Betina, Dolac 55, MBS: 060021947, OIB: 51584281177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84BCA">
        <w:rPr>
          <w:rFonts w:cs="Times New Roman" w:hAnsi="Times New Roman" w:ascii="Times New Roman"/>
          <w:sz w:val="24"/>
          <w:szCs w:val="24"/>
        </w:rPr>
        <w:t>DVA-D GRADNJA d.o.o., Betina, Dolac 55, MBS: 060021947, OIB: 51584281177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84BCA">
        <w:rPr>
          <w:rFonts w:cs="Times New Roman" w:hAnsi="Times New Roman" w:ascii="Times New Roman"/>
          <w:sz w:val="24"/>
          <w:szCs w:val="24"/>
        </w:rPr>
        <w:t>12.426,14</w:t>
      </w:r>
      <w:r w:rsidR="00550D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84BCA">
        <w:rPr>
          <w:rFonts w:cs="Times New Roman" w:hAnsi="Times New Roman" w:ascii="Times New Roman"/>
          <w:sz w:val="24"/>
          <w:szCs w:val="24"/>
        </w:rPr>
        <w:t>Darjo Šabić iz Betine, Dolac 55 i Dražen Tušek iz Jazvine, Jazvine 30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B4960">
        <w:rPr>
          <w:rFonts w:cs="Times New Roman" w:hAnsi="Times New Roman" w:ascii="Times New Roman"/>
          <w:sz w:val="24"/>
          <w:szCs w:val="24"/>
        </w:rPr>
        <w:t>model 05, poziv na broj 221-86</w:t>
      </w:r>
      <w:r w:rsidR="00B84BCA">
        <w:rPr>
          <w:rFonts w:cs="Times New Roman" w:hAnsi="Times New Roman" w:ascii="Times New Roman"/>
          <w:sz w:val="24"/>
          <w:szCs w:val="24"/>
        </w:rPr>
        <w:t>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84BCA">
        <w:rPr>
          <w:rFonts w:cs="Times New Roman" w:hAnsi="Times New Roman" w:ascii="Times New Roman"/>
          <w:sz w:val="24"/>
          <w:szCs w:val="24"/>
        </w:rPr>
        <w:t>Darjo Šabić iz Betine, Dolac 55 i Dražen Tušek iz Jazvine, Jazvine 30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C01" w:rsidP="00357C73" w:rsidR="007B6C01">
      <w:pPr>
        <w:spacing w:lineRule="auto" w:line="240" w:after="0"/>
      </w:pPr>
      <w:r>
        <w:separator/>
      </w:r>
    </w:p>
  </w:endnote>
  <w:endnote w:id="0" w:type="continuationSeparator">
    <w:p w:rsidRDefault="007B6C01" w:rsidP="00357C73" w:rsidR="007B6C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C01" w:rsidP="00357C73" w:rsidR="007B6C01">
      <w:pPr>
        <w:spacing w:lineRule="auto" w:line="240" w:after="0"/>
      </w:pPr>
      <w:r>
        <w:separator/>
      </w:r>
    </w:p>
  </w:footnote>
  <w:footnote w:id="0" w:type="continuationSeparator">
    <w:p w:rsidRDefault="007B6C01" w:rsidP="00357C73" w:rsidR="007B6C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A73A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5B4960">
          <w:rPr>
            <w:rFonts w:cs="Times New Roman" w:hAnsi="Times New Roman" w:ascii="Times New Roman"/>
            <w:sz w:val="24"/>
            <w:szCs w:val="24"/>
          </w:rPr>
          <w:t>t-86</w:t>
        </w:r>
        <w:r w:rsidR="00B84BCA">
          <w:rPr>
            <w:rFonts w:cs="Times New Roman" w:hAnsi="Times New Roman" w:ascii="Times New Roman"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0044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1F0244"/>
    <w:rsid w:val="00200C50"/>
    <w:rsid w:val="00237AD7"/>
    <w:rsid w:val="00260DC0"/>
    <w:rsid w:val="00290AE4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0DF1"/>
    <w:rsid w:val="00552C25"/>
    <w:rsid w:val="005733E7"/>
    <w:rsid w:val="0058318E"/>
    <w:rsid w:val="005B4960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B6C01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4BCA"/>
    <w:rsid w:val="00B85FEC"/>
    <w:rsid w:val="00B9237B"/>
    <w:rsid w:val="00BC099A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A73A4"/>
    <w:rsid w:val="00DE376D"/>
    <w:rsid w:val="00DE70C0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73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3E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3E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3E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3E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73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3E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3E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3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3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St-862/2015</izvorni_sadrzaj>
    <derivirana_varijabla naziv="DomainObject.Predmet.OznakaBroj_1">St-862/2015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DVA-D GRADNJA društvo s ograničenom odgovornošću za građevinarstvo, trgovinu i turizam</izvorni_sadrzaj>
    <derivirana_varijabla naziv="DomainObject.Predmet.ProtustrankaFormated_1">  DVA-D GRADNJA društvo s ograničenom odgovornošću za građevinarstvo, trgovinu i turizam</derivirana_varijabla>
  </DomainObject.Predmet.ProtustrankaFormated>
  <DomainObject.Predmet.ProtustrankaFormatedOIB>
    <izvorni_sadrzaj>  DVA-D GRADNJA društvo s ograničenom odgovornošću za građevinarstvo, trgovinu i turizam, OIB 51584281177</izvorni_sadrzaj>
    <derivirana_varijabla naziv="DomainObject.Predmet.ProtustrankaFormatedOIB_1">  DVA-D GRADNJA društvo s ograničenom odgovornošću za građevinarstvo, trgovinu i turizam, OIB 51584281177</derivirana_varijabla>
  </DomainObject.Predmet.ProtustrankaFormatedOIB>
  <DomainObject.Predmet.ProtustrankaFormatedWithAdress>
    <izvorni_sadrzaj> DVA-D GRADNJA društvo s ograničenom odgovornošću za građevinarstvo, trgovinu i turizam, Dolac 55, 22243 Betina</izvorni_sadrzaj>
    <derivirana_varijabla naziv="DomainObject.Predmet.ProtustrankaFormatedWithAdress_1"> DVA-D GRADNJA društvo s ograničenom odgovornošću za građevinarstvo, trgovinu i turizam, Dolac 55, 22243 Betina</derivirana_varijabla>
  </DomainObject.Predmet.ProtustrankaFormatedWithAdress>
  <DomainObject.Predmet.ProtustrankaFormatedWithAdressOIB>
    <izvorni_sadrzaj> DVA-D GRADNJA društvo s ograničenom odgovornošću za građevinarstvo, trgovinu i turizam, OIB 51584281177, Dolac 55, 22243 Betina</izvorni_sadrzaj>
    <derivirana_varijabla naziv="DomainObject.Predmet.ProtustrankaFormatedWithAdressOIB_1"> DVA-D GRADNJA društvo s ograničenom odgovornošću za građevinarstvo, trgovinu i turizam, OIB 51584281177, Dolac 55, 22243 Betina</derivirana_varijabla>
  </DomainObject.Predmet.ProtustrankaFormatedWithAdressOIB>
  <DomainObject.Predmet.ProtustrankaWithAdress>
    <izvorni_sadrzaj>DVA-D GRADNJA društvo s ograničenom odgovornošću za građevinarstvo, trgovinu i turizam Dolac 55, 22243 Betina</izvorni_sadrzaj>
    <derivirana_varijabla naziv="DomainObject.Predmet.ProtustrankaWithAdress_1">DVA-D GRADNJA društvo s ograničenom odgovornošću za građevinarstvo, trgovinu i turizam Dolac 55, 22243 Betina</derivirana_varijabla>
  </DomainObject.Predmet.ProtustrankaWithAdress>
  <DomainObject.Predmet.ProtustrankaWithAdressOIB>
    <izvorni_sadrzaj>DVA-D GRADNJA društvo s ograničenom odgovornošću za građevinarstvo, trgovinu i turizam, OIB 51584281177, Dolac 55, 22243 Betina</izvorni_sadrzaj>
    <derivirana_varijabla naziv="DomainObject.Predmet.ProtustrankaWithAdressOIB_1">DVA-D GRADNJA društvo s ograničenom odgovornošću za građevinarstvo, trgovinu i turizam, OIB 51584281177, Dolac 55, 22243 Betina</derivirana_varijabla>
  </DomainObject.Predmet.ProtustrankaWithAdressOIB>
  <DomainObject.Predmet.ProtustrankaNazivFormated>
    <izvorni_sadrzaj>DVA-D GRADNJA društvo s ograničenom odgovornošću za građevinarstvo, trgovinu i turizam</izvorni_sadrzaj>
    <derivirana_varijabla naziv="DomainObject.Predmet.ProtustrankaNazivFormated_1">DVA-D GRADNJA društvo s ograničenom odgovornošću za građevinarstvo, trgovinu i turizam</derivirana_varijabla>
  </DomainObject.Predmet.ProtustrankaNazivFormated>
  <DomainObject.Predmet.ProtustrankaNazivFormatedOIB>
    <izvorni_sadrzaj>DVA-D GRADNJA društvo s ograničenom odgovornošću za građevinarstvo, trgovinu i turizam, OIB 51584281177</izvorni_sadrzaj>
    <derivirana_varijabla naziv="DomainObject.Predmet.ProtustrankaNazivFormatedOIB_1">DVA-D GRADNJA društvo s ograničenom odgovornošću za građevinarstvo, trgovinu i turizam, OIB 51584281177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DVA-D GRADNJA društvo s ograničenom odgovornošću za građevinarstvo, trgovinu i turizam</item>
    </izvorni_sadrzaj>
    <derivirana_varijabla naziv="DomainObject.Predmet.ProtuStrankaListFormated_1">
      <item>DVA-D GRADNJA društvo s ograničenom odgovornošću za građevinarstvo, trgovinu i turizam</item>
    </derivirana_varijabla>
  </DomainObject.Predmet.ProtuStrankaListFormated>
  <DomainObject.Predmet.ProtuStrankaListFormatedOIB>
    <izvorni_sadrzaj>
      <item>DVA-D GRADNJA društvo s ograničenom odgovornošću za građevinarstvo, trgovinu i turizam, OIB 51584281177</item>
    </izvorni_sadrzaj>
    <derivirana_varijabla naziv="DomainObject.Predmet.ProtuStrankaListFormatedOIB_1">
      <item>DVA-D GRADNJA društvo s ograničenom odgovornošću za građevinarstvo, trgovinu i turizam, OIB 51584281177</item>
    </derivirana_varijabla>
  </DomainObject.Predmet.ProtuStrankaListFormatedOIB>
  <DomainObject.Predmet.ProtuStrankaListFormatedWithAdress>
    <izvorni_sadrzaj>
      <item>DVA-D GRADNJA društvo s ograničenom odgovornošću za građevinarstvo, trgovinu i turizam, Dolac 55, 22243 Betina</item>
    </izvorni_sadrzaj>
    <derivirana_varijabla naziv="DomainObject.Predmet.ProtuStrankaListFormatedWithAdress_1">
      <item>DVA-D GRADNJA društvo s ograničenom odgovornošću za građevinarstvo, trgovinu i turizam, Dolac 55, 22243 Betina</item>
    </derivirana_varijabla>
  </DomainObject.Predmet.ProtuStrankaListFormatedWithAdress>
  <DomainObject.Predmet.ProtuStrankaListFormatedWithAdressOIB>
    <izvorni_sadrzaj>
      <item>DVA-D GRADNJA društvo s ograničenom odgovornošću za građevinarstvo, trgovinu i turizam, OIB 51584281177, Dolac 55, 22243 Betina</item>
    </izvorni_sadrzaj>
    <derivirana_varijabla naziv="DomainObject.Predmet.ProtuStrankaListFormatedWithAdressOIB_1">
      <item>DVA-D GRADNJA društvo s ograničenom odgovornošću za građevinarstvo, trgovinu i turizam, OIB 51584281177, Dolac 55, 22243 Betina</item>
    </derivirana_varijabla>
  </DomainObject.Predmet.ProtuStrankaListFormatedWithAdressOIB>
  <DomainObject.Predmet.ProtuStrankaListNazivFormated>
    <izvorni_sadrzaj>
      <item>DVA-D GRADNJA društvo s ograničenom odgovornošću za građevinarstvo, trgovinu i turizam</item>
    </izvorni_sadrzaj>
    <derivirana_varijabla naziv="DomainObject.Predmet.ProtuStrankaListNazivFormated_1">
      <item>DVA-D GRADNJA društvo s ograničenom odgovornošću za građevinarstvo, trgovinu i turizam</item>
    </derivirana_varijabla>
  </DomainObject.Predmet.ProtuStrankaListNazivFormated>
  <DomainObject.Predmet.ProtuStrankaListNazivFormatedOIB>
    <izvorni_sadrzaj>
      <item>DVA-D GRADNJA društvo s ograničenom odgovornošću za građevinarstvo, trgovinu i turizam, OIB 51584281177</item>
    </izvorni_sadrzaj>
    <derivirana_varijabla naziv="DomainObject.Predmet.ProtuStrankaListNazivFormatedOIB_1">
      <item>DVA-D GRADNJA društvo s ograničenom odgovornošću za građevinarstvo, trgovinu i turizam, OIB 51584281177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DVA-D GRADNJA društvo s ograničenom odgovornošću za građevinarstvo, trgovinu i turizam</izvorni_sadrzaj>
    <derivirana_varijabla naziv="DomainObject.Predmet.ProtustrankaIDrugi_1">DVA-D GRADNJA društvo s ograničenom odgovornošću za građevinarstvo,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DVA-D GRADNJA društvo s ograničenom odgovornošću za građevinarstvo, trgovinu i turizam, OIB 51584281177, Dolac 55, 22243 Betina</izvorni_sadrzaj>
    <derivirana_varijabla naziv="DomainObject.Predmet.ProtustrankaIDrugiAdressOIB_1">DVA-D GRADNJA društvo s ograničenom odgovornošću za građevinarstvo, trgovinu i turizam, OIB 51584281177,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DVA-D GRADNJA društvo s ograničenom odgovornošću za građevinarstvo, trgovinu i turizam</item>
    </izvorni_sadrzaj>
    <derivirana_varijabla naziv="DomainObject.Predmet.SudioniciListNaziv_1">
      <item>FINA - Podružnica Šibenik</item>
      <item>DVA-D GRADNJA društvo s ograničenom odgovornošću za građevinarstvo,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DVA-D GRADNJA društvo s ograničenom odgovornošću za građevinarstvo, trgovinu i turizam, OIB 51584281177, Dolac 55,22243 Betina</item>
    </izvorni_sadrzaj>
    <derivirana_varijabla naziv="DomainObject.Predmet.SudioniciListAdressOIB_1">
      <item>FINA - Podružnica Šibenik, OIB 85821130368, Perivoj L. Marune 1,22000 Šibenik</item>
      <item>DVA-D GRADNJA društvo s ograničenom odgovornošću za građevinarstvo, trgovinu i turizam, OIB 51584281177,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51584281177</item>
    </izvorni_sadrzaj>
    <derivirana_varijabla naziv="DomainObject.Predmet.SudioniciListNazivOIB_1">
      <item>, OIB 85821130368</item>
      <item>, OIB 51584281177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2289</properties:Characters>
  <properties:Lines>73</properties:Lines>
  <properties:Paragraphs>19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2015-12-15T08:15:00Z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