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50d2" w14:paraId="42750d2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F66EF1">
        <w:t>779/16-3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D2BDD">
        <w:t xml:space="preserve"> </w:t>
      </w:r>
      <w:r w:rsidR="00F66EF1">
        <w:t>EUROKAMEN zadruga za klesarstvo i usluge, OIB: 69438050867, Đurđevac, Ivana Đuriševića 18, dana 21</w:t>
      </w:r>
      <w:r w:rsidR="00BD2BDD">
        <w:t>. lipnja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F66EF1">
        <w:t xml:space="preserve"> EUROKAMEN zadruga za klesarstvo i usluge, OIB: 69438050867, Đurđevac, Ivana Đuriševića 18</w:t>
      </w:r>
      <w:r w:rsidR="00740000">
        <w:t xml:space="preserve">, </w:t>
      </w:r>
      <w:r w:rsidR="00CB6C18">
        <w:t xml:space="preserve">iznosi </w:t>
      </w:r>
      <w:r w:rsidR="00F66EF1">
        <w:t>47.367,18</w:t>
      </w:r>
      <w:r w:rsidR="001021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F66EF1">
        <w:t>upravitelj zadruge Ivan Huđek, OIB: 36895356656, Đurđevac, Ivana Đuriševića 18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F66EF1">
        <w:t>upravitelj zadruge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F66EF1" w:rsidP="0081351D" w:rsidR="0081351D" w:rsidRPr="006A424F">
      <w:pPr>
        <w:jc w:val="center"/>
      </w:pPr>
      <w:r>
        <w:t>U Varaždinu, 21</w:t>
      </w:r>
      <w:r w:rsidR="00BD2BDD">
        <w:t>. lipnja</w:t>
      </w:r>
      <w:r w:rsidR="00740000">
        <w:t xml:space="preserve"> 2016</w:t>
      </w:r>
      <w:r w:rsidR="0081351D"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0FB1" w:rsidR="005A0FB1">
      <w:r>
        <w:separator/>
      </w:r>
    </w:p>
  </w:endnote>
  <w:endnote w:id="0" w:type="continuationSeparator">
    <w:p w:rsidRDefault="005A0FB1" w:rsidR="005A0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0FB1" w:rsidR="005A0FB1">
      <w:r>
        <w:separator/>
      </w:r>
    </w:p>
  </w:footnote>
  <w:footnote w:id="0" w:type="continuationSeparator">
    <w:p w:rsidRDefault="005A0FB1" w:rsidR="005A0F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55DA8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0FB1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D2BDD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041CD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66EF1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5D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D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D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D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D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5D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D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D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D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D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St-779/2016</izvorni_sadrzaj>
    <derivirana_varijabla naziv="DomainObject.Predmet.OznakaBroj_1">St-779/2016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EUROKAMEN zadruga za klesarstvo i usluge</izvorni_sadrzaj>
    <derivirana_varijabla naziv="DomainObject.Predmet.ProtustrankaFormated_1">  EUROKAMEN zadruga za klesarstvo i usluge</derivirana_varijabla>
  </DomainObject.Predmet.ProtustrankaFormated>
  <DomainObject.Predmet.ProtustrankaFormatedOIB>
    <izvorni_sadrzaj>  EUROKAMEN zadruga za klesarstvo i usluge, OIB 69438050867</izvorni_sadrzaj>
    <derivirana_varijabla naziv="DomainObject.Predmet.ProtustrankaFormatedOIB_1">  EUROKAMEN zadruga za klesarstvo i usluge, OIB 69438050867</derivirana_varijabla>
  </DomainObject.Predmet.ProtustrankaFormatedOIB>
  <DomainObject.Predmet.ProtustrankaFormatedWithAdress>
    <izvorni_sadrzaj> EUROKAMEN zadruga za klesarstvo i usluge, Ivana Đuriševića 18, 48350 Đurđevac</izvorni_sadrzaj>
    <derivirana_varijabla naziv="DomainObject.Predmet.ProtustrankaFormatedWithAdress_1"> EUROKAMEN zadruga za klesarstvo i usluge, Ivana Đuriševića 18, 48350 Đurđevac</derivirana_varijabla>
  </DomainObject.Predmet.ProtustrankaFormatedWithAdress>
  <DomainObject.Predmet.ProtustrankaFormatedWithAdressOIB>
    <izvorni_sadrzaj> EUROKAMEN zadruga za klesarstvo i usluge, OIB 69438050867, Ivana Đuriševića 18, 48350 Đurđevac</izvorni_sadrzaj>
    <derivirana_varijabla naziv="DomainObject.Predmet.ProtustrankaFormatedWithAdressOIB_1"> EUROKAMEN zadruga za klesarstvo i usluge, OIB 69438050867, Ivana Đuriševića 18, 48350 Đurđevac</derivirana_varijabla>
  </DomainObject.Predmet.ProtustrankaFormatedWithAdressOIB>
  <DomainObject.Predmet.ProtustrankaWithAdress>
    <izvorni_sadrzaj>EUROKAMEN zadruga za klesarstvo i usluge Ivana Đuriševića 18, 48350 Đurđevac</izvorni_sadrzaj>
    <derivirana_varijabla naziv="DomainObject.Predmet.ProtustrankaWithAdress_1">EUROKAMEN zadruga za klesarstvo i usluge Ivana Đuriševića 18, 48350 Đurđevac</derivirana_varijabla>
  </DomainObject.Predmet.ProtustrankaWithAdress>
  <DomainObject.Predmet.ProtustrankaWithAdressOIB>
    <izvorni_sadrzaj>EUROKAMEN zadruga za klesarstvo i usluge, OIB 69438050867, Ivana Đuriševića 18, 48350 Đurđevac</izvorni_sadrzaj>
    <derivirana_varijabla naziv="DomainObject.Predmet.ProtustrankaWithAdressOIB_1">EUROKAMEN zadruga za klesarstvo i usluge, OIB 69438050867, Ivana Đuriševića 18, 48350 Đurđevac</derivirana_varijabla>
  </DomainObject.Predmet.ProtustrankaWithAdressOIB>
  <DomainObject.Predmet.ProtustrankaNazivFormated>
    <izvorni_sadrzaj>EUROKAMEN zadruga za klesarstvo i usluge</izvorni_sadrzaj>
    <derivirana_varijabla naziv="DomainObject.Predmet.ProtustrankaNazivFormated_1">EUROKAMEN zadruga za klesarstvo i usluge</derivirana_varijabla>
  </DomainObject.Predmet.ProtustrankaNazivFormated>
  <DomainObject.Predmet.ProtustrankaNazivFormatedOIB>
    <izvorni_sadrzaj>EUROKAMEN zadruga za klesarstvo i usluge, OIB 69438050867</izvorni_sadrzaj>
    <derivirana_varijabla naziv="DomainObject.Predmet.ProtustrankaNazivFormatedOIB_1">EUROKAMEN zadruga za klesarstvo i usluge, OIB 69438050867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47367.18</izvorni_sadrzaj>
    <derivirana_varijabla naziv="DomainObject.Predmet.TrenutnaVrijednost_1">47367.18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EUROKAMEN zadruga za klesarstvo i usluge</item>
    </izvorni_sadrzaj>
    <derivirana_varijabla naziv="DomainObject.Predmet.ProtuStrankaListFormated_1">
      <item>EUROKAMEN zadruga za klesarstvo i usluge</item>
    </derivirana_varijabla>
  </DomainObject.Predmet.ProtuStrankaListFormated>
  <DomainObject.Predmet.ProtuStrankaListFormatedOIB>
    <izvorni_sadrzaj>
      <item>EUROKAMEN zadruga za klesarstvo i usluge, OIB 69438050867</item>
    </izvorni_sadrzaj>
    <derivirana_varijabla naziv="DomainObject.Predmet.ProtuStrankaListFormatedOIB_1">
      <item>EUROKAMEN zadruga za klesarstvo i usluge, OIB 69438050867</item>
    </derivirana_varijabla>
  </DomainObject.Predmet.ProtuStrankaListFormatedOIB>
  <DomainObject.Predmet.ProtuStrankaListFormatedWithAdress>
    <izvorni_sadrzaj>
      <item>EUROKAMEN zadruga za klesarstvo i usluge, Ivana Đuriševića 18, 48350 Đurđevac</item>
    </izvorni_sadrzaj>
    <derivirana_varijabla naziv="DomainObject.Predmet.ProtuStrankaListFormatedWithAdress_1">
      <item>EUROKAMEN zadruga za klesarstvo i usluge, Ivana Đuriševića 18, 48350 Đurđevac</item>
    </derivirana_varijabla>
  </DomainObject.Predmet.ProtuStrankaListFormatedWithAdress>
  <DomainObject.Predmet.ProtuStrankaListFormatedWithAdressOIB>
    <izvorni_sadrzaj>
      <item>EUROKAMEN zadruga za klesarstvo i usluge, OIB 69438050867, Ivana Đuriševića 18, 48350 Đurđevac</item>
    </izvorni_sadrzaj>
    <derivirana_varijabla naziv="DomainObject.Predmet.ProtuStrankaListFormatedWithAdressOIB_1">
      <item>EUROKAMEN zadruga za klesarstvo i usluge, OIB 69438050867, Ivana Đuriševića 18, 48350 Đurđevac</item>
    </derivirana_varijabla>
  </DomainObject.Predmet.ProtuStrankaListFormatedWithAdressOIB>
  <DomainObject.Predmet.ProtuStrankaListNazivFormated>
    <izvorni_sadrzaj>
      <item>EUROKAMEN zadruga za klesarstvo i usluge</item>
    </izvorni_sadrzaj>
    <derivirana_varijabla naziv="DomainObject.Predmet.ProtuStrankaListNazivFormated_1">
      <item>EUROKAMEN zadruga za klesarstvo i usluge</item>
    </derivirana_varijabla>
  </DomainObject.Predmet.ProtuStrankaListNazivFormated>
  <DomainObject.Predmet.ProtuStrankaListNazivFormatedOIB>
    <izvorni_sadrzaj>
      <item>EUROKAMEN zadruga za klesarstvo i usluge, OIB 69438050867</item>
    </izvorni_sadrzaj>
    <derivirana_varijabla naziv="DomainObject.Predmet.ProtuStrankaListNazivFormatedOIB_1">
      <item>EUROKAMEN zadruga za klesarstvo i usluge, OIB 69438050867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EUROKAMEN zadruga za klesarstvo i usluge</izvorni_sadrzaj>
    <derivirana_varijabla naziv="DomainObject.Predmet.ProtustrankaIDrugi_1">EUROKAMEN zadruga za klesarstvo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EUROKAMEN zadruga za klesarstvo i usluge, OIB 69438050867, Ivana Đuriševića 18, 48350 Đurđevac</izvorni_sadrzaj>
    <derivirana_varijabla naziv="DomainObject.Predmet.ProtustrankaIDrugiAdressOIB_1">EUROKAMEN zadruga za klesarstvo i usluge, OIB 69438050867, Ivana Đuriševića 18,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EUROKAMEN zadruga za klesarstvo i usluge</item>
      <item>sudski registar</item>
    </izvorni_sadrzaj>
    <derivirana_varijabla naziv="DomainObject.Predmet.SudioniciListNaziv_1">
      <item>Financijska agencija</item>
      <item>EUROKAMEN zadruga za klesarstvo i usluge</item>
      <item>sudski registar</item>
    </derivirana_varijabla>
  </DomainObject.Predmet.SudioniciListNaziv>
  <DomainObject.Predmet.SudioniciListAdressOIB>
    <izvorni_sadrzaj>
      <item>Financijska agencija, OIB 85821130368</item>
      <item>EUROKAMEN zadruga za klesarstvo i usluge, OIB 69438050867, Ivana Đuriševića 18,48350 Đurđevac</item>
      <item>sudski registar</item>
    </izvorni_sadrzaj>
    <derivirana_varijabla naziv="DomainObject.Predmet.SudioniciListAdressOIB_1">
      <item>Financijska agencija, OIB 85821130368</item>
      <item>EUROKAMEN zadruga za klesarstvo i usluge, OIB 69438050867, Ivana Đuriševića 18,48350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69438050867</item>
      <item>, OIB null</item>
    </izvorni_sadrzaj>
    <derivirana_varijabla naziv="DomainObject.Predmet.SudioniciListNazivOIB_1">
      <item>, OIB 85821130368</item>
      <item>, OIB 69438050867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1CBF31-396A-4B85-AD2D-4C1C4F1E50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351</properties:Words>
  <properties:Characters>1907</properties:Characters>
  <properties:Lines>47</properties:Lines>
  <properties:Paragraphs>14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2016-06-21T10:55:00Z</cp:lastPrinted>
  <dcterms:modified xmlns:xsi="http://www.w3.org/2001/XMLSchema-instance" xsi:type="dcterms:W3CDTF">2016-06-21T10:56:00Z</dcterms:modified>
  <cp:revision>111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