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2e0a" w14:paraId="ede2e0a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99228E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2F7598" w:rsidRPr="005347E1">
        <w:t>BILALI d.o.o. Vrsar, Obala maršala Tita 16, OIB: 36977349790</w:t>
      </w:r>
      <w:r w:rsidR="00552DE0" w:rsidRPr="005347E1">
        <w:t xml:space="preserve">, </w:t>
      </w:r>
    </w:p>
    <w:p w:rsidRDefault="0034707F" w:rsidP="00C701B8" w:rsidR="0034707F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0906A4" w:rsidR="00020463" w:rsidRPr="005347E1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2F7598" w:rsidRPr="005347E1">
        <w:t>BILALI d.o.o. Vrsar, Obala maršala Tita 16, OIB: 36977349790</w:t>
      </w:r>
      <w:r w:rsidR="00020463" w:rsidRPr="005347E1">
        <w:t>.</w:t>
      </w:r>
    </w:p>
    <w:p w:rsidRDefault="00020463" w:rsidP="00020463" w:rsidR="00020463" w:rsidRPr="005347E1">
      <w:pPr>
        <w:jc w:val="both"/>
      </w:pPr>
    </w:p>
    <w:p w:rsidRDefault="000906A4" w:rsidP="00A910B6" w:rsidR="00A910B6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A910B6" w:rsidRPr="005347E1">
        <w:t xml:space="preserve">Damir Debeljuh, Pula, Laginjina 6, OIB: 29203139768. </w:t>
      </w:r>
    </w:p>
    <w:p w:rsidRDefault="002321CA" w:rsidP="00A910B6" w:rsidR="002321CA" w:rsidRPr="005347E1">
      <w:pPr>
        <w:ind w:firstLine="720"/>
        <w:jc w:val="both"/>
      </w:pPr>
    </w:p>
    <w:p w:rsidRDefault="000906A4" w:rsidP="000906A4" w:rsidR="00A910B6" w:rsidRPr="005347E1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2F7598" w:rsidRPr="005347E1">
        <w:t>BILALI d.o.o. Vrsar, Obala maršala Tita 16, OIB: 36977349790.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2F7598" w:rsidRPr="005347E1">
        <w:t xml:space="preserve">791/16-3 od 20. svibnja </w:t>
      </w:r>
      <w:r w:rsidR="00252F6D" w:rsidRPr="005347E1">
        <w:t xml:space="preserve">2016.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2F7598" w:rsidRPr="005347E1">
        <w:t>20. svibnja</w:t>
      </w:r>
      <w:r w:rsidR="00552DE0" w:rsidRPr="005347E1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A910B6" w:rsidRPr="005347E1">
        <w:t>27. lipnja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 xml:space="preserve">Iz podataka kojima sud raspolaže proizlazi da dužnik nema imovine (potvrda z.k. odjela Općinskog suda u Puli, Zemljišnoknjižnog odjela </w:t>
      </w:r>
      <w:r w:rsidR="00A910B6" w:rsidRPr="005347E1">
        <w:t>Poreč (list 1</w:t>
      </w:r>
      <w:r w:rsidR="002F7598" w:rsidRPr="005347E1">
        <w:t>6</w:t>
      </w:r>
      <w:r w:rsidRPr="005347E1">
        <w:t xml:space="preserve"> spisa), uvjerenje Policijske uprave istarske (list </w:t>
      </w:r>
      <w:r w:rsidR="002F7598" w:rsidRPr="005347E1">
        <w:t>20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vrjedniju</w:t>
      </w:r>
      <w:r w:rsidR="00522F3F" w:rsidRPr="005347E1">
        <w:t xml:space="preserve"> 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2F7598" w:rsidRPr="005347E1">
        <w:t>791/16-11</w:t>
      </w:r>
      <w:r w:rsidR="00A910B6" w:rsidRPr="005347E1">
        <w:t xml:space="preserve"> od 28. lipnja</w:t>
      </w:r>
      <w:r w:rsidR="00552DE0" w:rsidRPr="005347E1">
        <w:t xml:space="preserve"> 2016</w:t>
      </w:r>
      <w:r w:rsidR="00BA0C72" w:rsidRPr="005347E1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A910B6" w:rsidRPr="005347E1">
        <w:t>28. lipnja</w:t>
      </w:r>
      <w:r w:rsidRPr="005347E1">
        <w:t xml:space="preserve"> 2016. godine, a skinuto je sa oglasne </w:t>
      </w:r>
      <w:r w:rsidR="00A910B6" w:rsidRPr="005347E1">
        <w:t>05. srpnja</w:t>
      </w:r>
      <w:r w:rsidR="0089087E" w:rsidRPr="005347E1">
        <w:t xml:space="preserve"> 2016. godine. U roku od 15 dana, koji rok je istekao </w:t>
      </w:r>
      <w:r w:rsidR="00A910B6" w:rsidRPr="005347E1">
        <w:t>20. srpnja</w:t>
      </w:r>
      <w:r w:rsidR="006F517F" w:rsidRPr="005347E1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6F517F" w:rsidRPr="005347E1">
        <w:t>28. srpnja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5C1355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A910B6" w:rsidRPr="005347E1">
        <w:t>Poreč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135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2F7598">
      <w:rPr>
        <w:sz w:val="23"/>
        <w:szCs w:val="23"/>
      </w:rPr>
      <w:t>791/16</w:t>
    </w:r>
    <w:r w:rsidR="00AE38BC">
      <w:rPr>
        <w:sz w:val="23"/>
        <w:szCs w:val="23"/>
      </w:rPr>
      <w:t xml:space="preserve"> -</w:t>
    </w:r>
    <w:r w:rsidR="005C1355">
      <w:rPr>
        <w:sz w:val="23"/>
        <w:szCs w:val="23"/>
      </w:rPr>
      <w:t xml:space="preserve"> 13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2F7598">
      <w:rPr>
        <w:sz w:val="23"/>
        <w:szCs w:val="23"/>
      </w:rPr>
      <w:t>791/16</w:t>
    </w:r>
    <w:r w:rsidR="005C1355">
      <w:rPr>
        <w:sz w:val="23"/>
        <w:szCs w:val="23"/>
      </w:rPr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47E1"/>
    <w:rsid w:val="00552DE0"/>
    <w:rsid w:val="005C1355"/>
    <w:rsid w:val="005D20E4"/>
    <w:rsid w:val="005E3D31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9228E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640D5"/>
    <w:rsid w:val="00B76DAA"/>
    <w:rsid w:val="00B950D6"/>
    <w:rsid w:val="00BA0C72"/>
    <w:rsid w:val="00BB1590"/>
    <w:rsid w:val="00BC2D8B"/>
    <w:rsid w:val="00BE3666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1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3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3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3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3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1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3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3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3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3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St-791/2016</izvorni_sadrzaj>
    <derivirana_varijabla naziv="DomainObject.Predmet.OznakaBroj_1">St-791/2016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BILALI d.o.o. VRSAR zastupanog po punomoćniku Lirije Bilali</izvorni_sadrzaj>
    <derivirana_varijabla naziv="DomainObject.Predmet.ProtustrankaFormated_1">  BILALI d.o.o. VRSAR zastupanog po punomoćniku Lirije Bilali</derivirana_varijabla>
  </DomainObject.Predmet.ProtustrankaFormated>
  <DomainObject.Predmet.ProtustrankaFormatedOIB>
    <izvorni_sadrzaj>  BILALI d.o.o. VRSAR, OIB 36977349790 zastupanog po punomoćniku Lirije Bilali</izvorni_sadrzaj>
    <derivirana_varijabla naziv="DomainObject.Predmet.ProtustrankaFormatedOIB_1">  BILALI d.o.o. VRSAR, OIB 36977349790 zastupanog po punomoćniku Lirije Bilali</derivirana_varijabla>
  </DomainObject.Predmet.ProtustrankaFormatedOIB>
  <DomainObject.Predmet.ProtustrankaFormatedWithAdress>
    <izvorni_sadrzaj> BILALI d.o.o. VRSAR, Obala maršala Tita 16, 52450 Vrsar zastupanog po punomoćniku Lirije Bilali</izvorni_sadrzaj>
    <derivirana_varijabla naziv="DomainObject.Predmet.ProtustrankaFormatedWithAdress_1"> BILALI d.o.o. VRSAR, Obala maršala Tita 16, 52450 Vrsar zastupanog po punomoćniku Lirije Bilali</derivirana_varijabla>
  </DomainObject.Predmet.ProtustrankaFormatedWithAdress>
  <DomainObject.Predmet.ProtustrankaFormatedWithAdressOIB>
    <izvorni_sadrzaj> BILALI d.o.o. VRSAR, OIB 36977349790, Obala maršala Tita 16, 52450 Vrsar zastupanog po punomoćniku Lirije Bilali</izvorni_sadrzaj>
    <derivirana_varijabla naziv="DomainObject.Predmet.ProtustrankaFormatedWithAdressOIB_1"> BILALI d.o.o. VRSAR, OIB 36977349790, Obala maršala Tita 16, 52450 Vrsar zastupanog po punomoćniku Lirije Bilali</derivirana_varijabla>
  </DomainObject.Predmet.ProtustrankaFormatedWithAdressOIB>
  <DomainObject.Predmet.ProtustrankaWithAdress>
    <izvorni_sadrzaj>BILALI d.o.o. VRSAR Obala maršala Tita 16, 52450 Vrsar</izvorni_sadrzaj>
    <derivirana_varijabla naziv="DomainObject.Predmet.ProtustrankaWithAdress_1">BILALI d.o.o. VRSAR Obala maršala Tita 16, 52450 Vrsar</derivirana_varijabla>
  </DomainObject.Predmet.ProtustrankaWithAdress>
  <DomainObject.Predmet.ProtustrankaWithAdressOIB>
    <izvorni_sadrzaj>BILALI d.o.o. VRSAR, OIB 36977349790, Obala maršala Tita 16, 52450 Vrsar</izvorni_sadrzaj>
    <derivirana_varijabla naziv="DomainObject.Predmet.ProtustrankaWithAdressOIB_1">BILALI d.o.o. VRSAR, OIB 36977349790, Obala maršala Tita 16, 52450 Vrsar</derivirana_varijabla>
  </DomainObject.Predmet.ProtustrankaWithAdressOIB>
  <DomainObject.Predmet.ProtustrankaNazivFormated>
    <izvorni_sadrzaj>BILALI d.o.o. VRSAR</izvorni_sadrzaj>
    <derivirana_varijabla naziv="DomainObject.Predmet.ProtustrankaNazivFormated_1">BILALI d.o.o. VRSAR</derivirana_varijabla>
  </DomainObject.Predmet.ProtustrankaNazivFormated>
  <DomainObject.Predmet.ProtustrankaNazivFormatedOIB>
    <izvorni_sadrzaj>BILALI d.o.o. VRSAR, OIB 36977349790</izvorni_sadrzaj>
    <derivirana_varijabla naziv="DomainObject.Predmet.ProtustrankaNazivFormatedOIB_1">BILALI d.o.o. VRSAR, OIB 36977349790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30050.56</izvorni_sadrzaj>
    <derivirana_varijabla naziv="DomainObject.Predmet.TrenutnaVrijednost_1">30050.56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BILALI d.o.o. VRSAR zastupanog po punomoćniku Lirije Bilali</item>
    </izvorni_sadrzaj>
    <derivirana_varijabla naziv="DomainObject.Predmet.ProtuStrankaListFormated_1">
      <item>BILALI d.o.o. VRSAR zastupanog po punomoćniku Lirije Bilali</item>
    </derivirana_varijabla>
  </DomainObject.Predmet.ProtuStrankaListFormated>
  <DomainObject.Predmet.ProtuStrankaListFormatedOIB>
    <izvorni_sadrzaj>
      <item>BILALI d.o.o. VRSAR, OIB 36977349790 zastupanog po punomoćniku Lirije Bilali</item>
    </izvorni_sadrzaj>
    <derivirana_varijabla naziv="DomainObject.Predmet.ProtuStrankaListFormatedOIB_1">
      <item>BILALI d.o.o. VRSAR, OIB 36977349790 zastupanog po punomoćniku Lirije Bilali</item>
    </derivirana_varijabla>
  </DomainObject.Predmet.ProtuStrankaListFormatedOIB>
  <DomainObject.Predmet.ProtuStrankaListFormatedWithAdress>
    <izvorni_sadrzaj>
      <item>BILALI d.o.o. VRSAR, Obala maršala Tita 16, 52450 Vrsar zastupanog po punomoćniku Lirije Bilali</item>
    </izvorni_sadrzaj>
    <derivirana_varijabla naziv="DomainObject.Predmet.ProtuStrankaListFormatedWithAdress_1">
      <item>BILALI d.o.o. VRSAR, Obala maršala Tita 16, 52450 Vrsar zastupanog po punomoćniku Lirije Bilali</item>
    </derivirana_varijabla>
  </DomainObject.Predmet.ProtuStrankaListFormatedWithAdress>
  <DomainObject.Predmet.ProtuStrankaListFormatedWithAdressOIB>
    <izvorni_sadrzaj>
      <item>BILALI d.o.o. VRSAR, OIB 36977349790, Obala maršala Tita 16, 52450 Vrsar zastupanog po punomoćniku Lirije Bilali</item>
    </izvorni_sadrzaj>
    <derivirana_varijabla naziv="DomainObject.Predmet.ProtuStrankaListFormatedWithAdressOIB_1">
      <item>BILALI d.o.o. VRSAR, OIB 36977349790, Obala maršala Tita 16, 52450 Vrsar zastupanog po punomoćniku Lirije Bilali</item>
    </derivirana_varijabla>
  </DomainObject.Predmet.ProtuStrankaListFormatedWithAdressOIB>
  <DomainObject.Predmet.ProtuStrankaListNazivFormated>
    <izvorni_sadrzaj>
      <item>BILALI d.o.o. VRSAR</item>
    </izvorni_sadrzaj>
    <derivirana_varijabla naziv="DomainObject.Predmet.ProtuStrankaListNazivFormated_1">
      <item>BILALI d.o.o. VRSAR</item>
    </derivirana_varijabla>
  </DomainObject.Predmet.ProtuStrankaListNazivFormated>
  <DomainObject.Predmet.ProtuStrankaListNazivFormatedOIB>
    <izvorni_sadrzaj>
      <item>BILALI d.o.o. VRSAR, OIB 36977349790</item>
    </izvorni_sadrzaj>
    <derivirana_varijabla naziv="DomainObject.Predmet.ProtuStrankaListNazivFormatedOIB_1">
      <item>BILALI d.o.o. VRSAR, OIB 36977349790</item>
    </derivirana_varijabla>
  </DomainObject.Predmet.ProtuStrankaListNazivFormatedOIB>
  <DomainObject.Predmet.OstaliListFormated>
    <izvorni_sadrzaj>
      <item>Lirije Bilali punomoćnik sudionika u postupku BILALI d.o.o. VRSAR</item>
    </izvorni_sadrzaj>
    <derivirana_varijabla naziv="DomainObject.Predmet.OstaliListFormated_1">
      <item>Lirije Bilali punomoćnik sudionika u postupku BILALI d.o.o. VRSAR</item>
    </derivirana_varijabla>
  </DomainObject.Predmet.OstaliListFormated>
  <DomainObject.Predmet.OstaliListFormatedOIB>
    <izvorni_sadrzaj>
      <item>Lirije Bilali, OIB 39316824289 punomoćnik sudionika u postupku BILALI d.o.o. VRSAR</item>
    </izvorni_sadrzaj>
    <derivirana_varijabla naziv="DomainObject.Predmet.OstaliListFormatedOIB_1">
      <item>Lirije Bilali, OIB 39316824289 punomoćnik sudionika u postupku BILALI d.o.o. VRSAR</item>
    </derivirana_varijabla>
  </DomainObject.Predmet.OstaliListFormatedOIB>
  <DomainObject.Predmet.OstaliListFormatedWithAdress>
    <izvorni_sadrzaj>
      <item>Lirije Bilali, Dalmatinska 6, 52450 Vrsar punomoćnik sudionika u postupku BILALI d.o.o. VRSAR</item>
    </izvorni_sadrzaj>
    <derivirana_varijabla naziv="DomainObject.Predmet.OstaliListFormatedWithAdress_1">
      <item>Lirije Bilali, Dalmatinska 6, 52450 Vrsar punomoćnik sudionika u postupku BILALI d.o.o. VRSAR</item>
    </derivirana_varijabla>
  </DomainObject.Predmet.OstaliListFormatedWithAdress>
  <DomainObject.Predmet.OstaliListFormatedWithAdressOIB>
    <izvorni_sadrzaj>
      <item>Lirije Bilali, OIB 39316824289, Dalmatinska 6, 52450 Vrsar punomoćnik sudionika u postupku BILALI d.o.o. VRSAR</item>
    </izvorni_sadrzaj>
    <derivirana_varijabla naziv="DomainObject.Predmet.OstaliListFormatedWithAdressOIB_1">
      <item>Lirije Bilali, OIB 39316824289, Dalmatinska 6, 52450 Vrsar punomoćnik sudionika u postupku BILALI d.o.o. VRSAR</item>
    </derivirana_varijabla>
  </DomainObject.Predmet.OstaliListFormatedWithAdressOIB>
  <DomainObject.Predmet.OstaliListNazivFormated>
    <izvorni_sadrzaj>
      <item>Lirije Bilali</item>
    </izvorni_sadrzaj>
    <derivirana_varijabla naziv="DomainObject.Predmet.OstaliListNazivFormated_1">
      <item>Lirije Bilali</item>
    </derivirana_varijabla>
  </DomainObject.Predmet.OstaliListNazivFormated>
  <DomainObject.Predmet.OstaliListNazivFormatedOIB>
    <izvorni_sadrzaj>
      <item>Lirije Bilali, OIB 39316824289</item>
    </izvorni_sadrzaj>
    <derivirana_varijabla naziv="DomainObject.Predmet.OstaliListNazivFormatedOIB_1">
      <item>Lirije Bilali, OIB 39316824289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BILALI d.o.o. VRSAR</izvorni_sadrzaj>
    <derivirana_varijabla naziv="DomainObject.Predmet.ProtustrankaIDrugi_1">BILALI 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BILALI d.o.o. VRSAR, OIB 36977349790, Obala maršala Tita 16, 52450 Vrsar</izvorni_sadrzaj>
    <derivirana_varijabla naziv="DomainObject.Predmet.ProtustrankaIDrugiAdressOIB_1">BILALI d.o.o. VRSAR, OIB 36977349790, Obala maršala Tita 16,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BILALI d.o.o. VRSAR</item>
      <item>Lirije Bilali</item>
    </izvorni_sadrzaj>
    <derivirana_varijabla naziv="DomainObject.Predmet.SudioniciListNaziv_1">
      <item>FINANCIJSKA AGENCIJA, RC RIJEKA, PODRUŽNICA PULA, PULA</item>
      <item>BILALI d.o.o. VRSAR</item>
      <item>Lirije Bilali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BILALI d.o.o. VRSAR, OIB 36977349790, Obala maršala Tita 16,52450 Vrsar</item>
      <item>Lirije Bilali, OIB 39316824289, Dalmatinska 6,52450 Vrsar</item>
    </izvorni_sadrzaj>
    <derivirana_varijabla naziv="DomainObject.Predmet.SudioniciListAdressOIB_1">
      <item>FINANCIJSKA AGENCIJA, RC RIJEKA, PODRUŽNICA PULA, PULA, OIB 85821130368, Giardini 5,52100 Pula</item>
      <item>BILALI d.o.o. VRSAR, OIB 36977349790, Obala maršala Tita 16,52450 Vrsar</item>
      <item>Lirije Bilali, OIB 39316824289, Dalmatinska 6,52450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36977349790</item>
      <item>, OIB 39316824289</item>
    </izvorni_sadrzaj>
    <derivirana_varijabla naziv="DomainObject.Predmet.SudioniciListNazivOIB_1">
      <item>, OIB 85821130368</item>
      <item>, OIB 36977349790</item>
      <item>, OIB 39316824289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3164</properties:Characters>
  <properties:Lines>93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2016-07-28T07:43:00Z</dcterms:created>
  <dc:creator>msimicic</dc:creator>
  <cp:lastModifiedBy>Sanja Prodan</cp:lastModifiedBy>
  <cp:lastPrinted>2016-07-28T08:05:00Z</cp:lastPrinted>
  <dcterms:modified xmlns:xsi="http://www.w3.org/2001/XMLSchema-instance" xsi:type="dcterms:W3CDTF">2016-07-28T08:05:00Z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