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1d76" w14:paraId="6901d76" w:rsidRDefault="00145706" w:rsidP="00B542FA" w:rsidR="00145706">
      <w:pPr>
        <w:jc w:val="both"/>
        <w15:collapsed w:val="false"/>
      </w:pPr>
      <w:bookmarkStart w:name="_GoBack" w:id="0"/>
      <w:bookmarkEnd w:id="0"/>
    </w:p>
    <w:p w:rsidRDefault="00145706" w:rsidP="00B542FA" w:rsidR="00145706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227F" w:rsidP="00EF227F" w:rsidR="00EF227F" w:rsidRPr="001B7DA3">
      <w:pPr>
        <w:rPr>
          <w:b/>
        </w:rPr>
      </w:pPr>
      <w:r w:rsidRPr="001B7DA3">
        <w:tab/>
      </w:r>
    </w:p>
    <w:p w:rsidRDefault="00EF227F" w:rsidP="00EF227F" w:rsidR="00EF227F" w:rsidRPr="001B7DA3">
      <w:pPr>
        <w:ind w:left="5040"/>
        <w:rPr>
          <w:b/>
        </w:rPr>
      </w:pPr>
      <w:r w:rsidRPr="001B7DA3">
        <w:rPr>
          <w:b/>
        </w:rPr>
        <w:t xml:space="preserve">              </w:t>
      </w:r>
    </w:p>
    <w:p w:rsidRDefault="00621B59" w:rsidP="00621B59" w:rsidR="00621B59" w:rsidRPr="001B7DA3"/>
    <w:p w:rsidRDefault="00D719CA" w:rsidP="00D719CA" w:rsidR="00D719CA" w:rsidRPr="001B7DA3">
      <w:pPr>
        <w:jc w:val="both"/>
      </w:pPr>
      <w:r w:rsidRPr="001B7DA3">
        <w:t>REPUBLIKA HRVATSKA</w:t>
      </w:r>
    </w:p>
    <w:p w:rsidRDefault="00D719CA" w:rsidP="00D719CA" w:rsidR="00D719CA" w:rsidRPr="001B7DA3">
      <w:pPr>
        <w:jc w:val="both"/>
      </w:pPr>
      <w:r w:rsidRPr="001B7DA3">
        <w:t xml:space="preserve">TRGOVAČKI SUD U ZAGREBU                                </w:t>
      </w:r>
      <w:r w:rsidR="0024015D">
        <w:t xml:space="preserve">                          </w:t>
      </w:r>
      <w:r w:rsidRPr="001B7DA3">
        <w:t>67. St</w:t>
      </w:r>
      <w:r w:rsidR="009E4E4B">
        <w:t>-</w:t>
      </w:r>
      <w:r w:rsidR="00B34803">
        <w:t>4604/16</w:t>
      </w:r>
    </w:p>
    <w:p w:rsidRDefault="00D719CA" w:rsidP="00D719CA" w:rsidR="00D719CA">
      <w:pPr>
        <w:jc w:val="both"/>
      </w:pPr>
      <w:proofErr w:type="spellStart"/>
      <w:r w:rsidRPr="001B7DA3">
        <w:t>Amruševa</w:t>
      </w:r>
      <w:proofErr w:type="spellEnd"/>
      <w:r w:rsidRPr="001B7DA3">
        <w:t xml:space="preserve"> 2/II</w:t>
      </w:r>
    </w:p>
    <w:p w:rsidRDefault="0024015D" w:rsidP="00D719CA" w:rsidR="0024015D" w:rsidRPr="001B7DA3">
      <w:pPr>
        <w:jc w:val="both"/>
      </w:pPr>
    </w:p>
    <w:p w:rsidRDefault="00D719CA" w:rsidP="00D719CA" w:rsidR="00D719CA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D719CA" w:rsidP="009E4E4B" w:rsidR="0030572B">
      <w:pPr>
        <w:ind w:firstLine="720"/>
        <w:jc w:val="both"/>
      </w:pPr>
      <w:r w:rsidRPr="001B7DA3">
        <w:t xml:space="preserve">Trgovački sud u Zagrebu, po sucu Gordanu </w:t>
      </w:r>
      <w:proofErr w:type="spellStart"/>
      <w:r w:rsidRPr="001B7DA3">
        <w:t>Zubaku</w:t>
      </w:r>
      <w:proofErr w:type="spellEnd"/>
      <w:r w:rsidRPr="001B7DA3">
        <w:t xml:space="preserve">, u stečajnom  postupku nad dužnikom </w:t>
      </w:r>
      <w:r w:rsidR="00B34803" w:rsidRPr="00B34803">
        <w:t>ANTUNOVAC GRADNJA d.o.o.</w:t>
      </w:r>
      <w:r w:rsidR="00B34803">
        <w:t xml:space="preserve"> u stečaju</w:t>
      </w:r>
      <w:r w:rsidR="00B34803" w:rsidRPr="00B34803">
        <w:t>, Samobor, Josipa Jelačića 87, OIB: 86219380781</w:t>
      </w:r>
      <w:r w:rsidR="00DC0202" w:rsidRPr="001B7DA3">
        <w:t xml:space="preserve">, </w:t>
      </w:r>
      <w:r w:rsidR="00A7635A">
        <w:t>28. prosinca</w:t>
      </w:r>
      <w:r w:rsidR="009E4E4B">
        <w:t xml:space="preserve"> 2016</w:t>
      </w:r>
      <w:r w:rsidRPr="001B7DA3">
        <w:t>.,</w:t>
      </w:r>
    </w:p>
    <w:p w:rsidRDefault="0024015D" w:rsidP="009E4E4B" w:rsidR="0024015D" w:rsidRPr="001B7DA3">
      <w:pPr>
        <w:ind w:firstLine="720"/>
        <w:jc w:val="both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EF227F" w:rsidP="00EF227F" w:rsidR="00EF227F" w:rsidRPr="001B7DA3">
      <w:pPr>
        <w:jc w:val="center"/>
      </w:pPr>
    </w:p>
    <w:p w:rsidRDefault="00904796" w:rsidP="00A7635A" w:rsidR="00A7635A">
      <w:pPr>
        <w:jc w:val="both"/>
      </w:pPr>
      <w:r w:rsidRPr="001B7DA3">
        <w:tab/>
      </w:r>
      <w:r w:rsidR="001B7DA3" w:rsidRPr="001B7DA3">
        <w:t xml:space="preserve">I. </w:t>
      </w:r>
      <w:r w:rsidR="00A7635A">
        <w:t>Skupština vjerovnika određena</w:t>
      </w:r>
      <w:r w:rsidR="001B7DA3" w:rsidRPr="001B7DA3">
        <w:t xml:space="preserve"> </w:t>
      </w:r>
      <w:r w:rsidR="00A7635A" w:rsidRPr="00A7635A">
        <w:t xml:space="preserve">za dan 26. siječanj 2017. u 9.30 </w:t>
      </w:r>
      <w:r w:rsidR="001B7DA3" w:rsidRPr="001B7DA3">
        <w:t>sati neće se održati.</w:t>
      </w:r>
    </w:p>
    <w:p w:rsidRDefault="00A7635A" w:rsidP="00A7635A" w:rsidR="00A7635A">
      <w:pPr>
        <w:jc w:val="both"/>
      </w:pPr>
    </w:p>
    <w:p w:rsidRDefault="001B7DA3" w:rsidP="00A7635A" w:rsidR="00A7635A" w:rsidRPr="00A7635A">
      <w:pPr>
        <w:ind w:firstLine="705"/>
        <w:jc w:val="both"/>
      </w:pPr>
      <w:r w:rsidRPr="001B7DA3">
        <w:t xml:space="preserve">II. </w:t>
      </w:r>
      <w:r w:rsidR="00A7635A" w:rsidRPr="00A7635A">
        <w:t xml:space="preserve">Saziva se skupština vjerovnika u stečajnom postupku nad dužnikom </w:t>
      </w:r>
      <w:r w:rsidR="00A7635A" w:rsidRPr="00A7635A">
        <w:rPr>
          <w:bCs/>
        </w:rPr>
        <w:t>ANTUNOVAC GRADNJA d.o.o. u stečaju, Samobor, Josipa Jelačića 87</w:t>
      </w:r>
      <w:r w:rsidR="00A7635A" w:rsidRPr="00A7635A">
        <w:t xml:space="preserve">, za dan </w:t>
      </w:r>
      <w:r w:rsidR="00A7635A">
        <w:br/>
        <w:t>9. veljače</w:t>
      </w:r>
      <w:r w:rsidR="00A7635A" w:rsidRPr="00A7635A">
        <w:t xml:space="preserve"> 2017. u 9.30 sati</w:t>
      </w:r>
      <w:r w:rsidR="00A7635A" w:rsidRPr="00A7635A">
        <w:rPr>
          <w:bCs/>
        </w:rPr>
        <w:t>,</w:t>
      </w:r>
      <w:r w:rsidR="00A7635A" w:rsidRPr="00A7635A">
        <w:rPr>
          <w:b/>
          <w:bCs/>
        </w:rPr>
        <w:t xml:space="preserve"> </w:t>
      </w:r>
      <w:r w:rsidR="00A7635A" w:rsidRPr="00A7635A">
        <w:t>koja će se održati u zgradi ovog suda Petrinjska 8, soba 85/II (ulična zgrada), s Dnevnim redom:</w:t>
      </w:r>
    </w:p>
    <w:p w:rsidRDefault="00A7635A" w:rsidP="00A7635A" w:rsidR="00A7635A" w:rsidRPr="00A7635A">
      <w:pPr>
        <w:ind w:firstLine="720"/>
        <w:jc w:val="both"/>
      </w:pPr>
    </w:p>
    <w:p w:rsidRDefault="00A7635A" w:rsidP="00A7635A" w:rsidR="00A7635A" w:rsidRPr="00A7635A">
      <w:pPr>
        <w:numPr>
          <w:ilvl w:val="0"/>
          <w:numId w:val="9"/>
        </w:numPr>
        <w:jc w:val="both"/>
      </w:pPr>
      <w:r w:rsidRPr="00A7635A">
        <w:t>Donošenje odluke o unovčenju stečajne mase.</w:t>
      </w:r>
    </w:p>
    <w:p w:rsidRDefault="00A7635A" w:rsidP="00A7635A" w:rsidR="00A7635A" w:rsidRPr="00A7635A">
      <w:pPr>
        <w:ind w:firstLine="720"/>
        <w:jc w:val="both"/>
      </w:pPr>
    </w:p>
    <w:p w:rsidRDefault="00A7635A" w:rsidP="00A7635A" w:rsidR="00904796">
      <w:pPr>
        <w:ind w:firstLine="705"/>
        <w:jc w:val="both"/>
      </w:pPr>
      <w:r>
        <w:t xml:space="preserve">III. </w:t>
      </w:r>
      <w:r w:rsidRPr="00A7635A">
        <w:t>Ovo rješenje će se objaviti na mrežnoj stranici e-oglasna ploča Trgovačkog  suda u Zagrebu.</w:t>
      </w:r>
    </w:p>
    <w:p w:rsidRDefault="005B1702" w:rsidP="00A7635A" w:rsidR="005B1702">
      <w:pPr>
        <w:numPr>
          <w:ilvl w:val="12"/>
          <w:numId w:val="0"/>
        </w:numPr>
        <w:jc w:val="both"/>
      </w:pPr>
    </w:p>
    <w:p w:rsidRDefault="005B1702" w:rsidP="007C2D6E" w:rsidR="00442DDA" w:rsidRPr="0024015D">
      <w:pPr>
        <w:numPr>
          <w:ilvl w:val="12"/>
          <w:numId w:val="0"/>
        </w:numPr>
        <w:ind w:firstLine="720"/>
        <w:jc w:val="both"/>
      </w:pPr>
      <w:r>
        <w:t xml:space="preserve"> </w:t>
      </w:r>
    </w:p>
    <w:p w:rsidRDefault="007F0DBF" w:rsidP="00442DDA" w:rsidR="00EF227F" w:rsidRPr="0024015D">
      <w:pPr>
        <w:numPr>
          <w:ilvl w:val="12"/>
          <w:numId w:val="0"/>
        </w:numPr>
        <w:jc w:val="center"/>
      </w:pPr>
      <w:r w:rsidRPr="0024015D">
        <w:t>U</w:t>
      </w:r>
      <w:r w:rsidR="00BE64CD" w:rsidRPr="0024015D">
        <w:t xml:space="preserve"> Zagrebu</w:t>
      </w:r>
      <w:r w:rsidR="00E31888" w:rsidRPr="0024015D">
        <w:t xml:space="preserve"> </w:t>
      </w:r>
      <w:r w:rsidR="00A7635A">
        <w:t>28. prosinca</w:t>
      </w:r>
      <w:r w:rsidR="00B56E1F" w:rsidRPr="0024015D">
        <w:t xml:space="preserve"> 2016</w:t>
      </w:r>
      <w:r w:rsidR="00442DDA" w:rsidRPr="0024015D">
        <w:t>.</w:t>
      </w:r>
    </w:p>
    <w:p w:rsidRDefault="00442DDA" w:rsidP="00145706" w:rsidR="00442DDA" w:rsidRPr="0024015D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24015D">
        <w:rPr>
          <w:rFonts w:hAnsi="Times New Roman" w:ascii="Times New Roman"/>
          <w:szCs w:val="24"/>
        </w:rPr>
        <w:tab/>
        <w:t>SUDAC:</w:t>
      </w:r>
    </w:p>
    <w:p w:rsidRDefault="00145706" w:rsidP="00145706" w:rsidR="00442DDA" w:rsidRPr="0024015D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Gordan Zubak</w:t>
      </w:r>
      <w:r w:rsidR="00905B31">
        <w:rPr>
          <w:rFonts w:hAnsi="Times New Roman" w:ascii="Times New Roman"/>
          <w:szCs w:val="24"/>
        </w:rPr>
        <w:t>,v.r.</w:t>
      </w:r>
      <w:r>
        <w:rPr>
          <w:rFonts w:hAnsi="Times New Roman" w:ascii="Times New Roman"/>
          <w:szCs w:val="24"/>
        </w:rPr>
        <w:t xml:space="preserve"> </w:t>
      </w:r>
    </w:p>
    <w:p w:rsidRDefault="0024015D" w:rsidP="00EF227F" w:rsidR="0024015D" w:rsidRPr="0024015D">
      <w:pPr>
        <w:numPr>
          <w:ilvl w:val="12"/>
          <w:numId w:val="0"/>
        </w:numPr>
        <w:jc w:val="both"/>
      </w:pPr>
    </w:p>
    <w:p w:rsidRDefault="00BC1EB9" w:rsidP="00EF227F" w:rsidR="00EF227F" w:rsidRPr="0024015D">
      <w:pPr>
        <w:numPr>
          <w:ilvl w:val="12"/>
          <w:numId w:val="0"/>
        </w:numPr>
        <w:jc w:val="both"/>
      </w:pPr>
      <w:r w:rsidRPr="0024015D">
        <w:t>UPUTA</w:t>
      </w:r>
      <w:r w:rsidR="00EF227F" w:rsidRPr="0024015D">
        <w:t xml:space="preserve"> O PRAVNOM LIJEKU:</w:t>
      </w:r>
    </w:p>
    <w:p w:rsidRDefault="00904796" w:rsidP="00EF227F" w:rsidR="007F0DBF" w:rsidRPr="0024015D">
      <w:pPr>
        <w:numPr>
          <w:ilvl w:val="12"/>
          <w:numId w:val="0"/>
        </w:numPr>
        <w:jc w:val="both"/>
      </w:pPr>
      <w:r w:rsidRPr="0024015D">
        <w:t>Protiv ovog rješenja žalba nije dopuštena (</w:t>
      </w:r>
      <w:r w:rsidR="00B56E1F" w:rsidRPr="0024015D">
        <w:t>čl. 278. ZPP-a u vezi s čl. 10</w:t>
      </w:r>
      <w:r w:rsidRPr="0024015D">
        <w:t>. SZ-a)</w:t>
      </w:r>
    </w:p>
    <w:p w:rsidRDefault="0024015D" w:rsidP="00EF227F" w:rsidR="0024015D" w:rsidRPr="0024015D">
      <w:pPr>
        <w:numPr>
          <w:ilvl w:val="12"/>
          <w:numId w:val="0"/>
        </w:numPr>
        <w:jc w:val="both"/>
      </w:pPr>
    </w:p>
    <w:p w:rsidRDefault="0024015D" w:rsidP="00EF227F" w:rsidR="0024015D" w:rsidRPr="0024015D">
      <w:pPr>
        <w:numPr>
          <w:ilvl w:val="12"/>
          <w:numId w:val="0"/>
        </w:numPr>
        <w:jc w:val="both"/>
      </w:pPr>
    </w:p>
    <w:p w:rsidRDefault="00145706" w:rsidP="007C2D6E" w:rsidR="00145706">
      <w:pPr>
        <w:numPr>
          <w:ilvl w:val="12"/>
          <w:numId w:val="0"/>
        </w:numPr>
      </w:pPr>
    </w:p>
    <w:p w:rsidRDefault="00905B31" w:rsidP="004E13E6" w:rsidR="00905B31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905B31" w:rsidP="004E13E6" w:rsidR="00905B31">
      <w:pPr>
        <w:jc w:val="right"/>
      </w:pPr>
      <w:r>
        <w:t>ovlašteni službenik</w:t>
      </w:r>
    </w:p>
    <w:p w:rsidRDefault="00905B31" w:rsidP="004E13E6" w:rsidR="00905B31">
      <w:pPr>
        <w:jc w:val="right"/>
      </w:pPr>
      <w:r>
        <w:t>Katica Franjić</w:t>
      </w:r>
    </w:p>
    <w:p w:rsidRDefault="009B7BE9" w:rsidP="007C2D6E" w:rsidR="009B7BE9" w:rsidRPr="0024015D">
      <w:pPr>
        <w:rPr>
          <w:color w:themeColor="background1" w:val="FFFFFF"/>
        </w:rPr>
      </w:pPr>
    </w:p>
    <w:sectPr w:rsidSect="00C40D3E" w:rsidR="009B7BE9" w:rsidRPr="0024015D">
      <w:headerReference w:type="defaul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145706">
      <w:rPr>
        <w:noProof/>
      </w:rPr>
      <w:t>2</w:t>
    </w:r>
    <w:r>
      <w:fldChar w:fldCharType="end"/>
    </w:r>
    <w:r w:rsidR="00137A06">
      <w:t xml:space="preserve"> -</w:t>
    </w:r>
    <w:r w:rsidR="00137A06">
      <w:tab/>
      <w:t xml:space="preserve">67. </w:t>
    </w:r>
    <w:r w:rsidR="007C2D6E">
      <w:t>St-4604/16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4047042"/>
    <w:multiLevelType w:val="hybridMultilevel"/>
    <w:tmpl w:val="6D4C5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1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2587"/>
    <w:rsid w:val="000B7516"/>
    <w:rsid w:val="000D325D"/>
    <w:rsid w:val="000E54BD"/>
    <w:rsid w:val="00104558"/>
    <w:rsid w:val="00132F51"/>
    <w:rsid w:val="00137A06"/>
    <w:rsid w:val="00145706"/>
    <w:rsid w:val="001536AA"/>
    <w:rsid w:val="00160C6A"/>
    <w:rsid w:val="001B7DA3"/>
    <w:rsid w:val="001D2EB8"/>
    <w:rsid w:val="002010AB"/>
    <w:rsid w:val="00233E8D"/>
    <w:rsid w:val="0024015D"/>
    <w:rsid w:val="00263D21"/>
    <w:rsid w:val="00265143"/>
    <w:rsid w:val="002E012D"/>
    <w:rsid w:val="002F1273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B1702"/>
    <w:rsid w:val="005F641C"/>
    <w:rsid w:val="00621B59"/>
    <w:rsid w:val="00637921"/>
    <w:rsid w:val="006503C6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C2D6E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05B31"/>
    <w:rsid w:val="009308F8"/>
    <w:rsid w:val="00937744"/>
    <w:rsid w:val="009505D9"/>
    <w:rsid w:val="00951C24"/>
    <w:rsid w:val="00955CD8"/>
    <w:rsid w:val="00956366"/>
    <w:rsid w:val="00960E2D"/>
    <w:rsid w:val="0099084A"/>
    <w:rsid w:val="0099686A"/>
    <w:rsid w:val="009B1540"/>
    <w:rsid w:val="009B7BE9"/>
    <w:rsid w:val="009E4E4B"/>
    <w:rsid w:val="00A32BBB"/>
    <w:rsid w:val="00A36243"/>
    <w:rsid w:val="00A47153"/>
    <w:rsid w:val="00A658C0"/>
    <w:rsid w:val="00A7635A"/>
    <w:rsid w:val="00A77C29"/>
    <w:rsid w:val="00A92074"/>
    <w:rsid w:val="00AD608A"/>
    <w:rsid w:val="00B316F2"/>
    <w:rsid w:val="00B34803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52F28"/>
    <w:rsid w:val="00D719CA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B6CC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2D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B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B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B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B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B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2D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B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B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B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B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B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skupštine vjerovnika</izvorni_sadrzaj>
    <derivirana_varijabla naziv="DomainObject.Primjedba_1">odgoda skupštine vjerovnika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4604</izvorni_sadrzaj>
    <derivirana_varijabla naziv="DomainObject.Predmet.Broj_1">4604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St-4604/2016</izvorni_sadrzaj>
    <derivirana_varijabla naziv="DomainObject.Predmet.OznakaBroj_1">St-4604/2016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ANTUNOVAC GRADNJA d.o.o.</izvorni_sadrzaj>
    <derivirana_varijabla naziv="DomainObject.Predmet.ProtustrankaFormated_1">  ANTUNOVAC GRADNJA d.o.o.</derivirana_varijabla>
  </DomainObject.Predmet.ProtustrankaFormated>
  <DomainObject.Predmet.ProtustrankaFormatedOIB>
    <izvorni_sadrzaj>  ANTUNOVAC GRADNJA d.o.o., OIB 86219380781</izvorni_sadrzaj>
    <derivirana_varijabla naziv="DomainObject.Predmet.ProtustrankaFormatedOIB_1">  ANTUNOVAC GRADNJA d.o.o., OIB 86219380781</derivirana_varijabla>
  </DomainObject.Predmet.ProtustrankaFormatedOIB>
  <DomainObject.Predmet.ProtustrankaFormatedWithAdress>
    <izvorni_sadrzaj> ANTUNOVAC GRADNJA d.o.o., Josipa Jelačića 87, 10430 Samobor</izvorni_sadrzaj>
    <derivirana_varijabla naziv="DomainObject.Predmet.ProtustrankaFormatedWithAdress_1"> ANTUNOVAC GRADNJA d.o.o., Josipa Jelačića 87, 10430 Samobor</derivirana_varijabla>
  </DomainObject.Predmet.ProtustrankaFormatedWithAdress>
  <DomainObject.Predmet.ProtustrankaFormatedWithAdressOIB>
    <izvorni_sadrzaj> ANTUNOVAC GRADNJA d.o.o., OIB 86219380781, Josipa Jelačića 87, 10430 Samobor</izvorni_sadrzaj>
    <derivirana_varijabla naziv="DomainObject.Predmet.ProtustrankaFormatedWithAdressOIB_1"> ANTUNOVAC GRADNJA d.o.o., OIB 86219380781, Josipa Jelačića 87, 10430 Samobor</derivirana_varijabla>
  </DomainObject.Predmet.ProtustrankaFormatedWithAdressOIB>
  <DomainObject.Predmet.ProtustrankaWithAdress>
    <izvorni_sadrzaj>ANTUNOVAC GRADNJA d.o.o. Josipa Jelačića 87, 10430 Samobor</izvorni_sadrzaj>
    <derivirana_varijabla naziv="DomainObject.Predmet.ProtustrankaWithAdress_1">ANTUNOVAC GRADNJA d.o.o. Josipa Jelačića 87, 10430 Samobor</derivirana_varijabla>
  </DomainObject.Predmet.ProtustrankaWithAdress>
  <DomainObject.Predmet.ProtustrankaWithAdressOIB>
    <izvorni_sadrzaj>ANTUNOVAC GRADNJA d.o.o., OIB 86219380781, Josipa Jelačića 87, 10430 Samobor</izvorni_sadrzaj>
    <derivirana_varijabla naziv="DomainObject.Predmet.ProtustrankaWithAdressOIB_1">ANTUNOVAC GRADNJA d.o.o., OIB 86219380781, Josipa Jelačića 87, 10430 Samobor</derivirana_varijabla>
  </DomainObject.Predmet.ProtustrankaWithAdressOIB>
  <DomainObject.Predmet.ProtustrankaNazivFormated>
    <izvorni_sadrzaj>ANTUNOVAC GRADNJA d.o.o.</izvorni_sadrzaj>
    <derivirana_varijabla naziv="DomainObject.Predmet.ProtustrankaNazivFormated_1">ANTUNOVAC GRADNJA d.o.o.</derivirana_varijabla>
  </DomainObject.Predmet.ProtustrankaNazivFormated>
  <DomainObject.Predmet.ProtustrankaNazivFormatedOIB>
    <izvorni_sadrzaj>ANTUNOVAC GRADNJA d.o.o., OIB 86219380781</izvorni_sadrzaj>
    <derivirana_varijabla naziv="DomainObject.Predmet.ProtustrankaNazivFormatedOIB_1">ANTUNOVAC GRADNJA d.o.o., OIB 86219380781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ANTUNOVAC GRADNJA d.o.o.</item>
    </izvorni_sadrzaj>
    <derivirana_varijabla naziv="DomainObject.Predmet.ProtuStrankaListFormated_1">
      <item>ANTUNOVAC GRADNJA d.o.o.</item>
    </derivirana_varijabla>
  </DomainObject.Predmet.ProtuStrankaListFormated>
  <DomainObject.Predmet.ProtuStrankaListFormatedOIB>
    <izvorni_sadrzaj>
      <item>ANTUNOVAC GRADNJA d.o.o., OIB 86219380781</item>
    </izvorni_sadrzaj>
    <derivirana_varijabla naziv="DomainObject.Predmet.ProtuStrankaListFormatedOIB_1">
      <item>ANTUNOVAC GRADNJA d.o.o., OIB 86219380781</item>
    </derivirana_varijabla>
  </DomainObject.Predmet.ProtuStrankaListFormatedOIB>
  <DomainObject.Predmet.ProtuStrankaListFormatedWithAdress>
    <izvorni_sadrzaj>
      <item>ANTUNOVAC GRADNJA d.o.o., Josipa Jelačića 87, 10430 Samobor</item>
    </izvorni_sadrzaj>
    <derivirana_varijabla naziv="DomainObject.Predmet.ProtuStrankaListFormatedWithAdress_1">
      <item>ANTUNOVAC GRADNJA d.o.o., Josipa Jelačića 87, 10430 Samobor</item>
    </derivirana_varijabla>
  </DomainObject.Predmet.ProtuStrankaListFormatedWithAdress>
  <DomainObject.Predmet.ProtuStrankaListFormatedWithAdressOIB>
    <izvorni_sadrzaj>
      <item>ANTUNOVAC GRADNJA d.o.o., OIB 86219380781, Josipa Jelačića 87, 10430 Samobor</item>
    </izvorni_sadrzaj>
    <derivirana_varijabla naziv="DomainObject.Predmet.ProtuStrankaListFormatedWithAdressOIB_1">
      <item>ANTUNOVAC GRADNJA d.o.o., OIB 86219380781, Josipa Jelačića 87, 10430 Samobor</item>
    </derivirana_varijabla>
  </DomainObject.Predmet.ProtuStrankaListFormatedWithAdressOIB>
  <DomainObject.Predmet.ProtuStrankaListNazivFormated>
    <izvorni_sadrzaj>
      <item>ANTUNOVAC GRADNJA d.o.o.</item>
    </izvorni_sadrzaj>
    <derivirana_varijabla naziv="DomainObject.Predmet.ProtuStrankaListNazivFormated_1">
      <item>ANTUNOVAC GRADNJA d.o.o.</item>
    </derivirana_varijabla>
  </DomainObject.Predmet.ProtuStrankaListNazivFormated>
  <DomainObject.Predmet.ProtuStrankaListNazivFormatedOIB>
    <izvorni_sadrzaj>
      <item>ANTUNOVAC GRADNJA d.o.o., OIB 86219380781</item>
    </izvorni_sadrzaj>
    <derivirana_varijabla naziv="DomainObject.Predmet.ProtuStrankaListNazivFormatedOIB_1">
      <item>ANTUNOVAC GRADNJA d.o.o., OIB 86219380781</item>
    </derivirana_varijabla>
  </DomainObject.Predmet.ProtuStrankaListNazivFormatedOIB>
  <DomainObject.Predmet.OstaliListFormated>
    <izvorni_sadrzaj>
      <item>Mladen Leskovar</item>
      <item>Igor Svilar</item>
    </izvorni_sadrzaj>
    <derivirana_varijabla naziv="DomainObject.Predmet.OstaliListFormated_1">
      <item>Mladen Leskovar</item>
      <item>Igor Svilar</item>
    </derivirana_varijabla>
  </DomainObject.Predmet.OstaliListFormated>
  <DomainObject.Predmet.OstaliListFormatedOIB>
    <izvorni_sadrzaj>
      <item>Mladen Leskovar, OIB 88514908481</item>
      <item>Igor Svilar, OIB 55678665212</item>
    </izvorni_sadrzaj>
    <derivirana_varijabla naziv="DomainObject.Predmet.OstaliListFormatedOIB_1">
      <item>Mladen Leskovar, OIB 88514908481</item>
      <item>Igor Svilar, OIB 55678665212</item>
    </derivirana_varijabla>
  </DomainObject.Predmet.OstaliListFormatedOIB>
  <DomainObject.Predmet.OstaliListFormatedWithAdress>
    <izvorni_sadrzaj>
      <item>Mladen Leskovar, Ulica Alojzija Stepinca 1 A, 42000 Varaždin</item>
      <item>Igor Svilar, Gredička 23, 10000 Zagreb</item>
    </izvorni_sadrzaj>
    <derivirana_varijabla naziv="DomainObject.Predmet.OstaliListFormatedWithAdress_1">
      <item>Mladen Leskovar, Ulica Alojzija Stepinca 1 A, 42000 Varaždin</item>
      <item>Igor Svilar, Gredička 23, 10000 Zagreb</item>
    </derivirana_varijabla>
  </DomainObject.Predmet.OstaliListFormatedWithAdress>
  <DomainObject.Predmet.OstaliListFormatedWithAdressOIB>
    <izvorni_sadrzaj>
      <item>Mladen Leskovar, OIB 88514908481, Ulica Alojzija Stepinca 1 A, 42000 Varaždin</item>
      <item>Igor Svilar, OIB 55678665212, Gredička 23, 10000 Zagreb</item>
    </izvorni_sadrzaj>
    <derivirana_varijabla naziv="DomainObject.Predmet.OstaliListFormatedWithAdressOIB_1">
      <item>Mladen Leskovar, OIB 88514908481, Ulica Alojzija Stepinca 1 A, 42000 Varaždin</item>
      <item>Igor Svilar, OIB 55678665212, Gredička 23, 10000 Zagreb</item>
    </derivirana_varijabla>
  </DomainObject.Predmet.OstaliListFormatedWithAdressOIB>
  <DomainObject.Predmet.OstaliListNazivFormated>
    <izvorni_sadrzaj>
      <item>Mladen Leskovar</item>
      <item>Igor Svilar</item>
    </izvorni_sadrzaj>
    <derivirana_varijabla naziv="DomainObject.Predmet.OstaliListNazivFormated_1">
      <item>Mladen Leskovar</item>
      <item>Igor Svilar</item>
    </derivirana_varijabla>
  </DomainObject.Predmet.OstaliListNazivFormated>
  <DomainObject.Predmet.OstaliListNazivFormatedOIB>
    <izvorni_sadrzaj>
      <item>Mladen Leskovar, OIB 88514908481</item>
      <item>Igor Svilar, OIB 55678665212</item>
    </izvorni_sadrzaj>
    <derivirana_varijabla naziv="DomainObject.Predmet.OstaliListNazivFormatedOIB_1">
      <item>Mladen Leskovar, OIB 88514908481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ANTUNOVAC GRADNJA d.o.o.</izvorni_sadrzaj>
    <derivirana_varijabla naziv="DomainObject.Predmet.ProtustrankaIDrugi_1">ANTUNOVAC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ANTUNOVAC GRADNJA d.o.o., OIB 86219380781, Josipa Jelačića 87, 10430 Samobor</izvorni_sadrzaj>
    <derivirana_varijabla naziv="DomainObject.Predmet.ProtustrankaIDrugiAdressOIB_1">ANTUNOVAC GRADNJA d.o.o., OIB 86219380781, Josipa Jelačića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ANTUNOVAC GRADNJA d.o.o.</item>
      <item>FINA Regionalni centar Zagreb</item>
      <item>Mladen Leskovar</item>
      <item>Igor Svilar</item>
    </izvorni_sadrzaj>
    <derivirana_varijabla naziv="DomainObject.Predmet.SudioniciListNaziv_1">
      <item>ANTUNOVAC GRADNJA d.o.o.</item>
      <item>FINA Regionalni centar Zagreb</item>
      <item>Mladen Leskovar</item>
      <item>Igor Svilar</item>
    </derivirana_varijabla>
  </DomainObject.Predmet.SudioniciListNaziv>
  <DomainObject.Predmet.SudioniciListAdressOIB>
    <izvorni_sadrzaj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</izvorni_sadrzaj>
    <derivirana_varijabla naziv="DomainObject.Predmet.SudioniciListAdressOIB_1"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86219380781</item>
      <item>, OIB 85821130368</item>
      <item>, OIB 88514908481</item>
      <item>, OIB 55678665212</item>
    </izvorni_sadrzaj>
    <derivirana_varijabla naziv="DomainObject.Predmet.SudioniciListNazivOIB_1">
      <item>, OIB 86219380781</item>
      <item>, OIB 85821130368</item>
      <item>, OIB 88514908481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853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2016-12-28T12:10:00Z</dcterms:created>
  <dc:creator>nmarkovic</dc:creator>
  <cp:lastModifiedBy>Katica Franjić</cp:lastModifiedBy>
  <cp:lastPrinted>2016-12-28T12:28:00Z</cp:lastPrinted>
  <dcterms:modified xmlns:xsi="http://www.w3.org/2001/XMLSchema-instance" xsi:type="dcterms:W3CDTF">2016-12-28T12:29:00Z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