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87ce" w14:paraId="21f87c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A71FEA">
        <w:t>6821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71FEA" w:rsidRPr="00287693">
        <w:t>GOSPODARSTVO OBRANOVIĆ d.o.o.</w:t>
      </w:r>
      <w:r w:rsidR="00A71FEA">
        <w:t xml:space="preserve"> u stečaju</w:t>
      </w:r>
      <w:r w:rsidR="00A71FEA" w:rsidRPr="00287693">
        <w:t>, Popovača, Ravnik 11a, OIB: 57030294343</w:t>
      </w:r>
      <w:r w:rsidR="00A50AF8">
        <w:t xml:space="preserve">, </w:t>
      </w:r>
      <w:r w:rsidR="00A71FEA">
        <w:t>13</w:t>
      </w:r>
      <w:r w:rsidR="00460FCE">
        <w:t>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Drugi viši isplatni red</w:t>
      </w:r>
    </w:p>
    <w:p w:rsidRDefault="00460FCE" w:rsidP="00460FCE" w:rsidR="00460FCE">
      <w:pPr>
        <w:pStyle w:val="Odlomakpopisa"/>
        <w:ind w:left="1134"/>
        <w:jc w:val="both"/>
      </w:pPr>
    </w:p>
    <w:p w:rsidRDefault="00A71FEA" w:rsidP="00A71FEA" w:rsidR="00A71FEA" w:rsidRPr="00A71FEA">
      <w:pPr>
        <w:pStyle w:val="Odlomakpopisa"/>
        <w:numPr>
          <w:ilvl w:val="1"/>
          <w:numId w:val="15"/>
        </w:numPr>
        <w:spacing w:lineRule="auto" w:line="276"/>
        <w:jc w:val="both"/>
      </w:pPr>
      <w:r w:rsidRPr="00A71FEA">
        <w:t>RH, MINISTARSTVO FINANCIJA, POREZNA UPRAVA,</w:t>
      </w:r>
    </w:p>
    <w:p w:rsidRDefault="00A71FEA" w:rsidP="00A71FEA" w:rsidR="00A71FEA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>Područni ured Sisak, S. i A. Radića 30,</w:t>
      </w:r>
    </w:p>
    <w:p w:rsidRDefault="00A71FEA" w:rsidP="00A71FEA" w:rsidR="00A71FEA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 xml:space="preserve">OIB: 18683136487, u iznosu od                                                     53.651,05 kn </w:t>
      </w:r>
    </w:p>
    <w:p w:rsidRDefault="00A71FEA" w:rsidP="00A71FEA" w:rsidR="00A71FEA" w:rsidRPr="00A71FEA">
      <w:pPr>
        <w:pStyle w:val="Odlomakpopisa"/>
        <w:numPr>
          <w:ilvl w:val="1"/>
          <w:numId w:val="15"/>
        </w:numPr>
        <w:spacing w:lineRule="auto" w:line="276"/>
        <w:jc w:val="both"/>
      </w:pPr>
      <w:r w:rsidRPr="00A71FEA">
        <w:t>VIRO-KOOPERACIJA d.o.o., Županja, Šećerana 63,</w:t>
      </w:r>
    </w:p>
    <w:p w:rsidRDefault="00A71FEA" w:rsidP="00A71FEA" w:rsidR="00A71FEA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>OIB: 47394697651, u iznosu od                                                1.034.717,64 kn</w:t>
      </w:r>
    </w:p>
    <w:p w:rsidRDefault="00A71FEA" w:rsidP="00A71FEA" w:rsidR="00A71FEA" w:rsidRPr="00A71FEA">
      <w:pPr>
        <w:pStyle w:val="Odlomakpopisa"/>
        <w:numPr>
          <w:ilvl w:val="1"/>
          <w:numId w:val="15"/>
        </w:numPr>
        <w:spacing w:lineRule="auto" w:line="276"/>
        <w:jc w:val="both"/>
      </w:pPr>
      <w:r w:rsidRPr="00A71FEA">
        <w:t xml:space="preserve">SLAVONIJA ŽUPANJA d.d., Županja, </w:t>
      </w:r>
    </w:p>
    <w:p w:rsidRDefault="00A71FEA" w:rsidP="00A71FEA" w:rsidR="00A71FEA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>J.J. Strossmayera 65, OIB: 62010045532, u iznosu od                118.775,27 kn</w:t>
      </w:r>
    </w:p>
    <w:p w:rsidRDefault="00A71FEA" w:rsidP="00A71FEA" w:rsidR="00A71FEA" w:rsidRPr="00A71FEA">
      <w:pPr>
        <w:spacing w:lineRule="auto" w:line="276"/>
        <w:ind w:left="709"/>
        <w:jc w:val="both"/>
      </w:pPr>
      <w:r>
        <w:t xml:space="preserve">1.4.      </w:t>
      </w:r>
      <w:r w:rsidRPr="00A71FEA">
        <w:t>EOS MATRIX d.o.o., Zagreb, Horvatova 82,</w:t>
      </w:r>
    </w:p>
    <w:p w:rsidRDefault="00A71FEA" w:rsidP="00A71FEA" w:rsidR="00A71FEA" w:rsidRPr="00A71FEA">
      <w:pPr>
        <w:spacing w:lineRule="auto" w:line="276"/>
        <w:ind w:left="709"/>
        <w:jc w:val="both"/>
      </w:pPr>
      <w:r w:rsidRPr="00A71FEA">
        <w:t xml:space="preserve">     </w:t>
      </w:r>
      <w:r>
        <w:t xml:space="preserve">       </w:t>
      </w:r>
      <w:r w:rsidRPr="00A71FEA">
        <w:t xml:space="preserve">OIB: 76674680107, u iznosu od              </w:t>
      </w:r>
      <w:r>
        <w:t xml:space="preserve"> </w:t>
      </w:r>
      <w:r w:rsidRPr="00A71FEA">
        <w:t xml:space="preserve">                                        3.106,59 kn</w:t>
      </w:r>
    </w:p>
    <w:p w:rsidRDefault="00EC1540" w:rsidP="00E46A16" w:rsidR="00EC1540">
      <w:pPr>
        <w:jc w:val="center"/>
      </w:pPr>
    </w:p>
    <w:p w:rsidRDefault="00A71FEA" w:rsidP="00E46A16" w:rsidR="00A71FEA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71FEA">
        <w:t>13</w:t>
      </w:r>
      <w:r w:rsidR="00460FCE">
        <w:t>. veljače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45644E" w:rsidP="00E16331" w:rsidR="0045644E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FD3" w:rsidR="00975FD3">
      <w:r>
        <w:separator/>
      </w:r>
    </w:p>
  </w:endnote>
  <w:endnote w:id="0" w:type="continuationSeparator">
    <w:p w:rsidRDefault="00975FD3" w:rsidR="0097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FD3" w:rsidR="00975FD3">
      <w:r>
        <w:separator/>
      </w:r>
    </w:p>
  </w:footnote>
  <w:footnote w:id="0" w:type="continuationSeparator">
    <w:p w:rsidRDefault="00975FD3" w:rsidR="00975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4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AE5A79">
      <w:t>5853/2016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44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5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2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3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7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2"/>
  </w:num>
  <w:num w:numId="5">
    <w:abstractNumId w:val="7"/>
  </w:num>
  <w:num w:numId="6">
    <w:abstractNumId w:val="1"/>
  </w:num>
  <w:num w:numId="7">
    <w:abstractNumId w:val="26"/>
  </w:num>
  <w:num w:numId="8">
    <w:abstractNumId w:val="32"/>
  </w:num>
  <w:num w:numId="9">
    <w:abstractNumId w:val="6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8"/>
  </w:num>
  <w:num w:numId="17">
    <w:abstractNumId w:val="10"/>
  </w:num>
  <w:num w:numId="18">
    <w:abstractNumId w:val="17"/>
  </w:num>
  <w:num w:numId="19">
    <w:abstractNumId w:val="28"/>
  </w:num>
  <w:num w:numId="20">
    <w:abstractNumId w:val="15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22"/>
  </w:num>
  <w:num w:numId="26">
    <w:abstractNumId w:val="11"/>
  </w:num>
  <w:num w:numId="27">
    <w:abstractNumId w:val="25"/>
  </w:num>
  <w:num w:numId="28">
    <w:abstractNumId w:val="23"/>
  </w:num>
  <w:num w:numId="29">
    <w:abstractNumId w:val="8"/>
  </w:num>
  <w:num w:numId="30">
    <w:abstractNumId w:val="27"/>
  </w:num>
  <w:num w:numId="31">
    <w:abstractNumId w:val="31"/>
  </w:num>
  <w:num w:numId="32">
    <w:abstractNumId w:val="16"/>
  </w:num>
  <w:num w:numId="33">
    <w:abstractNumId w:val="13"/>
  </w:num>
  <w:num w:numId="34">
    <w:abstractNumId w:val="14"/>
  </w:num>
  <w:num w:numId="35">
    <w:abstractNumId w:val="2"/>
  </w:num>
  <w:num w:numId="3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5644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75FD3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71FEA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44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44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44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44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44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44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44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44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St-6821/2016</izvorni_sadrzaj>
    <derivirana_varijabla naziv="DomainObject.Predmet.OznakaBroj_1">St-6821/2016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GOSPODARSTVO OBRANOVIĆ društvo s ograničenom odgovornošću za proizvodnju, trgovinu i usluge u stečaju</izvorni_sadrzaj>
    <derivirana_varijabla naziv="DomainObject.Predmet.ProtustrankaFormated_1">  GOSPODARSTVO OBRANOVIĆ društvo s ograničenom odgovornošću za proizvodnju, trgovinu i usluge u stečaju</derivirana_varijabla>
  </DomainObject.Predmet.ProtustrankaFormated>
  <DomainObject.Predmet.ProtustrankaFormatedOIB>
    <izvorni_sadrzaj>  GOSPODARSTVO OBRANOVIĆ društvo s ograničenom odgovornošću za proizvodnju, trgovinu i usluge u stečaju, OIB 57030294343</izvorni_sadrzaj>
    <derivirana_varijabla naziv="DomainObject.Predmet.ProtustrankaFormatedOIB_1">  GOSPODARSTVO OBRANOVIĆ društvo s ograničenom odgovornošću za proizvodnju, trgovinu i usluge u stečaju, OIB 57030294343</derivirana_varijabla>
  </DomainObject.Predmet.ProtustrankaFormatedOIB>
  <DomainObject.Predmet.ProtustrankaFormatedWithAdress>
    <izvorni_sadrzaj> GOSPODARSTVO OBRANOVIĆ društvo s ograničenom odgovornošću za proizvodnju, trgovinu i usluge u stečaju, Ravnik/11 A, 44317 Popovača</izvorni_sadrzaj>
    <derivirana_varijabla naziv="DomainObject.Predmet.ProtustrankaFormatedWithAdress_1"> GOSPODARSTVO OBRANOVIĆ društvo s ograničenom odgovornošću za proizvodnju, trgovinu i usluge u stečaju, Ravnik/11 A, 44317 Popovača</derivirana_varijabla>
  </DomainObject.Predmet.ProtustrankaFormatedWithAdress>
  <DomainObject.Predmet.ProtustrankaFormatedWithAdressOIB>
    <izvorni_sadrzaj> GOSPODARSTVO OBRANOVIĆ društvo s ograničenom odgovornošću za proizvodnju, trgovinu i usluge u stečaju, OIB 57030294343, Ravnik/11 A, 44317 Popovača</izvorni_sadrzaj>
    <derivirana_varijabla naziv="DomainObject.Predmet.ProtustrankaFormatedWithAdressOIB_1"> GOSPODARSTVO OBRANOVIĆ društvo s ograničenom odgovornošću za proizvodnju, trgovinu i usluge u stečaju, OIB 57030294343, Ravnik/11 A, 44317 Popovača</derivirana_varijabla>
  </DomainObject.Predmet.ProtustrankaFormatedWithAdressOIB>
  <DomainObject.Predmet.ProtustrankaWithAdress>
    <izvorni_sadrzaj>GOSPODARSTVO OBRANOVIĆ društvo s ograničenom odgovornošću za proizvodnju, trgovinu i usluge u stečaju Ravnik/11 A, 44317 Popovača</izvorni_sadrzaj>
    <derivirana_varijabla naziv="DomainObject.Predmet.ProtustrankaWithAdress_1">GOSPODARSTVO OBRANOVIĆ društvo s ograničenom odgovornošću za proizvodnju, trgovinu i usluge u stečaju Ravnik/11 A, 44317 Popovača</derivirana_varijabla>
  </DomainObject.Predmet.ProtustrankaWithAdress>
  <DomainObject.Predmet.ProtustrankaWithAdressOIB>
    <izvorni_sadrzaj>GOSPODARSTVO OBRANOVIĆ društvo s ograničenom odgovornošću za proizvodnju, trgovinu i usluge u stečaju, OIB 57030294343, Ravnik/11 A, 44317 Popovača</izvorni_sadrzaj>
    <derivirana_varijabla naziv="DomainObject.Predmet.ProtustrankaWithAdressOIB_1">GOSPODARSTVO OBRANOVIĆ društvo s ograničenom odgovornošću za proizvodnju, trgovinu i usluge u stečaju, OIB 57030294343, Ravnik/11 A, 44317 Popovača</derivirana_varijabla>
  </DomainObject.Predmet.ProtustrankaWithAdressOIB>
  <DomainObject.Predmet.ProtustrankaNazivFormated>
    <izvorni_sadrzaj>GOSPODARSTVO OBRANOVIĆ društvo s ograničenom odgovornošću za proizvodnju, trgovinu i usluge u stečaju</izvorni_sadrzaj>
    <derivirana_varijabla naziv="DomainObject.Predmet.ProtustrankaNazivFormated_1">GOSPODARSTVO OBRANOVIĆ društvo s ograničenom odgovornošću za proizvodnju, trgovinu i usluge u stečaju</derivirana_varijabla>
  </DomainObject.Predmet.ProtustrankaNazivFormated>
  <DomainObject.Predmet.ProtustrankaNazivFormatedOIB>
    <izvorni_sadrzaj>GOSPODARSTVO OBRANOVIĆ društvo s ograničenom odgovornošću za proizvodnju, trgovinu i usluge u stečaju, OIB 57030294343</izvorni_sadrzaj>
    <derivirana_varijabla naziv="DomainObject.Predmet.ProtustrankaNazivFormatedOIB_1">GOSPODARSTVO OBRANOVIĆ društvo s ograničenom odgovornošću za proizvodnju, trgovinu i usluge u stečaju,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izvorni_sadrzaj>
    <derivirana_varijabla naziv="DomainObject.Predmet.StrankaFormated_1"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derivirana_varijabla>
  </DomainObject.Predmet.StrankaFormated>
  <DomainObject.Predmet.StrankaFormatedOIB>
    <izvorni_sadrzaj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izvorni_sadrzaj>
    <derivirana_varijabla naziv="DomainObject.Predmet.StrankaFormatedOIB_1"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izvorni_sadrzaj>
    <derivirana_varijabla naziv="DomainObject.Predmet.StrankaFormatedWithAdress_1"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Zagreb,VIRO-KOOPERACIJA d.o.o. Šećerana 63,32270 Županja,SLAVONIJA ŽUPANJA dioničko društvo za preradu i promet žitarica J.J.Strossmayera 65,32270 Županja,RH MF Porezna uprava </izvorni_sadrzaj>
    <derivirana_varijabla naziv="DomainObject.Predmet.StrankaWithAdress_1">FINA Regionalni centar Zagreb Trg svibanjskih žrtava 1995. 1,10000 Zagreb,VIRO-KOOPERACIJA d.o.o. Šećerana 63,32270 Županja,SLAVONIJA ŽUPANJA dioničko društvo za preradu i promet žitarica J.J.Strossmayera 65,32270 Županja,RH MF Porezna uprava </derivirana_varijabla>
  </DomainObject.Predmet.StrankaWithAdress>
  <DomainObject.Predmet.StrankaWithAdressOIB>
    <izvorni_sadrzaj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izvorni_sadrzaj>
    <derivirana_varijabla naziv="DomainObject.Predmet.StrankaWithAdressOIB_1"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derivirana_varijabla>
  </DomainObject.Predmet.StrankaWithAdressOIB>
  <DomainObject.Predmet.StrankaNazivFormated>
    <izvorni_sadrzaj>FINA Regionalni centar Zagreb,VIRO-KOOPERACIJA d.o.o.,SLAVONIJA ŽUPANJA dioničko društvo za preradu i promet žitarica,RH MF Porezna uprava</izvorni_sadrzaj>
    <derivirana_varijabla naziv="DomainObject.Predmet.StrankaNazivFormated_1">FINA Regionalni centar Zagreb,VIRO-KOOPERACIJA d.o.o.,SLAVONIJA ŽUPANJA dioničko društvo za preradu i promet žitarica,RH MF Porezna uprava</derivirana_varijabla>
  </DomainObject.Predmet.StrankaNazivFormated>
  <DomainObject.Predmet.StrankaNazivFormatedOIB>
    <izvorni_sadrzaj>FINA Regionalni centar Zagreb, OIB 85821130368,VIRO-KOOPERACIJA d.o.o., OIB 47394697651,SLAVONIJA ŽUPANJA dioničko društvo za preradu i promet žitarica, OIB 62010045532,RH MF Porezna uprava, OIB 18683136487</izvorni_sadrzaj>
    <derivirana_varijabla naziv="DomainObject.Predmet.StrankaNazivFormatedOIB_1">FINA Regionalni centar Zagreb, OIB 85821130368,VIRO-KOOPERACIJA d.o.o., OIB 47394697651,SLAVONIJA ŽUPANJA dioničko društvo za preradu i promet žitarica, OIB 62010045532,RH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izvorni_sadrzaj>
    <derivirana_varijabla naziv="DomainObject.Predmet.StrankaListFormated_1"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VIRO-KOOPERACIJA d.o.o.</item>
      <item>SLAVONIJA ŽUPANJA dioničko društvo za preradu i promet žitarica</item>
      <item>RH MF Porezna uprava</item>
    </izvorni_sadrzaj>
    <derivirana_varijabla naziv="DomainObject.Predmet.StrankaListNazivFormated_1">
      <item>FINA Regionalni centar Zagreb</item>
      <item>VIRO-KOOPERACIJA d.o.o.</item>
      <item>SLAVONIJA ŽUPANJA dioničko društvo za preradu i promet žitarica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izvorni_sadrzaj>
    <derivirana_varijabla naziv="DomainObject.Predmet.StrankaListNazivFormatedOIB_1"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derivirana_varijabla>
  </DomainObject.Predmet.StrankaListNazivFormatedOIB>
  <DomainObject.Predmet.ProtuStrankaListFormated>
    <izvorni_sadrzaj>
      <item>GOSPODARSTVO OBRANOVIĆ društvo s ograničenom odgovornošću za proizvodnju, trgovinu i usluge u stečaju</item>
    </izvorni_sadrzaj>
    <derivirana_varijabla naziv="DomainObject.Predmet.ProtuStrankaListFormated_1">
      <item>GOSPODARSTVO OBRANOVIĆ društvo s ograničenom odgovornošću za proizvodnju, trgovinu i usluge u stečaju</item>
    </derivirana_varijabla>
  </DomainObject.Predmet.ProtuStrankaListFormated>
  <DomainObject.Predmet.ProtuStrankaListFormatedOIB>
    <izvorni_sadrzaj>
      <item>GOSPODARSTVO OBRANOVIĆ društvo s ograničenom odgovornošću za proizvodnju, trgovinu i usluge u stečaju, OIB 57030294343</item>
    </izvorni_sadrzaj>
    <derivirana_varijabla naziv="DomainObject.Predmet.ProtuStrankaListFormatedOIB_1">
      <item>GOSPODARSTVO OBRANOVIĆ društvo s ograničenom odgovornošću za proizvodnju, trgovinu i usluge u stečaju, OIB 57030294343</item>
    </derivirana_varijabla>
  </DomainObject.Predmet.ProtuStrankaListFormatedOIB>
  <DomainObject.Predmet.ProtuStrankaListFormatedWithAdress>
    <izvorni_sadrzaj>
      <item>GOSPODARSTVO OBRANOVIĆ društvo s ograničenom odgovornošću za proizvodnju, trgovinu i usluge u stečaju, Ravnik/11 A, 44317 Popovača</item>
    </izvorni_sadrzaj>
    <derivirana_varijabla naziv="DomainObject.Predmet.ProtuStrankaListFormatedWithAdress_1">
      <item>GOSPODARSTVO OBRANOVIĆ društvo s ograničenom odgovornošću za proizvodnju, trgovinu i usluge u stečaju, Ravnik/11 A, 44317 Popovača</item>
    </derivirana_varijabla>
  </DomainObject.Predmet.ProtuStrankaListFormatedWithAdress>
  <DomainObject.Predmet.ProtuStrankaListFormatedWithAdressOIB>
    <izvorni_sadrzaj>
      <item>GOSPODARSTVO OBRANOVIĆ društvo s ograničenom odgovornošću za proizvodnju, trgovinu i usluge u stečaju, OIB 57030294343, Ravnik/11 A, 44317 Popovača</item>
    </izvorni_sadrzaj>
    <derivirana_varijabla naziv="DomainObject.Predmet.ProtuStrankaListFormatedWithAdressOIB_1">
      <item>GOSPODARSTVO OBRANOVIĆ društvo s ograničenom odgovornošću za proizvodnju, trgovinu i usluge u stečaju, OIB 57030294343, Ravnik/11 A, 44317 Popovača</item>
    </derivirana_varijabla>
  </DomainObject.Predmet.ProtuStrankaListFormatedWithAdressOIB>
  <DomainObject.Predmet.ProtuStrankaListNazivFormated>
    <izvorni_sadrzaj>
      <item>GOSPODARSTVO OBRANOVIĆ društvo s ograničenom odgovornošću za proizvodnju, trgovinu i usluge u stečaju</item>
    </izvorni_sadrzaj>
    <derivirana_varijabla naziv="DomainObject.Predmet.ProtuStrankaListNazivFormated_1">
      <item>GOSPODARSTVO OBRANOVIĆ društvo s ograničenom odgovornošću za proizvodnju, trgovinu i usluge u stečaju</item>
    </derivirana_varijabla>
  </DomainObject.Predmet.ProtuStrankaListNazivFormated>
  <DomainObject.Predmet.ProtuStrankaListNazivFormatedOIB>
    <izvorni_sadrzaj>
      <item>GOSPODARSTVO OBRANOVIĆ društvo s ograničenom odgovornošću za proizvodnju, trgovinu i usluge u stečaju, OIB 57030294343</item>
    </izvorni_sadrzaj>
    <derivirana_varijabla naziv="DomainObject.Predmet.ProtuStrankaListNazivFormatedOIB_1">
      <item>GOSPODARSTVO OBRANOVIĆ društvo s ograničenom odgovornošću za proizvodnju, trgovinu i usluge u stečaju, OIB 57030294343</item>
    </derivirana_varijabla>
  </DomainObject.Predmet.ProtuStrankaListNazivFormatedOIB>
  <DomainObject.Predmet.OstaliListFormated>
    <izvorni_sadrzaj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izvorni_sadrzaj>
    <derivirana_varijabla naziv="DomainObject.Predmet.OstaliListFormated_1"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derivirana_varijabla>
  </DomainObject.Predmet.OstaliListFormated>
  <DomainObject.Predmet.OstaliListFormatedOIB>
    <izvorni_sadrzaj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izvorni_sadrzaj>
    <derivirana_varijabla naziv="DomainObject.Predmet.OstaliListFormatedOIB_1"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derivirana_varijabla>
  </DomainObject.Predmet.OstaliListFormatedOIB>
  <DomainObject.Predmet.OstaliListFormatedWithAdress>
    <izvorni_sadrzaj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izvorni_sadrzaj>
    <derivirana_varijabla naziv="DomainObject.Predmet.OstaliListFormatedWithAdress_1"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derivirana_varijabla>
  </DomainObject.Predmet.OstaliListFormatedWithAdress>
  <DomainObject.Predmet.OstaliListFormatedWithAdressOIB>
    <izvorni_sadrzaj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izvorni_sadrzaj>
    <derivirana_varijabla naziv="DomainObject.Predmet.OstaliListFormatedWithAdressOIB_1"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derivirana_varijabla>
  </DomainObject.Predmet.OstaliListFormatedWithAdressOIB>
  <DomainObject.Predmet.OstaliListNazivFormated>
    <izvorni_sadrzaj>
      <item>Odvjetništvo društvo j.t.d. Mišetić i partneri</item>
      <item>ŽDO u Sisku</item>
      <item>Janko Vidiček</item>
      <item>Mario Obranović</item>
    </izvorni_sadrzaj>
    <derivirana_varijabla naziv="DomainObject.Predmet.OstaliListNazivFormated_1">
      <item>Odvjetništvo društvo j.t.d. Mišetić i partneri</item>
      <item>ŽDO u Sisku</item>
      <item>Janko Vidiček</item>
      <item>Mario Obranović</item>
    </derivirana_varijabla>
  </DomainObject.Predmet.OstaliListNazivFormated>
  <DomainObject.Predmet.OstaliListNazivFormatedOIB>
    <izvorni_sadrzaj>
      <item>Odvjetništvo društvo j.t.d. Mišetić i partneri</item>
      <item>ŽDO u Sisku, OIB 05526850490</item>
      <item>Janko Vidiček, OIB 51043553915</item>
      <item>Mario Obranović, OIB 38143593768</item>
    </izvorni_sadrzaj>
    <derivirana_varijabla naziv="DomainObject.Predmet.OstaliListNazivFormatedOIB_1">
      <item>Odvjetništvo društvo j.t.d. Mišetić i partneri</item>
      <item>ŽDO u Sisku, OIB 05526850490</item>
      <item>Janko Vidiček, OIB 51043553915</item>
      <item>Mario Obranović, OIB 38143593768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društvo s ograničenom odgovornošću za proizvodnju, trgovinu i usluge u stečaju</izvorni_sadrzaj>
    <derivirana_varijabla naziv="DomainObject.Predmet.ProtustrankaIDrugi_1">GOSPODARSTVO OBRANOVIĆ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društvo s ograničenom odgovornošću za proizvodnju, trgovinu i usluge u stečaju, OIB 57030294343, Ravnik/11 A, 44317 Popovača</izvorni_sadrzaj>
    <derivirana_varijabla naziv="DomainObject.Predmet.ProtustrankaIDrugiAdressOIB_1">GOSPODARSTVO OBRANOVIĆ društvo s ograničenom odgovornošću za proizvodnju, trgovinu i usluge u stečaju,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OBRANOVIĆ društvo s ograničenom odgovornošću za proizvodnju, trgovinu i usluge u stečaju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izvorni_sadrzaj>
    <derivirana_varijabla naziv="DomainObject.Predmet.SudioniciListNaziv_1">
      <item>GOSPODARSTVO OBRANOVIĆ društvo s ograničenom odgovornošću za proizvodnju, trgovinu i usluge u stečaju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derivirana_varijabla>
  </DomainObject.Predmet.SudioniciListNaziv>
  <DomainObject.Predmet.SudioniciListAdressOIB>
    <izvorni_sadrzaj>
      <item>GOSPODARSTVO OBRANOVIĆ društvo s ograničenom odgovornošću za proizvodnju, trgovinu i usluge u stečaju,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izvorni_sadrzaj>
    <derivirana_varijabla naziv="DomainObject.Predmet.SudioniciListAdressOIB_1">
      <item>GOSPODARSTVO OBRANOVIĆ društvo s ograničenom odgovornošću za proizvodnju, trgovinu i usluge u stečaju,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izvorni_sadrzaj>
    <derivirana_varijabla naziv="DomainObject.Predmet.SudioniciListNazivOIB_1"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St-6821/2016-38</izvorni_sadrzaj>
    <derivirana_varijabla naziv="DomainObject.PredzadnjaOdlukaIzPredmeta.Oznaka_1">St-6821/2016-38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178</properties:Words>
  <properties:Characters>927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2019-02-13T11:41:00Z</dcterms:created>
  <dc:creator>Korisnik</dc:creator>
  <cp:lastModifiedBy>Draženka Prpić</cp:lastModifiedBy>
  <cp:lastPrinted>2019-02-13T11:41:00Z</cp:lastPrinted>
  <dcterms:modified xmlns:xsi="http://www.w3.org/2001/XMLSchema-instance" xsi:type="dcterms:W3CDTF">2019-02-13T11:42:00Z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GOSPODARSTVO OBRANOVIĆ d.o.o.-St-6821-16.docx)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