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dc8b" w14:paraId="137dc8b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36F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6F5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36F5"/>
    <w:rsid w:val="009340C2"/>
    <w:rsid w:val="00956D9E"/>
    <w:rsid w:val="009809E5"/>
    <w:rsid w:val="009B600C"/>
    <w:rsid w:val="009E124D"/>
    <w:rsid w:val="00BA045A"/>
    <w:rsid w:val="00BA390C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