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3df4" w14:paraId="a433df4" w:rsidRDefault="008A0B1E" w:rsidP="008A0B1E" w:rsidR="008A0B1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St-650/16-</w:t>
      </w:r>
      <w:r>
        <w:rPr>
          <w:szCs w:val="24"/>
        </w:rPr>
        <w:t>4</w:t>
      </w:r>
    </w:p>
    <w:p w:rsidRDefault="008A0B1E" w:rsidP="008A0B1E" w:rsidR="008A0B1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A0B1E" w:rsidP="008A0B1E" w:rsidR="008A0B1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A0B1E" w:rsidP="008A0B1E" w:rsidR="008A0B1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A0B1E" w:rsidP="008A0B1E" w:rsidR="008A0B1E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LEON METALI j.d.o.o., OIB: 07340297410 sa sjedištem u Livadska 8, </w:t>
      </w:r>
      <w:proofErr w:type="spellStart"/>
      <w:r>
        <w:t>Budančevica</w:t>
      </w:r>
      <w:proofErr w:type="spellEnd"/>
      <w:r>
        <w:t>, dana 05. rujna 2016. godine</w:t>
      </w:r>
    </w:p>
    <w:p w:rsidRDefault="008A0B1E" w:rsidP="008A0B1E" w:rsidR="008A0B1E">
      <w:pPr>
        <w:jc w:val="both"/>
      </w:pPr>
    </w:p>
    <w:p w:rsidRDefault="008A0B1E" w:rsidP="008A0B1E" w:rsidR="008A0B1E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LEON METALI j.d.o.o., OIB: 07340297410 sa sjedištem u Livadska 8, </w:t>
      </w:r>
      <w:proofErr w:type="spellStart"/>
      <w:r>
        <w:t>Budančevica</w:t>
      </w:r>
      <w:proofErr w:type="spellEnd"/>
      <w:r>
        <w:rPr>
          <w:szCs w:val="24"/>
        </w:rPr>
        <w:t>, s danom 05. rujna 2016. u 13,00 sati.</w:t>
      </w:r>
    </w:p>
    <w:p w:rsidRDefault="008A0B1E" w:rsidP="008A0B1E" w:rsidR="008A0B1E">
      <w:pPr>
        <w:jc w:val="both"/>
        <w:rPr>
          <w:szCs w:val="24"/>
        </w:rPr>
      </w:pPr>
    </w:p>
    <w:p w:rsidRDefault="008A0B1E" w:rsidP="008A0B1E" w:rsidR="008A0B1E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LEON METALI j.d.o.o., OIB: 07340297410 sa sjedištem u Livadska 8, </w:t>
      </w:r>
      <w:proofErr w:type="spellStart"/>
      <w:r>
        <w:t>Budančevica</w:t>
      </w:r>
      <w:proofErr w:type="spellEnd"/>
      <w:r>
        <w:t>.</w:t>
      </w:r>
    </w:p>
    <w:p w:rsidRDefault="008A0B1E" w:rsidP="008A0B1E" w:rsidR="008A0B1E">
      <w:pPr>
        <w:jc w:val="both"/>
      </w:pPr>
    </w:p>
    <w:p w:rsidRDefault="008A0B1E" w:rsidP="008A0B1E" w:rsidR="008A0B1E">
      <w:pPr>
        <w:jc w:val="both"/>
      </w:pPr>
      <w:r>
        <w:tab/>
        <w:t>III Za stečajnog upravitelja imenuje se</w:t>
      </w:r>
      <w:r w:rsidRPr="008A0B1E">
        <w:rPr>
          <w:color w:val="FF0000"/>
          <w:szCs w:val="24"/>
        </w:rPr>
        <w:t xml:space="preserve"> </w:t>
      </w:r>
      <w:r w:rsidRPr="008A0B1E">
        <w:rPr>
          <w:color w:themeColor="text1" w:val="000000"/>
          <w:szCs w:val="24"/>
        </w:rPr>
        <w:t xml:space="preserve">Ivan </w:t>
      </w:r>
      <w:proofErr w:type="spellStart"/>
      <w:r w:rsidRPr="008A0B1E">
        <w:rPr>
          <w:color w:themeColor="text1" w:val="000000"/>
          <w:szCs w:val="24"/>
        </w:rPr>
        <w:t>Gjurašić</w:t>
      </w:r>
      <w:proofErr w:type="spellEnd"/>
      <w:r w:rsidRPr="008A0B1E">
        <w:rPr>
          <w:color w:themeColor="text1" w:val="000000"/>
          <w:szCs w:val="24"/>
        </w:rPr>
        <w:t>, Zagreb, Petrinjska 28</w:t>
      </w:r>
      <w:r>
        <w:t>.</w:t>
      </w:r>
    </w:p>
    <w:p w:rsidRDefault="008A0B1E" w:rsidP="008A0B1E" w:rsidR="008A0B1E">
      <w:pPr>
        <w:jc w:val="both"/>
        <w:rPr>
          <w:color w:val="FF0000"/>
        </w:rPr>
      </w:pPr>
    </w:p>
    <w:p w:rsidRDefault="008A0B1E" w:rsidP="008A0B1E" w:rsidR="008A0B1E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A0B1E" w:rsidP="008A0B1E" w:rsidR="008A0B1E">
      <w:pPr>
        <w:jc w:val="both"/>
        <w:rPr>
          <w:szCs w:val="24"/>
        </w:rPr>
      </w:pPr>
    </w:p>
    <w:p w:rsidRDefault="008A0B1E" w:rsidP="008A0B1E" w:rsidR="008A0B1E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LEON METALI j.d.o.o., OIB: 07340297410 sa sjedištem u Livadska 8, </w:t>
      </w:r>
      <w:proofErr w:type="spellStart"/>
      <w:r>
        <w:t>Budančevica</w:t>
      </w:r>
      <w:proofErr w:type="spellEnd"/>
      <w:r>
        <w:rPr>
          <w:szCs w:val="24"/>
        </w:rPr>
        <w:t>, bit će brisan iz sudskog registra.</w:t>
      </w: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jc w:val="both"/>
        <w:rPr>
          <w:szCs w:val="24"/>
        </w:rPr>
      </w:pPr>
      <w:r>
        <w:rPr>
          <w:szCs w:val="24"/>
        </w:rPr>
        <w:tab/>
        <w:t xml:space="preserve">Predlagatelj je dana 18. travnja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</w:t>
      </w:r>
      <w:r>
        <w:rPr>
          <w:szCs w:val="24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jc w:val="center"/>
        <w:rPr>
          <w:szCs w:val="24"/>
        </w:rPr>
      </w:pPr>
      <w:r>
        <w:rPr>
          <w:szCs w:val="24"/>
        </w:rPr>
        <w:t>U Varaždinu, 05. rujna 2016.</w:t>
      </w:r>
    </w:p>
    <w:p w:rsidRDefault="008A0B1E" w:rsidP="008A0B1E" w:rsidR="008A0B1E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A0B1E" w:rsidP="008A0B1E" w:rsidR="008A0B1E">
      <w:pPr>
        <w:rPr>
          <w:szCs w:val="24"/>
        </w:rPr>
      </w:pPr>
      <w:r>
        <w:rPr>
          <w:szCs w:val="24"/>
        </w:rPr>
        <w:t xml:space="preserve">     </w:t>
      </w:r>
    </w:p>
    <w:p w:rsidRDefault="008A0B1E" w:rsidP="008A0B1E" w:rsidR="008A0B1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8A0B1E" w:rsidP="008A0B1E" w:rsidR="008A0B1E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8A0B1E" w:rsidP="008A0B1E" w:rsidR="008A0B1E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A0B1E" w:rsidP="008A0B1E" w:rsidR="008A0B1E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A0B1E" w:rsidP="008A0B1E" w:rsidR="008A0B1E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8A0B1E" w:rsidP="008A0B1E" w:rsidR="008A0B1E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rPr>
          <w:szCs w:val="24"/>
        </w:rPr>
      </w:pPr>
      <w:r>
        <w:rPr>
          <w:szCs w:val="24"/>
        </w:rPr>
        <w:t>DNA:</w:t>
      </w:r>
    </w:p>
    <w:p w:rsidRDefault="008A0B1E" w:rsidP="008A0B1E" w:rsidR="008A0B1E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A0B1E" w:rsidP="008A0B1E" w:rsidR="008A0B1E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A0B1E" w:rsidP="008A0B1E" w:rsidR="008A0B1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LEON METALI j.d.o.o., OIB: 07340297410 sa sjedištem u Livadska 8, </w:t>
      </w:r>
      <w:proofErr w:type="spellStart"/>
      <w:r>
        <w:t>Budančevića</w:t>
      </w:r>
      <w:proofErr w:type="spellEnd"/>
      <w:r>
        <w:t xml:space="preserve"> </w:t>
      </w:r>
    </w:p>
    <w:p w:rsidRDefault="008A0B1E" w:rsidP="008A0B1E" w:rsidR="008A0B1E">
      <w:pPr>
        <w:numPr>
          <w:ilvl w:val="0"/>
          <w:numId w:val="47"/>
        </w:numPr>
        <w:rPr>
          <w:szCs w:val="24"/>
        </w:rPr>
      </w:pPr>
      <w:r>
        <w:t xml:space="preserve">Direktor dužnika Ivan Horvat, </w:t>
      </w:r>
      <w:proofErr w:type="spellStart"/>
      <w:r>
        <w:t>Budančevica</w:t>
      </w:r>
      <w:proofErr w:type="spellEnd"/>
      <w:r>
        <w:t>, Livadska 8, OIB: 54838757517</w:t>
      </w:r>
    </w:p>
    <w:p w:rsidRDefault="008A0B1E" w:rsidP="008A0B1E" w:rsidR="008A0B1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8A0B1E" w:rsidP="008A0B1E" w:rsidR="008A0B1E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8A0B1E" w:rsidP="008A0B1E" w:rsidR="008A0B1E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Pr="008A0B1E">
        <w:rPr>
          <w:color w:themeColor="text1" w:val="000000"/>
          <w:szCs w:val="24"/>
        </w:rPr>
        <w:t xml:space="preserve">Ivan </w:t>
      </w:r>
      <w:proofErr w:type="spellStart"/>
      <w:r w:rsidRPr="008A0B1E">
        <w:rPr>
          <w:color w:themeColor="text1" w:val="000000"/>
          <w:szCs w:val="24"/>
        </w:rPr>
        <w:t>Gjurašić</w:t>
      </w:r>
      <w:proofErr w:type="spellEnd"/>
      <w:r w:rsidRPr="008A0B1E">
        <w:rPr>
          <w:color w:themeColor="text1" w:val="000000"/>
          <w:szCs w:val="24"/>
        </w:rPr>
        <w:t>, Zagreb, Petrinjska 28</w:t>
      </w:r>
    </w:p>
    <w:p w:rsidRDefault="008A0B1E" w:rsidP="008A0B1E" w:rsidR="008A0B1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rPr>
          <w:szCs w:val="24"/>
        </w:rPr>
      </w:pPr>
    </w:p>
    <w:p w:rsidRDefault="008A0B1E" w:rsidP="008A0B1E" w:rsidR="008A0B1E">
      <w:pPr>
        <w:rPr>
          <w:szCs w:val="24"/>
        </w:rPr>
      </w:pPr>
    </w:p>
    <w:p w:rsidRDefault="008A0B1E" w:rsidP="008A0B1E" w:rsidR="008A0B1E"/>
    <w:p w:rsidRDefault="008A0B1E" w:rsidP="008A0B1E" w:rsidR="008A0B1E"/>
    <w:p w:rsidRDefault="00DA0242" w:rsidP="008A0B1E" w:rsidR="00DA0242" w:rsidRPr="008A0B1E"/>
    <w:sectPr w:rsidSect="0032366B" w:rsidR="00DA0242" w:rsidRPr="008A0B1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B1E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1BD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A0B1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A0B1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17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St-650/2016-4</izvorni_sadrzaj>
    <derivirana_varijabla naziv="DomainObject.Oznaka_1">St-650/2016-4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 METALI jednostavno društvo s ograničenom odgovornošću za skupljanje i prijevoz otpada i trgovinu</izvorni_sadrzaj>
    <derivirana_varijabla naziv="DomainObject.Predmet.ProtustrankaFormated_1">  LEON METALI jednostavno društvo s ograničenom odgovornošću za skupljanje i prijevoz otpada i trgovinu</derivirana_varijabla>
  </DomainObject.Predmet.ProtustrankaFormated>
  <DomainObject.Predmet.ProtustrankaFormatedOIB>
    <izvorni_sadrzaj>  LEON METALI jednostavno društvo s ograničenom odgovornošću za skupljanje i prijevoz otpada i trgovinu, OIB 07340297410</izvorni_sadrzaj>
    <derivirana_varijabla naziv="DomainObject.Predmet.ProtustrankaFormatedOIB_1">  LEON METALI jednostavno društvo s ograničenom odgovornošću za skupljanje i prijevoz otpada i trgovinu, OIB 07340297410</derivirana_varijabla>
  </DomainObject.Predmet.ProtustrankaFormatedOIB>
  <DomainObject.Predmet.ProtustrankaFormatedWithAdress>
    <izvorni_sadrzaj> LEON METALI jednostavno društvo s ograničenom odgovornošću za skupljanje i prijevoz otpada i trgovinu, Livadska 8, 48350 Budančevica</izvorni_sadrzaj>
    <derivirana_varijabla naziv="DomainObject.Predmet.ProtustrankaFormatedWithAdress_1"> LEON METALI jednostavno društvo s ograničenom odgovornošću za skupljanje i prijevoz otpada i trgovinu, Livadska 8, 48350 Budančevica</derivirana_varijabla>
  </DomainObject.Predmet.ProtustrankaFormatedWithAdress>
  <DomainObject.Predmet.ProtustrankaFormatedWithAdressOIB>
    <izvorni_sadrzaj> LEON METALI jednostavno društvo s ograničenom odgovornošću za skupljanje i prijevoz otpada i trgovinu, OIB 07340297410, Livadska 8, 48350 Budančevica</izvorni_sadrzaj>
    <derivirana_varijabla naziv="DomainObject.Predmet.ProtustrankaFormatedWithAdressOIB_1"> LEON METALI jednostavno društvo s ograničenom odgovornošću za skupljanje i prijevoz otpada i trgovinu, OIB 07340297410, Livadska 8, 48350 Budančevica</derivirana_varijabla>
  </DomainObject.Predmet.ProtustrankaFormatedWithAdressOIB>
  <DomainObject.Predmet.ProtustrankaWithAdress>
    <izvorni_sadrzaj>LEON METALI jednostavno društvo s ograničenom odgovornošću za skupljanje i prijevoz otpada i trgovinu Livadska 8, 48350 Budančevica</izvorni_sadrzaj>
    <derivirana_varijabla naziv="DomainObject.Predmet.ProtustrankaWithAdress_1">LEON METALI jednostavno društvo s ograničenom odgovornošću za skupljanje i prijevoz otpada i trgovinu Livadska 8, 48350 Budančevica</derivirana_varijabla>
  </DomainObject.Predmet.ProtustrankaWithAdress>
  <DomainObject.Predmet.ProtustrankaWithAdressOIB>
    <izvorni_sadrzaj>LEON METALI jednostavno društvo s ograničenom odgovornošću za skupljanje i prijevoz otpada i trgovinu, OIB 07340297410, Livadska 8, 48350 Budančevica</izvorni_sadrzaj>
    <derivirana_varijabla naziv="DomainObject.Predmet.ProtustrankaWithAdressOIB_1">LEON METALI jednostavno društvo s ograničenom odgovornošću za skupljanje i prijevoz otpada i trgovinu, OIB 07340297410, Livadska 8, 48350 Budančevica</derivirana_varijabla>
  </DomainObject.Predmet.ProtustrankaWithAdressOIB>
  <DomainObject.Predmet.ProtustrankaNazivFormated>
    <izvorni_sadrzaj>LEON METALI jednostavno društvo s ograničenom odgovornošću za skupljanje i prijevoz otpada i trgovinu</izvorni_sadrzaj>
    <derivirana_varijabla naziv="DomainObject.Predmet.ProtustrankaNazivFormated_1">LEON METALI jednostavno društvo s ograničenom odgovornošću za skupljanje i prijevoz otpada i trgovinu</derivirana_varijabla>
  </DomainObject.Predmet.ProtustrankaNazivFormated>
  <DomainObject.Predmet.ProtustrankaNazivFormatedOIB>
    <izvorni_sadrzaj>LEON METALI jednostavno društvo s ograničenom odgovornošću za skupljanje i prijevoz otpada i trgovinu, OIB 07340297410</izvorni_sadrzaj>
    <derivirana_varijabla naziv="DomainObject.Predmet.ProtustrankaNazivFormatedOIB_1">LEON METALI jednostavno društvo s ograničenom odgovornošću za skupljanje i prijevoz otpada i trgovinu, OIB 07340297410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83791.72</izvorni_sadrzaj>
    <derivirana_varijabla naziv="DomainObject.Predmet.TrenutnaVrijednost_1">83791.72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 METALI jednostavno društvo s ograničenom odgovornošću za skupljanje i prijevoz otpada i trgovinu</item>
    </izvorni_sadrzaj>
    <derivirana_varijabla naziv="DomainObject.Predmet.ProtuStrankaListFormated_1">
      <item>LEON METALI jednostavno društvo s ograničenom odgovornošću za skupljanje i prijevoz otpada i trgovinu</item>
    </derivirana_varijabla>
  </DomainObject.Predmet.ProtuStrankaListFormated>
  <DomainObject.Predmet.ProtuStrankaListFormatedOIB>
    <izvorni_sadrzaj>
      <item>LEON METALI jednostavno društvo s ograničenom odgovornošću za skupljanje i prijevoz otpada i trgovinu, OIB 07340297410</item>
    </izvorni_sadrzaj>
    <derivirana_varijabla naziv="DomainObject.Predmet.ProtuStrankaListFormatedOIB_1">
      <item>LEON METALI jednostavno društvo s ograničenom odgovornošću za skupljanje i prijevoz otpada i trgovinu, OIB 07340297410</item>
    </derivirana_varijabla>
  </DomainObject.Predmet.ProtuStrankaListFormatedOIB>
  <DomainObject.Predmet.ProtuStrankaListFormatedWithAdress>
    <izvorni_sadrzaj>
      <item>LEON METALI jednostavno društvo s ograničenom odgovornošću za skupljanje i prijevoz otpada i trgovinu, Livadska 8, 48350 Budančevica</item>
    </izvorni_sadrzaj>
    <derivirana_varijabla naziv="DomainObject.Predmet.ProtuStrankaListFormatedWithAdress_1">
      <item>LEON METALI jednostavno društvo s ograničenom odgovornošću za skupljanje i prijevoz otpada i trgovinu, Livadska 8, 48350 Budančevica</item>
    </derivirana_varijabla>
  </DomainObject.Predmet.ProtuStrankaListFormatedWithAdress>
  <DomainObject.Predmet.ProtuStrankaListFormatedWithAdressOIB>
    <izvorni_sadrzaj>
      <item>LEON METALI jednostavno društvo s ograničenom odgovornošću za skupljanje i prijevoz otpada i trgovinu, OIB 07340297410, Livadska 8, 48350 Budančevica</item>
    </izvorni_sadrzaj>
    <derivirana_varijabla naziv="DomainObject.Predmet.ProtuStrankaListFormatedWithAdressOIB_1">
      <item>LEON METALI jednostavno društvo s ograničenom odgovornošću za skupljanje i prijevoz otpada i trgovinu, OIB 07340297410, Livadska 8, 48350 Budančevica</item>
    </derivirana_varijabla>
  </DomainObject.Predmet.ProtuStrankaListFormatedWithAdressOIB>
  <DomainObject.Predmet.ProtuStrankaListNazivFormated>
    <izvorni_sadrzaj>
      <item>LEON METALI jednostavno društvo s ograničenom odgovornošću za skupljanje i prijevoz otpada i trgovinu</item>
    </izvorni_sadrzaj>
    <derivirana_varijabla naziv="DomainObject.Predmet.ProtuStrankaListNazivFormated_1">
      <item>LEON METALI jednostavno društvo s ograničenom odgovornošću za skupljanje i prijevoz otpada i trgovinu</item>
    </derivirana_varijabla>
  </DomainObject.Predmet.ProtuStrankaListNazivFormated>
  <DomainObject.Predmet.ProtuStrankaListNazivFormatedOIB>
    <izvorni_sadrzaj>
      <item>LEON METALI jednostavno društvo s ograničenom odgovornošću za skupljanje i prijevoz otpada i trgovinu, OIB 07340297410</item>
    </izvorni_sadrzaj>
    <derivirana_varijabla naziv="DomainObject.Predmet.ProtuStrankaListNazivFormatedOIB_1">
      <item>LEON METALI jednostavno društvo s ograničenom odgovornošću za skupljanje i prijevoz otpada i trgovinu, OIB 07340297410</item>
    </derivirana_varijabla>
  </DomainObject.Predmet.ProtuStrankaListNazivFormatedOIB>
  <DomainObject.Predmet.OstaliListFormated>
    <izvorni_sadrzaj>
      <item>sudski registar</item>
      <item>Ivan Horvat</item>
    </izvorni_sadrzaj>
    <derivirana_varijabla naziv="DomainObject.Predmet.OstaliListFormated_1">
      <item>sudski registar</item>
      <item>Ivan Horvat</item>
    </derivirana_varijabla>
  </DomainObject.Predmet.OstaliListFormated>
  <DomainObject.Predmet.OstaliListFormatedOIB>
    <izvorni_sadrzaj>
      <item>sudski registar</item>
      <item>Ivan Horvat, OIB 54838757517</item>
    </izvorni_sadrzaj>
    <derivirana_varijabla naziv="DomainObject.Predmet.OstaliListFormatedOIB_1">
      <item>sudski registar</item>
      <item>Ivan Horvat, OIB 54838757517</item>
    </derivirana_varijabla>
  </DomainObject.Predmet.OstaliListFormatedOIB>
  <DomainObject.Predmet.OstaliListFormatedWithAdress>
    <izvorni_sadrzaj>
      <item>sudski registar</item>
      <item>Ivan Horvat, Livadska 8, 48350 Budančevica</item>
    </izvorni_sadrzaj>
    <derivirana_varijabla naziv="DomainObject.Predmet.OstaliListFormatedWithAdress_1">
      <item>sudski registar</item>
      <item>Ivan Horvat, Livadska 8, 48350 Budančevica</item>
    </derivirana_varijabla>
  </DomainObject.Predmet.OstaliListFormatedWithAdress>
  <DomainObject.Predmet.OstaliListFormatedWithAdressOIB>
    <izvorni_sadrzaj>
      <item>sudski registar</item>
      <item>Ivan Horvat, OIB 54838757517, Livadska 8, 48350 Budančevica</item>
    </izvorni_sadrzaj>
    <derivirana_varijabla naziv="DomainObject.Predmet.OstaliListFormatedWithAdressOIB_1">
      <item>sudski registar</item>
      <item>Ivan Horvat, OIB 54838757517, Livadska 8, 48350 Budančevica</item>
    </derivirana_varijabla>
  </DomainObject.Predmet.OstaliListFormatedWithAdressOIB>
  <DomainObject.Predmet.OstaliListNazivFormated>
    <izvorni_sadrzaj>
      <item>sudski registar</item>
      <item>Ivan Horvat</item>
    </izvorni_sadrzaj>
    <derivirana_varijabla naziv="DomainObject.Predmet.OstaliListNazivFormated_1">
      <item>sudski registar</item>
      <item>Ivan Horvat</item>
    </derivirana_varijabla>
  </DomainObject.Predmet.OstaliListNazivFormated>
  <DomainObject.Predmet.OstaliListNazivFormatedOIB>
    <izvorni_sadrzaj>
      <item>sudski registar</item>
      <item>Ivan Horvat, OIB 54838757517</item>
    </izvorni_sadrzaj>
    <derivirana_varijabla naziv="DomainObject.Predmet.OstaliListNazivFormatedOIB_1">
      <item>sudski registar</item>
      <item>Ivan Horvat, OIB 54838757517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St-650/2016-4</izvorni_sadrzaj>
    <derivirana_varijabla naziv="DomainObject.PoslovniBrojDokumenta_1">St-650/2016-4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 METALI jednostavno društvo s ograničenom odgovornošću za skupljanje i prijevoz otpada i trgovinu</izvorni_sadrzaj>
    <derivirana_varijabla naziv="DomainObject.Predmet.ProtustrankaIDrugi_1">LEON METALI jednostavno društvo s ograničenom odgovornošću za skupljanje i prijevoz otpada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LEON METALI jednostavno društvo s ograničenom odgovornošću za skupljanje i prijevoz otpada i trgovinu, OIB 07340297410, Livadska 8, 48350 Budančevica</izvorni_sadrzaj>
    <derivirana_varijabla naziv="DomainObject.Predmet.ProtustrankaIDrugiAdressOIB_1">LEON METALI jednostavno društvo s ograničenom odgovornošću za skupljanje i prijevoz otpada i trgovinu, OIB 07340297410, Livadska 8,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LEON METALI jednostavno društvo s ograničenom odgovornošću za skupljanje i prijevoz otpada i trgovinu</item>
      <item>sudski registar</item>
      <item>Ivan Horvat</item>
    </izvorni_sadrzaj>
    <derivirana_varijabla naziv="DomainObject.Predmet.SudioniciListNaziv_1">
      <item>Financijska agencija</item>
      <item>LEON METALI jednostavno društvo s ograničenom odgovornošću za skupljanje i prijevoz otpada i trgovinu</item>
      <item>sudski registar</item>
      <item>Ivan Horvat</item>
    </derivirana_varijabla>
  </DomainObject.Predmet.SudioniciListNaziv>
  <DomainObject.Predmet.SudioniciListAdressOIB>
    <izvorni_sadrzaj>
      <item>Financijska agencija, OIB 85821130368</item>
      <item>LEON METALI jednostavno društvo s ograničenom odgovornošću za skupljanje i prijevoz otpada i trgovinu, OIB 07340297410, Livadska 8,48350 Budančevica</item>
      <item>sudski registar</item>
      <item>Ivan Horvat, OIB 54838757517, Livadska 8,48350 Budančevica</item>
    </izvorni_sadrzaj>
    <derivirana_varijabla naziv="DomainObject.Predmet.SudioniciListAdressOIB_1">
      <item>Financijska agencija, OIB 85821130368</item>
      <item>LEON METALI jednostavno društvo s ograničenom odgovornošću za skupljanje i prijevoz otpada i trgovinu, OIB 07340297410, Livadska 8,48350 Budančevica</item>
      <item>sudski registar</item>
      <item>Ivan Horvat, OIB 54838757517, Livadska 8,48350 Budančevica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BFD85-F107-4AA8-9986-0004822CC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2774</properties:Characters>
  <properties:Lines>86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2016-09-05T10:34:00Z</cp:lastPrinted>
  <dcterms:modified xmlns:xsi="http://www.w3.org/2001/XMLSchema-instance" xsi:type="dcterms:W3CDTF">2016-09-05T10:36:00Z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St-650/2016-4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