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a29a" w14:paraId="166a29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6156C">
        <w:rPr>
          <w:lang w:val="hr-HR"/>
        </w:rPr>
        <w:t>St-251</w:t>
      </w:r>
      <w:r w:rsidR="00802B00">
        <w:rPr>
          <w:lang w:val="hr-HR"/>
        </w:rPr>
        <w:t>/16</w:t>
      </w:r>
      <w:r w:rsidR="00A6156C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A6156C">
        <w:t xml:space="preserve"> ELECTRO FNE</w:t>
      </w:r>
      <w:r w:rsidR="006666AA">
        <w:t xml:space="preserve"> </w:t>
      </w:r>
      <w:r w:rsidR="00A6156C">
        <w:t>j.d.o.o., OIB: 25691995018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A6156C">
        <w:t>dištem u Otokara Keršovanija 15</w:t>
      </w:r>
      <w:r w:rsidR="002F24AF">
        <w:t>,</w:t>
      </w:r>
      <w:r w:rsidR="00802B00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802B00">
        <w:t>16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A6156C">
        <w:t>ELECTRO FNE j.d.o.o., OIB: 25691995018 sa sjedištem u Otokara Keršovanija 15, 42000 Varaždin</w:t>
      </w:r>
      <w:r w:rsidR="00A6156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</w:t>
      </w:r>
      <w:r w:rsidR="00A6156C">
        <w:rPr>
          <w:lang w:val="hr-HR"/>
        </w:rPr>
        <w:t>2. veljače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6156C">
        <w:t>38.496,58</w:t>
      </w:r>
      <w:r w:rsidR="00124D25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6647F1">
        <w:t xml:space="preserve"> </w:t>
      </w:r>
      <w:r w:rsidR="00A6156C">
        <w:t>ELECTRO FNE j.d.o.o., OIB: 25691995018 sa sjedištem u Otokara Keršovanija 15,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6647F1">
        <w:rPr>
          <w:lang w:val="hr-HR"/>
        </w:rPr>
        <w:t>ana 16</w:t>
      </w:r>
      <w:r w:rsidR="00802B00">
        <w:rPr>
          <w:lang w:val="hr-HR"/>
        </w:rPr>
        <w:t>.0</w:t>
      </w:r>
      <w:r w:rsidR="006666AA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6156C">
        <w:t>ELECTRO FNE j.d.o.o., OIB: 25691995018 sa sjedištem u Otokara Keršovanija 15,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A6156C">
        <w:rPr>
          <w:lang w:val="hr-HR"/>
        </w:rPr>
        <w:t>2. veljače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A6156C">
        <w:t>iznosu od 38.496,58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2B00">
        <w:rPr>
          <w:lang w:val="hr-HR"/>
        </w:rPr>
        <w:t>16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6647F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7A9" w:rsidP="007F64E0" w:rsidR="008E47A9">
      <w:r>
        <w:separator/>
      </w:r>
    </w:p>
  </w:endnote>
  <w:endnote w:id="0" w:type="continuationSeparator">
    <w:p w:rsidRDefault="008E47A9" w:rsidP="007F64E0" w:rsidR="008E4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7A9" w:rsidP="007F64E0" w:rsidR="008E47A9">
      <w:r>
        <w:separator/>
      </w:r>
    </w:p>
  </w:footnote>
  <w:footnote w:id="0" w:type="continuationSeparator">
    <w:p w:rsidRDefault="008E47A9" w:rsidP="007F64E0" w:rsidR="008E4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6156C">
      <w:rPr>
        <w:lang w:val="hr-HR"/>
      </w:rPr>
      <w:t>St-251</w:t>
    </w:r>
    <w:r w:rsidR="00802B00">
      <w:rPr>
        <w:lang w:val="hr-HR"/>
      </w:rPr>
      <w:t>/16</w:t>
    </w:r>
    <w:r w:rsidR="00A6156C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41F0" w:rsidRPr="00D241F0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24D25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47F1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0442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E47A9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6156C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241F0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4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4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ELECTRO FNE jednostavno društvo s ograničenom odgovornošću za sustave obnovljivih izvora energije</izvorni_sadrzaj>
    <derivirana_varijabla naziv="DomainObject.Predmet.ProtustrankaFormated_1">  ELECTRO FNE jednostavno društvo s ograničenom odgovornošću za sustave obnovljivih izvora energije</derivirana_varijabla>
  </DomainObject.Predmet.ProtustrankaFormated>
  <DomainObject.Predmet.ProtustrankaFormatedOIB>
    <izvorni_sadrzaj>  ELECTRO FNE jednostavno društvo s ograničenom odgovornošću za sustave obnovljivih izvora energije, OIB 25691995018</izvorni_sadrzaj>
    <derivirana_varijabla naziv="DomainObject.Predmet.ProtustrankaFormatedOIB_1">  ELECTRO FNE jednostavno društvo s ograničenom odgovornošću za sustave obnovljivih izvora energije, OIB 25691995018</derivirana_varijabla>
  </DomainObject.Predmet.ProtustrankaFormatedOIB>
  <DomainObject.Predmet.ProtustrankaFormatedWithAdress>
    <izvorni_sadrzaj> ELECTRO FNE jednostavno društvo s ograničenom odgovornošću za sustave obnovljivih izvora energije, Otokara Keršovanija 15, 42000 Varaždin</izvorni_sadrzaj>
    <derivirana_varijabla naziv="DomainObject.Predmet.ProtustrankaFormatedWithAdress_1"> ELECTRO FNE jednostavno društvo s ograničenom odgovornošću za sustave obnovljivih izvora energije, Otokara Keršovanija 15, 42000 Varaždin</derivirana_varijabla>
  </DomainObject.Predmet.ProtustrankaFormatedWithAdress>
  <DomainObject.Predmet.ProtustrankaFormatedWithAdressOIB>
    <izvorni_sadrzaj> ELECTRO FNE jednostavno društvo s ograničenom odgovornošću za sustave obnovljivih izvora energije, OIB 25691995018, Otokara Keršovanija 15, 42000 Varaždin</izvorni_sadrzaj>
    <derivirana_varijabla naziv="DomainObject.Predmet.ProtustrankaFormatedWithAdressOIB_1"> ELECTRO FNE jednostavno društvo s ograničenom odgovornošću za sustave obnovljivih izvora energije, OIB 25691995018, Otokara Keršovanija 15, 42000 Varaždin</derivirana_varijabla>
  </DomainObject.Predmet.ProtustrankaFormatedWithAdressOIB>
  <DomainObject.Predmet.ProtustrankaWithAdress>
    <izvorni_sadrzaj>ELECTRO FNE jednostavno društvo s ograničenom odgovornošću za sustave obnovljivih izvora energije Otokara Keršovanija 15, 42000 Varaždin</izvorni_sadrzaj>
    <derivirana_varijabla naziv="DomainObject.Predmet.ProtustrankaWithAdress_1">ELECTRO FNE jednostavno društvo s ograničenom odgovornošću za sustave obnovljivih izvora energije Otokara Keršovanija 15, 42000 Varaždin</derivirana_varijabla>
  </DomainObject.Predmet.ProtustrankaWithAdress>
  <DomainObject.Predmet.ProtustrankaWithAdressOIB>
    <izvorni_sadrzaj>ELECTRO FNE jednostavno društvo s ograničenom odgovornošću za sustave obnovljivih izvora energije, OIB 25691995018, Otokara Keršovanija 15, 42000 Varaždin</izvorni_sadrzaj>
    <derivirana_varijabla naziv="DomainObject.Predmet.ProtustrankaWithAdressOIB_1">ELECTRO FNE jednostavno društvo s ograničenom odgovornošću za sustave obnovljivih izvora energije, OIB 25691995018, Otokara Keršovanija 15, 42000 Varaždin</derivirana_varijabla>
  </DomainObject.Predmet.ProtustrankaWithAdressOIB>
  <DomainObject.Predmet.ProtustrankaNazivFormated>
    <izvorni_sadrzaj>ELECTRO FNE jednostavno društvo s ograničenom odgovornošću za sustave obnovljivih izvora energije</izvorni_sadrzaj>
    <derivirana_varijabla naziv="DomainObject.Predmet.ProtustrankaNazivFormated_1">ELECTRO FNE jednostavno društvo s ograničenom odgovornošću za sustave obnovljivih izvora energije</derivirana_varijabla>
  </DomainObject.Predmet.ProtustrankaNazivFormated>
  <DomainObject.Predmet.ProtustrankaNazivFormatedOIB>
    <izvorni_sadrzaj>ELECTRO FNE jednostavno društvo s ograničenom odgovornošću za sustave obnovljivih izvora energije, OIB 25691995018</izvorni_sadrzaj>
    <derivirana_varijabla naziv="DomainObject.Predmet.ProtustrankaNazivFormatedOIB_1">ELECTRO FNE jednostavno društvo s ograničenom odgovornošću za sustave obnovljivih izvora energije, OIB 25691995018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38496.58</izvorni_sadrzaj>
    <derivirana_varijabla naziv="DomainObject.Predmet.TrenutnaVrijednost_1">38496.58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ELECTRO FNE jednostavno društvo s ograničenom odgovornošću za sustave obnovljivih izvora energije</item>
    </izvorni_sadrzaj>
    <derivirana_varijabla naziv="DomainObject.Predmet.ProtuStrankaListFormated_1">
      <item>ELECTRO FNE jednostavno društvo s ograničenom odgovornošću za sustave obnovljivih izvora energije</item>
    </derivirana_varijabla>
  </DomainObject.Predmet.ProtuStrankaListFormated>
  <DomainObject.Predmet.ProtuStrankaListFormatedOIB>
    <izvorni_sadrzaj>
      <item>ELECTRO FNE jednostavno društvo s ograničenom odgovornošću za sustave obnovljivih izvora energije, OIB 25691995018</item>
    </izvorni_sadrzaj>
    <derivirana_varijabla naziv="DomainObject.Predmet.ProtuStrankaListFormatedOIB_1">
      <item>ELECTRO FNE jednostavno društvo s ograničenom odgovornošću za sustave obnovljivih izvora energije, OIB 25691995018</item>
    </derivirana_varijabla>
  </DomainObject.Predmet.ProtuStrankaListFormatedOIB>
  <DomainObject.Predmet.ProtuStrankaListFormatedWithAdress>
    <izvorni_sadrzaj>
      <item>ELECTRO FNE jednostavno društvo s ograničenom odgovornošću za sustave obnovljivih izvora energije, Otokara Keršovanija 15, 42000 Varaždin</item>
    </izvorni_sadrzaj>
    <derivirana_varijabla naziv="DomainObject.Predmet.ProtuStrankaListFormatedWithAdress_1">
      <item>ELECTRO FNE jednostavno društvo s ograničenom odgovornošću za sustave obnovljivih izvora energije, Otokara Keršovanija 15, 42000 Varaždin</item>
    </derivirana_varijabla>
  </DomainObject.Predmet.ProtuStrankaListFormatedWithAdress>
  <DomainObject.Predmet.ProtuStrankaListFormatedWithAdressOIB>
    <izvorni_sadrzaj>
      <item>ELECTRO FNE jednostavno društvo s ograničenom odgovornošću za sustave obnovljivih izvora energije, OIB 25691995018, Otokara Keršovanija 15, 42000 Varaždin</item>
    </izvorni_sadrzaj>
    <derivirana_varijabla naziv="DomainObject.Predmet.ProtuStrankaListFormatedWithAdressOIB_1">
      <item>ELECTRO FNE jednostavno društvo s ograničenom odgovornošću za sustave obnovljivih izvora energije, OIB 25691995018, Otokara Keršovanija 15, 42000 Varaždin</item>
    </derivirana_varijabla>
  </DomainObject.Predmet.ProtuStrankaListFormatedWithAdressOIB>
  <DomainObject.Predmet.ProtuStrankaListNazivFormated>
    <izvorni_sadrzaj>
      <item>ELECTRO FNE jednostavno društvo s ograničenom odgovornošću za sustave obnovljivih izvora energije</item>
    </izvorni_sadrzaj>
    <derivirana_varijabla naziv="DomainObject.Predmet.ProtuStrankaListNazivFormated_1">
      <item>ELECTRO FNE jednostavno društvo s ograničenom odgovornošću za sustave obnovljivih izvora energije</item>
    </derivirana_varijabla>
  </DomainObject.Predmet.ProtuStrankaListNazivFormated>
  <DomainObject.Predmet.ProtuStrankaListNazivFormatedOIB>
    <izvorni_sadrzaj>
      <item>ELECTRO FNE jednostavno društvo s ograničenom odgovornošću za sustave obnovljivih izvora energije, OIB 25691995018</item>
    </izvorni_sadrzaj>
    <derivirana_varijabla naziv="DomainObject.Predmet.ProtuStrankaListNazivFormatedOIB_1">
      <item>ELECTRO FNE jednostavno društvo s ograničenom odgovornošću za sustave obnovljivih izvora energije, OIB 25691995018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ELECTRO FNE jednostavno društvo s ograničenom odgovornošću za sustave obnovljivih izvora energije</izvorni_sadrzaj>
    <derivirana_varijabla naziv="DomainObject.Predmet.ProtustrankaIDrugi_1">ELECTRO FNE jednostavno društvo s ograničenom odgovornošću za sustave obnovljivih izvora energije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ELECTRO FNE jednostavno društvo s ograničenom odgovornošću za sustave obnovljivih izvora energije, OIB 25691995018, Otokara Keršovanija 15, 42000 Varaždin</izvorni_sadrzaj>
    <derivirana_varijabla naziv="DomainObject.Predmet.ProtustrankaIDrugiAdressOIB_1">ELECTRO FNE jednostavno društvo s ograničenom odgovornošću za sustave obnovljivih izvora energije, OIB 25691995018, Otokara Keršovanija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ELECTRO FNE jednostavno društvo s ograničenom odgovornošću za sustave obnovljivih izvora energije</item>
      <item>Sudski registar</item>
    </izvorni_sadrzaj>
    <derivirana_varijabla naziv="DomainObject.Predmet.SudioniciListNaziv_1">
      <item>Financijska agencija</item>
      <item>ELECTRO FNE jednostavno društvo s ograničenom odgovornošću za sustave obnovljivih izvora energije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ELECTRO FNE jednostavno društvo s ograničenom odgovornošću za sustave obnovljivih izvora energije, OIB 25691995018, Otokara Keršovanija 15,42000 Varaždin</item>
      <item>Sudski registar</item>
    </izvorni_sadrzaj>
    <derivirana_varijabla naziv="DomainObject.Predmet.SudioniciListAdressOIB_1">
      <item>Financijska agencija, OIB 85821130368, A. Cesarca 2,42000 Varaždin</item>
      <item>ELECTRO FNE jednostavno društvo s ograničenom odgovornošću za sustave obnovljivih izvora energije, OIB 25691995018, Otokara Keršovanija 15,42000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25691995018</item>
      <item>, OIB null</item>
    </izvorni_sadrzaj>
    <derivirana_varijabla naziv="DomainObject.Predmet.SudioniciListNazivOIB_1">
      <item>, OIB 85821130368</item>
      <item>, OIB 25691995018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2336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2016-03-16T11:24:00Z</dcterms:created>
  <dc:creator>user</dc:creator>
  <cp:lastModifiedBy>Maja Marčec</cp:lastModifiedBy>
  <cp:lastPrinted>2016-03-16T12:41:00Z</cp:lastPrinted>
  <dcterms:modified xmlns:xsi="http://www.w3.org/2001/XMLSchema-instance" xsi:type="dcterms:W3CDTF">2016-03-16T12:59:00Z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