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73ef" w14:paraId="68973ef" w:rsidRDefault="00EC65AA" w:rsidP="005D7BF8" w:rsidR="00EC65A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5AA" w:rsidP="005D7BF8" w:rsidR="00EC65A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C65AA" w:rsidP="005D7BF8" w:rsidR="00EC65A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C65AA" w:rsidP="005D7BF8" w:rsidR="00EC65A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B05B31">
        <w:t>17. veljače 2017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63260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E41098">
        <w:t>a</w:t>
      </w:r>
      <w:r w:rsidR="007664ED">
        <w:t xml:space="preserve"> stečajnog dužnika upisan</w:t>
      </w:r>
      <w:r w:rsidR="00E41098">
        <w:t>ih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</w:p>
    <w:p w:rsidRDefault="00B05B31" w:rsidP="008C0623" w:rsidR="00E41098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="00E41098" w:rsidRPr="00E41098">
        <w:rPr>
          <w:b/>
        </w:rPr>
        <w:tab/>
      </w:r>
      <w:r>
        <w:rPr>
          <w:b/>
        </w:rPr>
        <w:t>k.č.br. 16521/13, k.o. Novi, posebni dio zgrade, sagrađen na k.č.br. 16521/13, E-11. stan broj 13, I. kat, površine 21,02 m2,</w:t>
      </w:r>
      <w:r w:rsidR="00E41098" w:rsidRPr="00E41098">
        <w:rPr>
          <w:b/>
        </w:rPr>
        <w:t xml:space="preserve">  </w:t>
      </w:r>
    </w:p>
    <w:p w:rsidRDefault="00B05B31" w:rsidP="008C0623" w:rsidR="00B05B3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Pr="00E41098">
        <w:rPr>
          <w:b/>
        </w:rPr>
        <w:tab/>
      </w:r>
      <w:r>
        <w:rPr>
          <w:b/>
        </w:rPr>
        <w:t>k.č.br. 16521/13, k.o. Novi, posebni dio zgrade, sagrađen na k.č.br. 16521/13, E-23. stan broj 16, potkrovlje, površine 26,14 m2,</w:t>
      </w:r>
      <w:r w:rsidRPr="00E41098">
        <w:rPr>
          <w:b/>
        </w:rPr>
        <w:t xml:space="preserve">  </w:t>
      </w:r>
    </w:p>
    <w:p w:rsidRDefault="00B05B31" w:rsidP="008C0623" w:rsidR="00B05B3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Pr="00E41098">
        <w:rPr>
          <w:b/>
        </w:rPr>
        <w:tab/>
      </w:r>
      <w:r>
        <w:rPr>
          <w:b/>
        </w:rPr>
        <w:t>k.č.br. 16521/9, k.o. Novi, posebni dio zgrade, sagrađen na k.č.br. 16521/9, E-11. stambeni prostor broj 3, I. kat, površine 42,59 m2,</w:t>
      </w:r>
      <w:r w:rsidRPr="00E41098">
        <w:rPr>
          <w:b/>
        </w:rPr>
        <w:t xml:space="preserve">  </w:t>
      </w:r>
    </w:p>
    <w:p w:rsidRDefault="00B05B31" w:rsidP="008C0623" w:rsidR="00B05B31">
      <w:pPr>
        <w:ind w:firstLine="360"/>
        <w:jc w:val="both"/>
        <w:rPr>
          <w:b/>
        </w:rPr>
      </w:pP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B05B31" w:rsidP="007664ED" w:rsidR="007664ED">
      <w:pPr>
        <w:jc w:val="center"/>
        <w:rPr>
          <w:b/>
        </w:rPr>
      </w:pPr>
      <w:r>
        <w:rPr>
          <w:b/>
        </w:rPr>
        <w:t>30. ožujka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 w:rsidR="00E41098">
        <w:rPr>
          <w:b/>
        </w:rPr>
        <w:t>11</w:t>
      </w:r>
      <w:r w:rsidR="004365E1">
        <w:rPr>
          <w:b/>
        </w:rPr>
        <w:t>:</w:t>
      </w:r>
      <w:r w:rsidR="002632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D6187">
        <w:t>k</w:t>
      </w:r>
      <w:r w:rsidR="00E41098">
        <w:t xml:space="preserve"> </w:t>
      </w:r>
      <w:r w:rsidR="00A745B8">
        <w:t>Zagrebačka banka</w:t>
      </w:r>
      <w:r w:rsidR="00DD0977">
        <w:t xml:space="preserve"> d.d. Zagreb</w:t>
      </w:r>
      <w:r w:rsidR="00B05B31">
        <w:t xml:space="preserve">. </w:t>
      </w:r>
      <w:r w:rsidR="00E41098">
        <w:t xml:space="preserve"> 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B05B31">
        <w:t>17. siječnja 2017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9650DE" w:rsidR="00C0470F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9650DE">
        <w:t xml:space="preserve"> </w:t>
      </w:r>
    </w:p>
    <w:p w:rsidRDefault="002754B3" w:rsidP="004E09A4" w:rsidR="002754B3">
      <w:pPr>
        <w:ind w:firstLine="708" w:left="1416"/>
        <w:jc w:val="right"/>
      </w:pPr>
      <w:r>
        <w:t xml:space="preserve">  </w:t>
      </w:r>
    </w:p>
    <w:p w:rsidRDefault="006C61DA" w:rsidP="00BB5A9F" w:rsidR="006C61DA" w:rsidRPr="00C131E9">
      <w:pPr>
        <w:tabs>
          <w:tab w:pos="7250" w:val="left"/>
        </w:tabs>
        <w:jc w:val="right"/>
        <w:rPr>
          <w:sz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B05B31" w:rsidP="007664ED" w:rsidR="00B05B31">
      <w:pPr>
        <w:jc w:val="both"/>
        <w:rPr>
          <w:szCs w:val="20"/>
        </w:rPr>
      </w:pPr>
    </w:p>
    <w:p w:rsidRDefault="00B05B31" w:rsidP="007664ED" w:rsidR="00B05B31" w:rsidRPr="00A66867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B05B31">
        <w:rPr>
          <w:sz w:val="20"/>
          <w:szCs w:val="20"/>
        </w:rPr>
        <w:t>17.02.2017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5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B05B31">
      <w:t>1253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3260"/>
    <w:rsid w:val="002654ED"/>
    <w:rsid w:val="002754B3"/>
    <w:rsid w:val="00297CB3"/>
    <w:rsid w:val="002D61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C65AA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65A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65A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1B1B2-9F58-42C5-AEE2-B142A7FCC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1505</properties:Characters>
  <properties:Lines>58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2017-02-17T13:01:00Z</dcterms:created>
  <dc:creator>dcmelik</dc:creator>
  <cp:lastModifiedBy>Jasna Radulović</cp:lastModifiedBy>
  <cp:lastPrinted>2017-02-17T13:05:00Z</cp:lastPrinted>
  <dcterms:modified xmlns:xsi="http://www.w3.org/2001/XMLSchema-instance" xsi:type="dcterms:W3CDTF">2017-02-17T13:06:00Z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