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c371" w14:paraId="ceac3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534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               6 St-899/2016-2.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>O G L A S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GLAZBA-</w:t>
      </w:r>
      <w:proofErr w:type="spellStart"/>
      <w:r w:rsidRPr="00453484">
        <w:rPr>
          <w:rFonts w:cs="Times New Roman" w:eastAsia="Times New Roman"/>
          <w:szCs w:val="20"/>
          <w:lang w:eastAsia="hr-HR"/>
        </w:rPr>
        <w:t>GLAZBA</w:t>
      </w:r>
      <w:proofErr w:type="spellEnd"/>
      <w:r w:rsidRPr="00453484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Marija Bistrica, Zagrebačka 11, MBS: 080859844, OIB: 90304374454, koji se vodi kod ovoga suda pod brojem St-899/2016, temeljem odredbe čl.430., 431. i 434. Stečajnog zakona (Narodne novine br. 71/15), objavljuje: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13.609,39 kn, u koji iznos je uračunata kamata i naknada Financijske agencije za provedbu ovrhe na novčanim sredstvima. 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II. Poziva se osoba ovlaštena za zastupanje dužnika – Matija </w:t>
      </w:r>
      <w:proofErr w:type="spellStart"/>
      <w:r w:rsidRPr="00453484">
        <w:rPr>
          <w:rFonts w:cs="Times New Roman" w:eastAsia="Times New Roman"/>
          <w:szCs w:val="20"/>
          <w:lang w:eastAsia="hr-HR"/>
        </w:rPr>
        <w:t>Muhek</w:t>
      </w:r>
      <w:proofErr w:type="spellEnd"/>
      <w:r w:rsidRPr="0045348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53484">
        <w:rPr>
          <w:rFonts w:cs="Times New Roman" w:eastAsia="Times New Roman"/>
          <w:szCs w:val="20"/>
          <w:lang w:eastAsia="hr-HR"/>
        </w:rPr>
        <w:t>Podgorje</w:t>
      </w:r>
      <w:proofErr w:type="spellEnd"/>
      <w:r w:rsidRPr="0045348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53484">
        <w:rPr>
          <w:rFonts w:cs="Times New Roman" w:eastAsia="Times New Roman"/>
          <w:szCs w:val="20"/>
          <w:lang w:eastAsia="hr-HR"/>
        </w:rPr>
        <w:t>Bistričko</w:t>
      </w:r>
      <w:proofErr w:type="spellEnd"/>
      <w:r w:rsidRPr="0045348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53484">
        <w:rPr>
          <w:rFonts w:cs="Times New Roman" w:eastAsia="Times New Roman"/>
          <w:szCs w:val="20"/>
          <w:lang w:eastAsia="hr-HR"/>
        </w:rPr>
        <w:t>Podgorje</w:t>
      </w:r>
      <w:proofErr w:type="spellEnd"/>
      <w:r w:rsidRPr="00453484">
        <w:rPr>
          <w:rFonts w:cs="Times New Roman" w:eastAsia="Times New Roman"/>
          <w:szCs w:val="20"/>
          <w:lang w:eastAsia="hr-HR"/>
        </w:rPr>
        <w:t xml:space="preserve"> B. 41/1, OIB: 29573337426, da u roku od 15 dana od objave ovog oglasa na mrežnoj stranici e-Oglasna ploča Trgovačkog suda u Bjelovaru podnese sudu javnobilježnički ovjerovljen popis imovine i obveza na propisanom obrascu.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53484">
        <w:rPr>
          <w:rFonts w:cs="Times New Roman" w:eastAsia="Times New Roman"/>
          <w:szCs w:val="20"/>
          <w:lang w:eastAsia="hr-HR"/>
        </w:rPr>
        <w:t>Rj</w:t>
      </w:r>
      <w:proofErr w:type="spellEnd"/>
      <w:r w:rsidRPr="00453484">
        <w:rPr>
          <w:rFonts w:cs="Times New Roman" w:eastAsia="Times New Roman"/>
          <w:szCs w:val="20"/>
          <w:lang w:eastAsia="hr-HR"/>
        </w:rPr>
        <w:t>.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 xml:space="preserve">            - zakonskom zastupniku dužnika putem pošte       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>II. Kal. 45 dana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3484">
        <w:rPr>
          <w:rFonts w:cs="Times New Roman" w:eastAsia="Times New Roman"/>
          <w:szCs w:val="20"/>
          <w:lang w:eastAsia="hr-HR"/>
        </w:rPr>
        <w:t>Bjelovar, 10.6.2016.</w:t>
      </w:r>
    </w:p>
    <w:p w:rsidRDefault="00453484" w:rsidP="00453484" w:rsidR="00453484" w:rsidRPr="0045348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484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0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St-899/2016-2</izvorni_sadrzaj>
    <derivirana_varijabla naziv="DomainObject.Oznaka_1">St-899/2016-2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GLAZBA-GLAZBA jednostavno društvo s ograničenom odgovornošću za trgovinu i usluge</izvorni_sadrzaj>
    <derivirana_varijabla naziv="DomainObject.Predmet.ProtustrankaFormated_1">  GLAZBA-GLAZBA jednostavno društvo s ograničenom odgovornošću za trgovinu i usluge</derivirana_varijabla>
  </DomainObject.Predmet.ProtustrankaFormated>
  <DomainObject.Predmet.ProtustrankaFormatedOIB>
    <izvorni_sadrzaj>  GLAZBA-GLAZBA jednostavno društvo s ograničenom odgovornošću za trgovinu i usluge, OIB 90304374454</izvorni_sadrzaj>
    <derivirana_varijabla naziv="DomainObject.Predmet.ProtustrankaFormatedOIB_1">  GLAZBA-GLAZBA jednostavno društvo s ograničenom odgovornošću za trgovinu i usluge, OIB 90304374454</derivirana_varijabla>
  </DomainObject.Predmet.ProtustrankaFormatedOIB>
  <DomainObject.Predmet.ProtustrankaFormatedWithAdress>
    <izvorni_sadrzaj> GLAZBA-GLAZBA jednostavno društvo s ograničenom odgovornošću za trgovinu i usluge, Zagrebačka 11, 49246 Marija Bistrica</izvorni_sadrzaj>
    <derivirana_varijabla naziv="DomainObject.Predmet.ProtustrankaFormatedWithAdress_1"> GLAZBA-GLAZBA jednostavno društvo s ograničenom odgovornošću za trgovinu i usluge, Zagrebačka 11, 49246 Marija Bistrica</derivirana_varijabla>
  </DomainObject.Predmet.ProtustrankaFormatedWithAdress>
  <DomainObject.Predmet.ProtustrankaFormatedWithAdressOIB>
    <izvorni_sadrzaj> GLAZBA-GLAZBA jednostavno društvo s ograničenom odgovornošću za trgovinu i usluge, OIB 90304374454, Zagrebačka 11, 49246 Marija Bistrica</izvorni_sadrzaj>
    <derivirana_varijabla naziv="DomainObject.Predmet.ProtustrankaFormatedWithAdressOIB_1"> GLAZBA-GLAZBA jednostavno društvo s ograničenom odgovornošću za trgovinu i usluge, OIB 90304374454, Zagrebačka 11, 49246 Marija Bistrica</derivirana_varijabla>
  </DomainObject.Predmet.ProtustrankaFormatedWithAdressOIB>
  <DomainObject.Predmet.ProtustrankaWithAdress>
    <izvorni_sadrzaj>GLAZBA-GLAZBA jednostavno društvo s ograničenom odgovornošću za trgovinu i usluge Zagrebačka 11, 49246 Marija Bistrica</izvorni_sadrzaj>
    <derivirana_varijabla naziv="DomainObject.Predmet.ProtustrankaWithAdress_1">GLAZBA-GLAZBA jednostavno društvo s ograničenom odgovornošću za trgovinu i usluge Zagrebačka 11, 49246 Marija Bistrica</derivirana_varijabla>
  </DomainObject.Predmet.ProtustrankaWithAdress>
  <DomainObject.Predmet.ProtustrankaWithAdressOIB>
    <izvorni_sadrzaj>GLAZBA-GLAZBA jednostavno društvo s ograničenom odgovornošću za trgovinu i usluge, OIB 90304374454, Zagrebačka 11, 49246 Marija Bistrica</izvorni_sadrzaj>
    <derivirana_varijabla naziv="DomainObject.Predmet.ProtustrankaWithAdressOIB_1">GLAZBA-GLAZBA jednostavno društvo s ograničenom odgovornošću za trgovinu i usluge, OIB 90304374454, Zagrebačka 11, 49246 Marija Bistrica</derivirana_varijabla>
  </DomainObject.Predmet.ProtustrankaWithAdressOIB>
  <DomainObject.Predmet.ProtustrankaNazivFormated>
    <izvorni_sadrzaj>GLAZBA-GLAZBA jednostavno društvo s ograničenom odgovornošću za trgovinu i usluge</izvorni_sadrzaj>
    <derivirana_varijabla naziv="DomainObject.Predmet.ProtustrankaNazivFormated_1">GLAZBA-GLAZBA jednostavno društvo s ograničenom odgovornošću za trgovinu i usluge</derivirana_varijabla>
  </DomainObject.Predmet.ProtustrankaNazivFormated>
  <DomainObject.Predmet.ProtustrankaNazivFormatedOIB>
    <izvorni_sadrzaj>GLAZBA-GLAZBA jednostavno društvo s ograničenom odgovornošću za trgovinu i usluge, OIB 90304374454</izvorni_sadrzaj>
    <derivirana_varijabla naziv="DomainObject.Predmet.ProtustrankaNazivFormatedOIB_1">GLAZBA-GLAZBA jednostavno društvo s ograničenom odgovornošću za trgovinu i usluge, OIB 90304374454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GLAZBA-GLAZBA jednostavno društvo s ograničenom odgovornošću za trgovinu i usluge</item>
    </izvorni_sadrzaj>
    <derivirana_varijabla naziv="DomainObject.Predmet.ProtuStrankaListFormated_1">
      <item>GLAZBA-GLAZBA jednostavno društvo s ograničenom odgovornošću za trgovinu i usluge</item>
    </derivirana_varijabla>
  </DomainObject.Predmet.ProtuStrankaListFormated>
  <DomainObject.Predmet.ProtuStrankaListFormatedOIB>
    <izvorni_sadrzaj>
      <item>GLAZBA-GLAZBA jednostavno društvo s ograničenom odgovornošću za trgovinu i usluge, OIB 90304374454</item>
    </izvorni_sadrzaj>
    <derivirana_varijabla naziv="DomainObject.Predmet.ProtuStrankaListFormatedOIB_1">
      <item>GLAZBA-GLAZBA jednostavno društvo s ograničenom odgovornošću za trgovinu i usluge, OIB 90304374454</item>
    </derivirana_varijabla>
  </DomainObject.Predmet.ProtuStrankaListFormatedOIB>
  <DomainObject.Predmet.ProtuStrankaListFormatedWithAdress>
    <izvorni_sadrzaj>
      <item>GLAZBA-GLAZBA jednostavno društvo s ograničenom odgovornošću za trgovinu i usluge, Zagrebačka 11, 49246 Marija Bistrica</item>
    </izvorni_sadrzaj>
    <derivirana_varijabla naziv="DomainObject.Predmet.ProtuStrankaListFormatedWithAdress_1">
      <item>GLAZBA-GLAZBA jednostavno društvo s ograničenom odgovornošću za trgovinu i usluge, Zagrebačka 11, 49246 Marija Bistrica</item>
    </derivirana_varijabla>
  </DomainObject.Predmet.ProtuStrankaListFormatedWithAdress>
  <DomainObject.Predmet.ProtuStrankaListFormatedWithAdressOIB>
    <izvorni_sadrzaj>
      <item>GLAZBA-GLAZBA jednostavno društvo s ograničenom odgovornošću za trgovinu i usluge, OIB 90304374454, Zagrebačka 11, 49246 Marija Bistrica</item>
    </izvorni_sadrzaj>
    <derivirana_varijabla naziv="DomainObject.Predmet.ProtuStrankaListFormatedWithAdressOIB_1">
      <item>GLAZBA-GLAZBA jednostavno društvo s ograničenom odgovornošću za trgovinu i usluge, OIB 90304374454, Zagrebačka 11, 49246 Marija Bistrica</item>
    </derivirana_varijabla>
  </DomainObject.Predmet.ProtuStrankaListFormatedWithAdressOIB>
  <DomainObject.Predmet.ProtuStrankaListNazivFormated>
    <izvorni_sadrzaj>
      <item>GLAZBA-GLAZBA jednostavno društvo s ograničenom odgovornošću za trgovinu i usluge</item>
    </izvorni_sadrzaj>
    <derivirana_varijabla naziv="DomainObject.Predmet.ProtuStrankaListNazivFormated_1">
      <item>GLAZBA-GLAZBA jednostavno društvo s ograničenom odgovornošću za trgovinu i usluge</item>
    </derivirana_varijabla>
  </DomainObject.Predmet.ProtuStrankaListNazivFormated>
  <DomainObject.Predmet.ProtuStrankaListNazivFormatedOIB>
    <izvorni_sadrzaj>
      <item>GLAZBA-GLAZBA jednostavno društvo s ograničenom odgovornošću za trgovinu i usluge, OIB 90304374454</item>
    </izvorni_sadrzaj>
    <derivirana_varijabla naziv="DomainObject.Predmet.ProtuStrankaListNazivFormatedOIB_1">
      <item>GLAZBA-GLAZBA jednostavno društvo s ograničenom odgovornošću za trgovinu i usluge, OIB 90304374454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St-899/2016-2</izvorni_sadrzaj>
    <derivirana_varijabla naziv="DomainObject.PoslovniBrojDokumenta_1">St-899/2016-2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GLAZBA-GLAZBA jednostavno društvo s ograničenom odgovornošću za trgovinu i usluge</izvorni_sadrzaj>
    <derivirana_varijabla naziv="DomainObject.Predmet.ProtustrankaIDrugi_1">GLAZBA-GLAZBA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GLAZBA-GLAZBA jednostavno društvo s ograničenom odgovornošću za trgovinu i usluge, OIB 90304374454, Zagrebačka 11, 49246 Marija Bistrica</izvorni_sadrzaj>
    <derivirana_varijabla naziv="DomainObject.Predmet.ProtustrankaIDrugiAdressOIB_1">GLAZBA-GLAZBA jednostavno društvo s ograničenom odgovornošću za trgovinu i usluge, OIB 90304374454, Zagrebačka 11,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GLAZBA-GLAZBA jednostavno društvo s ograničenom odgovornošću za trgovinu i usluge</item>
      <item>FINA Regionalni centar Zagreb</item>
    </izvorni_sadrzaj>
    <derivirana_varijabla naziv="DomainObject.Predmet.SudioniciListNaziv_1">
      <item>GLAZBA-GLAZBA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GLAZBA-GLAZBA jednostavno društvo s ograničenom odgovornošću za trgovinu i usluge, OIB 90304374454, Zagrebačka 11,49246 Marija Bistrica</item>
      <item>FINA Regionalni centar Zagreb, OIB 85821130368, Trg svibanjskih žrtava 1995. br.1,10000 Zagreb</item>
    </izvorni_sadrzaj>
    <derivirana_varijabla naziv="DomainObject.Predmet.SudioniciListAdressOIB_1">
      <item>GLAZBA-GLAZBA jednostavno društvo s ograničenom odgovornošću za trgovinu i usluge, OIB 90304374454, Zagrebačka 11,49246 Marija Bistrica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1793A-3ACC-46AD-93B1-EC1275908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1768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