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9b30" w14:paraId="afb9b3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4A79AE">
        <w:rPr>
          <w:rFonts w:cs="Times New Roman" w:eastAsia="Times New Roman"/>
          <w:lang w:eastAsia="hr-HR"/>
        </w:rPr>
        <w:t>3</w:t>
      </w:r>
      <w:r w:rsidR="00F6143F">
        <w:rPr>
          <w:rFonts w:cs="Times New Roman" w:eastAsia="Times New Roman"/>
          <w:lang w:eastAsia="hr-HR"/>
        </w:rPr>
        <w:t>6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6143F">
        <w:t>MARKO GEČEVIĆ</w:t>
      </w:r>
      <w:r w:rsidR="00B2793F" w:rsidRPr="00B2793F">
        <w:t xml:space="preserve"> </w:t>
      </w:r>
      <w:r w:rsidR="00F6143F">
        <w:t>j.</w:t>
      </w:r>
      <w:r w:rsidR="00C44639">
        <w:t>d</w:t>
      </w:r>
      <w:r w:rsidR="00FE70CF">
        <w:t>.</w:t>
      </w:r>
      <w:r w:rsidR="00ED653B">
        <w:t>o</w:t>
      </w:r>
      <w:r w:rsidR="004A79AE">
        <w:t>.o.</w:t>
      </w:r>
      <w:r w:rsidR="00F6143F">
        <w:t xml:space="preserve"> za trgovinu i uslu</w:t>
      </w:r>
      <w:r w:rsidR="00A95834">
        <w:t>g</w:t>
      </w:r>
      <w:r w:rsidR="00F6143F">
        <w:t>e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F6143F">
        <w:t>Lazina 18</w:t>
      </w:r>
      <w:r w:rsidR="00427A42">
        <w:t xml:space="preserve">, OIB: </w:t>
      </w:r>
      <w:r w:rsidR="00F6143F">
        <w:t>88370783139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E34E42">
        <w:t>MARKO GEČEVIĆ</w:t>
      </w:r>
      <w:r w:rsidR="00E34E42" w:rsidRPr="00B2793F">
        <w:t xml:space="preserve"> </w:t>
      </w:r>
      <w:r w:rsidR="00E34E42">
        <w:t>j.d.o.o. za trgovinu i usluge, Zagreb, Lazina 18, OIB: 88370783139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70553E">
        <w:rPr>
          <w:rFonts w:cs="Times New Roman" w:eastAsia="Times New Roman"/>
          <w:lang w:eastAsia="hr-HR"/>
        </w:rPr>
        <w:t xml:space="preserve"> </w:t>
      </w:r>
      <w:r w:rsidR="00A421C5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F6143F">
        <w:rPr>
          <w:rFonts w:cs="Times New Roman" w:eastAsia="Times New Roman"/>
          <w:lang w:eastAsia="hr-HR"/>
        </w:rPr>
        <w:t>14</w:t>
      </w:r>
      <w:r w:rsidR="00856FA6">
        <w:rPr>
          <w:rFonts w:cs="Times New Roman" w:eastAsia="Times New Roman"/>
          <w:lang w:eastAsia="hr-HR"/>
        </w:rPr>
        <w:t>.</w:t>
      </w:r>
      <w:r w:rsidR="00F6143F">
        <w:rPr>
          <w:rFonts w:cs="Times New Roman" w:eastAsia="Times New Roman"/>
          <w:lang w:eastAsia="hr-HR"/>
        </w:rPr>
        <w:t>184</w:t>
      </w:r>
      <w:r w:rsidR="00856FA6">
        <w:rPr>
          <w:rFonts w:cs="Times New Roman" w:eastAsia="Times New Roman"/>
          <w:lang w:eastAsia="hr-HR"/>
        </w:rPr>
        <w:t>,</w:t>
      </w:r>
      <w:r w:rsidR="00F6143F">
        <w:rPr>
          <w:rFonts w:cs="Times New Roman" w:eastAsia="Times New Roman"/>
          <w:lang w:eastAsia="hr-HR"/>
        </w:rPr>
        <w:t>63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</w:t>
      </w:r>
      <w:r w:rsidR="00420EFB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</w:t>
      </w:r>
      <w:r w:rsidR="0070553E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ED653B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AD4BAF">
        <w:rPr>
          <w:rFonts w:cs="Times New Roman" w:eastAsia="Times New Roman"/>
          <w:lang w:eastAsia="hr-HR"/>
        </w:rPr>
        <w:t xml:space="preserve">, v. r. </w:t>
      </w:r>
    </w:p>
    <w:p w:rsidRDefault="00AD4BAF" w:rsidP="00907AB4" w:rsidR="00AD4BAF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AD4BAF" w:rsidP="004A36CD" w:rsidR="00AD4BAF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AD4BAF" w:rsidP="00907AB4" w:rsidR="00AD4BAF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0EF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C7BEC"/>
    <w:rsid w:val="0061338A"/>
    <w:rsid w:val="00640D1E"/>
    <w:rsid w:val="00682189"/>
    <w:rsid w:val="006B6789"/>
    <w:rsid w:val="006B7119"/>
    <w:rsid w:val="0070553E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B2898"/>
    <w:rsid w:val="009D1C66"/>
    <w:rsid w:val="009F26F0"/>
    <w:rsid w:val="00A1720E"/>
    <w:rsid w:val="00A421C5"/>
    <w:rsid w:val="00A454AD"/>
    <w:rsid w:val="00A80E54"/>
    <w:rsid w:val="00A95834"/>
    <w:rsid w:val="00AD4BAF"/>
    <w:rsid w:val="00B2793F"/>
    <w:rsid w:val="00B37838"/>
    <w:rsid w:val="00B47457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34E42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B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4BA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4BA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4BA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B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4BA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4BA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4BA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St-1236/2018</izvorni_sadrzaj>
    <derivirana_varijabla naziv="DomainObject.Predmet.OznakaBroj_1">St-1236/2018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GEČEVIĆ j.d.o.o. zastupanog po punomoćniku Marko Gečević</izvorni_sadrzaj>
    <derivirana_varijabla naziv="DomainObject.Predmet.ProtustrankaFormated_1">  MARKO GEČEVIĆ j.d.o.o. zastupanog po punomoćniku Marko Gečević</derivirana_varijabla>
  </DomainObject.Predmet.ProtustrankaFormated>
  <DomainObject.Predmet.ProtustrankaFormatedOIB>
    <izvorni_sadrzaj>  MARKO GEČEVIĆ j.d.o.o., OIB 88370783139 zastupanog po punomoćniku Marko Gečević</izvorni_sadrzaj>
    <derivirana_varijabla naziv="DomainObject.Predmet.ProtustrankaFormatedOIB_1">  MARKO GEČEVIĆ j.d.o.o., OIB 88370783139 zastupanog po punomoćniku Marko Gečević</derivirana_varijabla>
  </DomainObject.Predmet.ProtustrankaFormatedOIB>
  <DomainObject.Predmet.ProtustrankaFormatedWithAdress>
    <izvorni_sadrzaj> MARKO GEČEVIĆ j.d.o.o., Lazina 18, 10000 Zagreb zastupanog po punomoćniku Marko Gečević</izvorni_sadrzaj>
    <derivirana_varijabla naziv="DomainObject.Predmet.ProtustrankaFormatedWithAdress_1"> MARKO GEČEVIĆ j.d.o.o., Lazina 18, 10000 Zagreb zastupanog po punomoćniku Marko Gečević</derivirana_varijabla>
  </DomainObject.Predmet.ProtustrankaFormatedWithAdress>
  <DomainObject.Predmet.ProtustrankaFormatedWithAdressOIB>
    <izvorni_sadrzaj> MARKO GEČEVIĆ j.d.o.o., OIB 88370783139, Lazina 18, 10000 Zagreb zastupanog po punomoćniku Marko Gečević</izvorni_sadrzaj>
    <derivirana_varijabla naziv="DomainObject.Predmet.ProtustrankaFormatedWithAdressOIB_1"> MARKO GEČEVIĆ j.d.o.o., OIB 88370783139, Lazina 18, 10000 Zagreb zastupanog po punomoćniku Marko Gečević</derivirana_varijabla>
  </DomainObject.Predmet.ProtustrankaFormatedWithAdressOIB>
  <DomainObject.Predmet.ProtustrankaWithAdress>
    <izvorni_sadrzaj>MARKO GEČEVIĆ j.d.o.o. Lazina 18, 10000 Zagreb</izvorni_sadrzaj>
    <derivirana_varijabla naziv="DomainObject.Predmet.ProtustrankaWithAdress_1">MARKO GEČEVIĆ j.d.o.o. Lazina 18, 10000 Zagreb</derivirana_varijabla>
  </DomainObject.Predmet.ProtustrankaWithAdress>
  <DomainObject.Predmet.ProtustrankaWithAdressOIB>
    <izvorni_sadrzaj>MARKO GEČEVIĆ j.d.o.o., OIB 88370783139, Lazina 18, 10000 Zagreb</izvorni_sadrzaj>
    <derivirana_varijabla naziv="DomainObject.Predmet.ProtustrankaWithAdressOIB_1">MARKO GEČEVIĆ j.d.o.o., OIB 88370783139, Lazina 18, 10000 Zagreb</derivirana_varijabla>
  </DomainObject.Predmet.ProtustrankaWithAdressOIB>
  <DomainObject.Predmet.ProtustrankaNazivFormated>
    <izvorni_sadrzaj>MARKO GEČEVIĆ j.d.o.o.</izvorni_sadrzaj>
    <derivirana_varijabla naziv="DomainObject.Predmet.ProtustrankaNazivFormated_1">MARKO GEČEVIĆ j.d.o.o.</derivirana_varijabla>
  </DomainObject.Predmet.ProtustrankaNazivFormated>
  <DomainObject.Predmet.ProtustrankaNazivFormatedOIB>
    <izvorni_sadrzaj>MARKO GEČEVIĆ j.d.o.o., OIB 88370783139</izvorni_sadrzaj>
    <derivirana_varijabla naziv="DomainObject.Predmet.ProtustrankaNazivFormatedOIB_1">MARKO GEČEVIĆ j.d.o.o., OIB 88370783139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GEČEVIĆ j.d.o.o. zastupanog po punomoćniku Marko Gečević</item>
    </izvorni_sadrzaj>
    <derivirana_varijabla naziv="DomainObject.Predmet.ProtuStrankaListFormated_1">
      <item>MARKO GEČEVIĆ j.d.o.o. zastupanog po punomoćniku Marko Gečević</item>
    </derivirana_varijabla>
  </DomainObject.Predmet.ProtuStrankaListFormated>
  <DomainObject.Predmet.ProtuStrankaListFormatedOIB>
    <izvorni_sadrzaj>
      <item>MARKO GEČEVIĆ j.d.o.o., OIB 88370783139 zastupanog po punomoćniku Marko Gečević</item>
    </izvorni_sadrzaj>
    <derivirana_varijabla naziv="DomainObject.Predmet.ProtuStrankaListFormatedOIB_1">
      <item>MARKO GEČEVIĆ j.d.o.o., OIB 88370783139 zastupanog po punomoćniku Marko Gečević</item>
    </derivirana_varijabla>
  </DomainObject.Predmet.ProtuStrankaListFormatedOIB>
  <DomainObject.Predmet.ProtuStrankaListFormatedWithAdress>
    <izvorni_sadrzaj>
      <item>MARKO GEČEVIĆ j.d.o.o., Lazina 18, 10000 Zagreb zastupanog po punomoćniku Marko Gečević</item>
    </izvorni_sadrzaj>
    <derivirana_varijabla naziv="DomainObject.Predmet.ProtuStrankaListFormatedWithAdress_1">
      <item>MARKO GEČEVIĆ j.d.o.o., Lazina 18, 10000 Zagreb zastupanog po punomoćniku Marko Gečević</item>
    </derivirana_varijabla>
  </DomainObject.Predmet.ProtuStrankaListFormatedWithAdress>
  <DomainObject.Predmet.ProtuStrankaListFormatedWithAdressOIB>
    <izvorni_sadrzaj>
      <item>MARKO GEČEVIĆ j.d.o.o., OIB 88370783139, Lazina 18, 10000 Zagreb zastupanog po punomoćniku Marko Gečević</item>
    </izvorni_sadrzaj>
    <derivirana_varijabla naziv="DomainObject.Predmet.ProtuStrankaListFormatedWithAdressOIB_1">
      <item>MARKO GEČEVIĆ j.d.o.o., OIB 88370783139, Lazina 18, 10000 Zagreb zastupanog po punomoćniku Marko Gečević</item>
    </derivirana_varijabla>
  </DomainObject.Predmet.ProtuStrankaListFormatedWithAdressOIB>
  <DomainObject.Predmet.ProtuStrankaListNazivFormated>
    <izvorni_sadrzaj>
      <item>MARKO GEČEVIĆ j.d.o.o.</item>
    </izvorni_sadrzaj>
    <derivirana_varijabla naziv="DomainObject.Predmet.ProtuStrankaListNazivFormated_1">
      <item>MARKO GEČEVIĆ j.d.o.o.</item>
    </derivirana_varijabla>
  </DomainObject.Predmet.ProtuStrankaListNazivFormated>
  <DomainObject.Predmet.ProtuStrankaListNazivFormatedOIB>
    <izvorni_sadrzaj>
      <item>MARKO GEČEVIĆ j.d.o.o., OIB 88370783139</item>
    </izvorni_sadrzaj>
    <derivirana_varijabla naziv="DomainObject.Predmet.ProtuStrankaListNazivFormatedOIB_1">
      <item>MARKO GEČEVIĆ j.d.o.o., OIB 88370783139</item>
    </derivirana_varijabla>
  </DomainObject.Predmet.ProtuStrankaListNazivFormatedOIB>
  <DomainObject.Predmet.OstaliListFormated>
    <izvorni_sadrzaj>
      <item>Marko Gečević punomoćnik sudionika u postupku MARKO GEČEVIĆ j.d.o.o.</item>
    </izvorni_sadrzaj>
    <derivirana_varijabla naziv="DomainObject.Predmet.OstaliListFormated_1">
      <item>Marko Gečević punomoćnik sudionika u postupku MARKO GEČEVIĆ j.d.o.o.</item>
    </derivirana_varijabla>
  </DomainObject.Predmet.OstaliListFormated>
  <DomainObject.Predmet.OstaliListFormatedOIB>
    <izvorni_sadrzaj>
      <item>Marko Gečević, OIB 29376536210 punomoćnik sudionika u postupku MARKO GEČEVIĆ j.d.o.o.</item>
    </izvorni_sadrzaj>
    <derivirana_varijabla naziv="DomainObject.Predmet.OstaliListFormatedOIB_1">
      <item>Marko Gečević, OIB 29376536210 punomoćnik sudionika u postupku MARKO GEČEVIĆ j.d.o.o.</item>
    </derivirana_varijabla>
  </DomainObject.Predmet.OstaliListFormatedOIB>
  <DomainObject.Predmet.OstaliListFormatedWithAdress>
    <izvorni_sadrzaj>
      <item>Marko Gečević, Lazina 18, 10000 Zagreb punomoćnik sudionika u postupku MARKO GEČEVIĆ j.d.o.o.</item>
    </izvorni_sadrzaj>
    <derivirana_varijabla naziv="DomainObject.Predmet.OstaliListFormatedWithAdress_1">
      <item>Marko Gečević, Lazina 18, 10000 Zagreb punomoćnik sudionika u postupku MARKO GEČEVIĆ j.d.o.o.</item>
    </derivirana_varijabla>
  </DomainObject.Predmet.OstaliListFormatedWithAdress>
  <DomainObject.Predmet.OstaliListFormatedWithAdressOIB>
    <izvorni_sadrzaj>
      <item>Marko Gečević, OIB 29376536210, Lazina 18, 10000 Zagreb punomoćnik sudionika u postupku MARKO GEČEVIĆ j.d.o.o.</item>
    </izvorni_sadrzaj>
    <derivirana_varijabla naziv="DomainObject.Predmet.OstaliListFormatedWithAdressOIB_1">
      <item>Marko Gečević, OIB 29376536210, Lazina 18, 10000 Zagreb punomoćnik sudionika u postupku MARKO GEČEVIĆ j.d.o.o.</item>
    </derivirana_varijabla>
  </DomainObject.Predmet.OstaliListFormatedWithAdressOIB>
  <DomainObject.Predmet.OstaliListNazivFormated>
    <izvorni_sadrzaj>
      <item>Marko Gečević</item>
    </izvorni_sadrzaj>
    <derivirana_varijabla naziv="DomainObject.Predmet.OstaliListNazivFormated_1">
      <item>Marko Gečević</item>
    </derivirana_varijabla>
  </DomainObject.Predmet.OstaliListNazivFormated>
  <DomainObject.Predmet.OstaliListNazivFormatedOIB>
    <izvorni_sadrzaj>
      <item>Marko Gečević, OIB 29376536210</item>
    </izvorni_sadrzaj>
    <derivirana_varijabla naziv="DomainObject.Predmet.OstaliListNazivFormatedOIB_1">
      <item>Marko Gečević, OIB 29376536210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GEČEVIĆ j.d.o.o.</izvorni_sadrzaj>
    <derivirana_varijabla naziv="DomainObject.Predmet.ProtustrankaIDrugi_1">MARKO GEČEVIĆ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GEČEVIĆ j.d.o.o., OIB 88370783139, Lazina 18, 10000 Zagreb</izvorni_sadrzaj>
    <derivirana_varijabla naziv="DomainObject.Predmet.ProtustrankaIDrugiAdressOIB_1">MARKO GEČEVIĆ j.d.o.o., OIB 88370783139, Lazina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GEČEVIĆ j.d.o.o.</item>
      <item>Marko Gečević</item>
    </izvorni_sadrzaj>
    <derivirana_varijabla naziv="DomainObject.Predmet.SudioniciListNaziv_1">
      <item>FINA Regionalni centar Zagreb</item>
      <item>MARKO GEČEVIĆ j.d.o.o.</item>
      <item>Marko Gečević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GEČEVIĆ j.d.o.o., OIB 88370783139, Lazina 18,10000 Zagreb</item>
      <item>Marko Gečević, OIB 29376536210, Lazina 18,10000 Zagreb</item>
    </izvorni_sadrzaj>
    <derivirana_varijabla naziv="DomainObject.Predmet.SudioniciListAdressOIB_1">
      <item>FINA Regionalni centar Zagreb, OIB 85821130368, Trg svibanjskih žrtava 1995. br. 1,10000 Zagreb</item>
      <item>MARKO GEČEVIĆ j.d.o.o., OIB 88370783139, Lazina 18,10000 Zagreb</item>
      <item>Marko Gečević, OIB 29376536210, Lazina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88370783139</item>
      <item>, OIB 29376536210</item>
    </izvorni_sadrzaj>
    <derivirana_varijabla naziv="DomainObject.Predmet.SudioniciListNazivOIB_1">
      <item>, OIB 85821130368</item>
      <item>, OIB 88370783139</item>
      <item>, OIB 29376536210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F8598-4567-44DC-BA7A-D83045236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1504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2018-08-24T06:06:00Z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2018-08-28T11:44:00Z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