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54be2" w14:paraId="e054be2" w:rsidRDefault="00817535" w:rsidP="008B0DE2" w:rsidR="008B0DE2">
      <w:pPr>
        <w15:collapsed w:val="false"/>
        <w:rPr>
          <w:b/>
          <w:bCs/>
          <w:i/>
          <w:iCs/>
        </w:rPr>
      </w:pPr>
      <w:bookmarkStart w:name="_GoBack" w:id="0"/>
      <w:bookmarkEnd w:id="0"/>
      <w:r w:rsidRPr="00817535">
        <w:rPr>
          <w:b/>
          <w:bCs/>
          <w:i/>
          <w:iCs/>
        </w:rPr>
        <w:t xml:space="preserve">                   </w:t>
      </w:r>
      <w:r w:rsidRPr="00817535">
        <w:rPr>
          <w:b/>
          <w:bCs/>
          <w:i/>
          <w:iCs/>
          <w:noProof/>
          <w:color w:val="0000FF"/>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8B0DE2" w:rsidP="008B0DE2" w:rsidR="008B0DE2" w:rsidRPr="00203A61">
      <w:pPr>
        <w:rPr>
          <w:b/>
        </w:rPr>
      </w:pPr>
      <w:r w:rsidRPr="00203A61">
        <w:rPr>
          <w:b/>
        </w:rPr>
        <w:t>REPUBLIKA HRVATSKA</w:t>
      </w:r>
    </w:p>
    <w:p w:rsidRDefault="008B0DE2" w:rsidP="008B0DE2" w:rsidR="008B0DE2">
      <w:pPr>
        <w:rPr>
          <w:b/>
        </w:rPr>
      </w:pPr>
      <w:r w:rsidRPr="00203A61">
        <w:rPr>
          <w:b/>
        </w:rPr>
        <w:t>TRGOVAČKI SUD U SPLITU</w:t>
      </w:r>
    </w:p>
    <w:p w:rsidRDefault="008B0DE2" w:rsidP="008B0DE2" w:rsidR="008B0DE2" w:rsidRPr="00203A61">
      <w:pPr>
        <w:rPr>
          <w:b/>
        </w:rPr>
      </w:pPr>
      <w:r>
        <w:rPr>
          <w:b/>
        </w:rPr>
        <w:t>Split, Sukoišanska 6</w:t>
      </w:r>
    </w:p>
    <w:p w:rsidRDefault="008B0DE2" w:rsidP="008B0DE2" w:rsidR="008B0DE2" w:rsidRPr="00203A61">
      <w:pPr>
        <w:jc w:val="right"/>
        <w:rPr>
          <w:b/>
        </w:rPr>
      </w:pPr>
      <w:r w:rsidRPr="00203A61">
        <w:rPr>
          <w:b/>
        </w:rPr>
        <w:t>Posl. br. 18 St-</w:t>
      </w:r>
      <w:r w:rsidR="001E7802">
        <w:rPr>
          <w:b/>
        </w:rPr>
        <w:t>58</w:t>
      </w:r>
      <w:r w:rsidR="003E4904">
        <w:rPr>
          <w:b/>
        </w:rPr>
        <w:t>/2017</w:t>
      </w:r>
    </w:p>
    <w:p w:rsidRDefault="008B0DE2" w:rsidP="008B0DE2" w:rsidR="008B0DE2" w:rsidRPr="00203A61">
      <w:pPr>
        <w:jc w:val="right"/>
        <w:rPr>
          <w:b/>
        </w:rPr>
      </w:pPr>
    </w:p>
    <w:p w:rsidRDefault="008B0DE2" w:rsidP="008B0DE2" w:rsidR="008B0DE2" w:rsidRPr="00203A61">
      <w:pPr>
        <w:jc w:val="center"/>
        <w:rPr>
          <w:b/>
        </w:rPr>
      </w:pPr>
    </w:p>
    <w:p w:rsidRDefault="008B0DE2" w:rsidP="008B0DE2" w:rsidR="008B0DE2" w:rsidRPr="00203A61">
      <w:pPr>
        <w:jc w:val="center"/>
        <w:rPr>
          <w:b/>
        </w:rPr>
      </w:pPr>
      <w:r w:rsidRPr="00203A61">
        <w:rPr>
          <w:b/>
        </w:rPr>
        <w:t>R E P U B L I K A    H R V A T S K A</w:t>
      </w:r>
    </w:p>
    <w:p w:rsidRDefault="008B0DE2" w:rsidP="008B0DE2" w:rsidR="008B0DE2" w:rsidRPr="00203A61">
      <w:pPr>
        <w:jc w:val="center"/>
        <w:rPr>
          <w:b/>
        </w:rPr>
      </w:pPr>
    </w:p>
    <w:p w:rsidRDefault="008B0DE2" w:rsidP="008B0DE2" w:rsidR="008B0DE2" w:rsidRPr="00203A61">
      <w:pPr>
        <w:jc w:val="center"/>
        <w:rPr>
          <w:b/>
        </w:rPr>
      </w:pPr>
      <w:r w:rsidRPr="00203A61">
        <w:rPr>
          <w:b/>
        </w:rPr>
        <w:t>R J E Š E N J E</w:t>
      </w:r>
    </w:p>
    <w:p w:rsidRDefault="008B0DE2" w:rsidP="008B0DE2" w:rsidR="008B0DE2" w:rsidRPr="00203A61">
      <w:pPr>
        <w:rPr>
          <w:b/>
        </w:rPr>
      </w:pPr>
    </w:p>
    <w:p w:rsidRDefault="008B0DE2" w:rsidP="008B0DE2" w:rsidR="008B0DE2" w:rsidRPr="00203A61">
      <w:pPr>
        <w:jc w:val="both"/>
      </w:pPr>
      <w:r w:rsidRPr="00203A61">
        <w:tab/>
        <w:t xml:space="preserve">Trgovački sud u Splitu, po sucu tog suda Katarini Franković, kao sucu pojedincu, u stečajnom postupku nad dužnikom </w:t>
      </w:r>
      <w:r w:rsidR="001E7802" w:rsidRPr="001E7802">
        <w:t>Stečajna masa iza PRADA d.o.o. u stečaju, MBS: 060394104, OIB: 66326845320 sa sjedištem: Podstrana, Stjepana Radića 49, zastupana po stečajnom upravitelju Marko Bitanga, OIB: 53393072664, Podstrana, Stjepana Radića 49</w:t>
      </w:r>
      <w:r w:rsidRPr="00203A61">
        <w:t xml:space="preserve">, izvan ročišta, dana </w:t>
      </w:r>
      <w:r>
        <w:t>1</w:t>
      </w:r>
      <w:r w:rsidR="003F6DB4">
        <w:t>3</w:t>
      </w:r>
      <w:r w:rsidRPr="00203A61">
        <w:t xml:space="preserve">. </w:t>
      </w:r>
      <w:r w:rsidR="009268D5">
        <w:t>prosinca</w:t>
      </w:r>
      <w:r w:rsidRPr="00203A61">
        <w:t xml:space="preserve"> 201</w:t>
      </w:r>
      <w:r>
        <w:t>8</w:t>
      </w:r>
      <w:r w:rsidRPr="00203A61">
        <w:t>. godine</w:t>
      </w:r>
    </w:p>
    <w:p w:rsidRDefault="00817535" w:rsidP="008B0DE2" w:rsidR="00817535" w:rsidRPr="00817535">
      <w:pPr>
        <w:keepNext/>
        <w:spacing w:after="60" w:before="240"/>
        <w:outlineLvl w:val="1"/>
      </w:pPr>
    </w:p>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9268D5" w:rsidR="004F496B">
      <w:pPr>
        <w:pStyle w:val="Tijeloteksta"/>
        <w:numPr>
          <w:ilvl w:val="0"/>
          <w:numId w:val="2"/>
        </w:numPr>
        <w:rPr>
          <w:szCs w:val="24"/>
        </w:rPr>
      </w:pPr>
      <w:r w:rsidRPr="004563A9">
        <w:rPr>
          <w:szCs w:val="24"/>
        </w:rPr>
        <w:t xml:space="preserve">Utvrđuje se nagrada </w:t>
      </w:r>
      <w:r w:rsidR="00DE1EDD">
        <w:rPr>
          <w:szCs w:val="24"/>
        </w:rPr>
        <w:t>s</w:t>
      </w:r>
      <w:r w:rsidRPr="004563A9">
        <w:rPr>
          <w:szCs w:val="24"/>
        </w:rPr>
        <w:t xml:space="preserve">tečajnom upravitelju </w:t>
      </w:r>
      <w:r w:rsidR="009268D5" w:rsidRPr="009268D5">
        <w:rPr>
          <w:szCs w:val="24"/>
        </w:rPr>
        <w:t>Marko Bitanga, OIB: 53393072664, Podstrana, Stjepana Radića 49</w:t>
      </w:r>
      <w:r w:rsidR="009268D5">
        <w:rPr>
          <w:szCs w:val="24"/>
        </w:rPr>
        <w:t xml:space="preserve"> </w:t>
      </w:r>
      <w:r w:rsidR="00DE1EDD">
        <w:rPr>
          <w:szCs w:val="24"/>
        </w:rPr>
        <w:t xml:space="preserve">za obavljene poslove </w:t>
      </w:r>
      <w:r w:rsidRPr="004563A9">
        <w:rPr>
          <w:szCs w:val="24"/>
        </w:rPr>
        <w:t xml:space="preserve">stečajnog upravitelja u </w:t>
      </w:r>
      <w:r w:rsidR="00DE1EDD">
        <w:rPr>
          <w:szCs w:val="24"/>
        </w:rPr>
        <w:t>stečajnom</w:t>
      </w:r>
      <w:r>
        <w:rPr>
          <w:szCs w:val="24"/>
        </w:rPr>
        <w:t xml:space="preserve"> postupku nad</w:t>
      </w:r>
      <w:r w:rsidRPr="004563A9">
        <w:rPr>
          <w:szCs w:val="24"/>
        </w:rPr>
        <w:t xml:space="preserve"> stečajnim dužnikom u </w:t>
      </w:r>
      <w:r w:rsidR="009600F7">
        <w:rPr>
          <w:szCs w:val="24"/>
        </w:rPr>
        <w:t>bruto</w:t>
      </w:r>
      <w:r w:rsidRPr="004563A9">
        <w:rPr>
          <w:szCs w:val="24"/>
        </w:rPr>
        <w:t xml:space="preserve"> iznosu od </w:t>
      </w:r>
      <w:r w:rsidR="008B0DE2">
        <w:rPr>
          <w:szCs w:val="24"/>
        </w:rPr>
        <w:t>3.000,00</w:t>
      </w:r>
      <w:r w:rsidR="00A4699D" w:rsidRPr="00A4699D">
        <w:rPr>
          <w:szCs w:val="24"/>
        </w:rPr>
        <w:t xml:space="preserve"> </w:t>
      </w:r>
      <w:r w:rsidR="00833792" w:rsidRPr="00833792">
        <w:rPr>
          <w:szCs w:val="24"/>
        </w:rPr>
        <w:t>kuna</w:t>
      </w:r>
      <w:r w:rsidRPr="004563A9">
        <w:rPr>
          <w:szCs w:val="24"/>
        </w:rPr>
        <w:t>.</w:t>
      </w:r>
    </w:p>
    <w:p w:rsidRDefault="00F4329B" w:rsidP="009268D5" w:rsidR="00F4329B">
      <w:pPr>
        <w:pStyle w:val="Tijeloteksta"/>
        <w:numPr>
          <w:ilvl w:val="0"/>
          <w:numId w:val="2"/>
        </w:numPr>
        <w:rPr>
          <w:szCs w:val="24"/>
        </w:rPr>
      </w:pPr>
      <w:r>
        <w:rPr>
          <w:szCs w:val="24"/>
        </w:rPr>
        <w:t>Nakon pravomoćnosti toč. I ovog rješenja n</w:t>
      </w:r>
      <w:r w:rsidRPr="00F4329B">
        <w:rPr>
          <w:szCs w:val="24"/>
        </w:rPr>
        <w:t>alaže se računovodstvu iz sredstava Fonda za pokriće troškova stečajnog postupka koji se ne mogu namiriti iz imovine dužnik</w:t>
      </w:r>
      <w:r>
        <w:rPr>
          <w:szCs w:val="24"/>
        </w:rPr>
        <w:t xml:space="preserve">a (zbirne kartice) isplatiti: </w:t>
      </w:r>
      <w:r w:rsidRPr="00F4329B">
        <w:rPr>
          <w:szCs w:val="24"/>
        </w:rPr>
        <w:t xml:space="preserve">bruto iznos od 3.000,00 kuna stečajnom upravitelju </w:t>
      </w:r>
      <w:r w:rsidR="009268D5" w:rsidRPr="009268D5">
        <w:rPr>
          <w:szCs w:val="24"/>
        </w:rPr>
        <w:t>Marko Bitanga, OIB: 53393072664, Podstrana, Stjepana Radića 49</w:t>
      </w:r>
      <w:r w:rsidRPr="00F4329B">
        <w:rPr>
          <w:szCs w:val="24"/>
        </w:rPr>
        <w:t>.</w:t>
      </w:r>
    </w:p>
    <w:p w:rsidRDefault="00962BF1" w:rsidP="00962BF1" w:rsidR="00962BF1">
      <w:pPr>
        <w:pStyle w:val="Tijeloteksta"/>
        <w:ind w:left="720"/>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CC793F" w:rsidP="00CC793F" w:rsidR="00CC793F">
      <w:pPr>
        <w:ind w:firstLine="708"/>
        <w:jc w:val="both"/>
      </w:pPr>
      <w:r>
        <w:t>Rješenjem ovog suda posl.br. St-1111/2015 od 25. siječnja 2016. godine, otvoren je i zaključen skraćeni stečajni postupak nad dužnikom PRADA d.o.o., Split, Blatine 10, OIB: 54046937814.</w:t>
      </w:r>
    </w:p>
    <w:p w:rsidRDefault="00CC793F" w:rsidP="00CC793F" w:rsidR="00CC793F">
      <w:pPr>
        <w:ind w:firstLine="708"/>
        <w:jc w:val="both"/>
      </w:pPr>
    </w:p>
    <w:p w:rsidRDefault="00CC793F" w:rsidP="00CC793F" w:rsidR="00852391">
      <w:pPr>
        <w:ind w:firstLine="708"/>
        <w:jc w:val="both"/>
      </w:pPr>
      <w:r>
        <w:t>Rješenjem Trgovačkog suda u Splitu posl.br. St- 58/2017 od 07. rujna  2018. godine određen je nastavak stečajnog postupka nad Stečajna masa iza PRADA d.o.o. u stečaju, te je imenovan kao stečajni upravitelj sa liste A suda Marko Bitanga, OIB: 53393072664, Podstrana, Stjepana Radića 49 .</w:t>
      </w:r>
    </w:p>
    <w:p w:rsidRDefault="00CC793F" w:rsidP="00CC793F" w:rsidR="00CC793F" w:rsidRPr="00606628">
      <w:pPr>
        <w:ind w:firstLine="708"/>
        <w:jc w:val="both"/>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FD2C78">
        <w:t>SZ-a</w:t>
      </w:r>
      <w:r w:rsidR="009005FF" w:rsidRPr="009005FF">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606628" w:rsidP="008B0DE2" w:rsidR="008B0DE2">
      <w:pPr>
        <w:pStyle w:val="Tijeloteksta"/>
        <w:ind w:firstLine="708"/>
        <w:rPr>
          <w:szCs w:val="24"/>
        </w:rPr>
      </w:pPr>
      <w:r w:rsidRPr="00606628">
        <w:rPr>
          <w:szCs w:val="24"/>
        </w:rPr>
        <w:t xml:space="preserve">Prema članku 94. SZ-a </w:t>
      </w:r>
      <w:r w:rsidR="008B0DE2">
        <w:rPr>
          <w:szCs w:val="24"/>
        </w:rPr>
        <w:t xml:space="preserve">st. 1 i 2 </w:t>
      </w:r>
      <w:r w:rsidRPr="00606628">
        <w:rPr>
          <w:szCs w:val="24"/>
        </w:rPr>
        <w:t>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8B0DE2" w:rsidRPr="008B0DE2">
        <w:rPr>
          <w:szCs w:val="24"/>
        </w:rPr>
        <w:t xml:space="preserve">Ako u stečajnom postupku nema sredstava za nagradu i naknadu </w:t>
      </w:r>
      <w:r w:rsidR="008B0DE2" w:rsidRPr="008B0DE2">
        <w:rPr>
          <w:szCs w:val="24"/>
        </w:rPr>
        <w:lastRenderedPageBreak/>
        <w:t>troškova stečajnog upravitelja, nagrada i naknada troškova isplatit će se iz sredstava Fonda za namirenje troškova stečajnog postupka (st. 6.).</w:t>
      </w:r>
    </w:p>
    <w:p w:rsidRDefault="00F6408B" w:rsidP="00D51884" w:rsidR="00F6408B">
      <w:pPr>
        <w:pStyle w:val="Tijeloteksta"/>
        <w:ind w:firstLine="708"/>
        <w:rPr>
          <w:szCs w:val="24"/>
        </w:rPr>
      </w:pPr>
    </w:p>
    <w:p w:rsidRDefault="00DE1EDD" w:rsidP="00DE1EDD" w:rsidR="00DE1EDD">
      <w:pPr>
        <w:pStyle w:val="Tijeloteksta"/>
        <w:ind w:firstLine="708"/>
        <w:rPr>
          <w:szCs w:val="24"/>
        </w:rPr>
      </w:pPr>
      <w:r w:rsidRPr="00DE1EDD">
        <w:rPr>
          <w:szCs w:val="24"/>
        </w:rPr>
        <w:t>Članak 2.</w:t>
      </w:r>
      <w:r w:rsidRPr="00DE1EDD">
        <w:t xml:space="preserve"> </w:t>
      </w:r>
      <w:r w:rsidRPr="00DE1EDD">
        <w:rPr>
          <w:szCs w:val="24"/>
        </w:rPr>
        <w:t>Uredbe o kriterijima i načinu obračuna i plaćanja nagrade stečajnim upraviteljima (Narodne novine broj 105/15, dalje u tekstu Uredba)</w:t>
      </w:r>
      <w:r>
        <w:rPr>
          <w:szCs w:val="24"/>
        </w:rPr>
        <w:t xml:space="preserve"> propisuje da Stečajni upravitelj</w:t>
      </w:r>
      <w:r w:rsidRPr="00DE1EDD">
        <w:rPr>
          <w:szCs w:val="24"/>
        </w:rPr>
        <w:t xml:space="preserve"> </w:t>
      </w:r>
      <w:r>
        <w:rPr>
          <w:szCs w:val="24"/>
        </w:rPr>
        <w:t>ima</w:t>
      </w:r>
      <w:r w:rsidRPr="00DE1EDD">
        <w:rPr>
          <w:szCs w:val="24"/>
        </w:rPr>
        <w:t xml:space="preserve"> pravo na nagradu za obavljene poslove.</w:t>
      </w:r>
    </w:p>
    <w:p w:rsidRDefault="008B0DE2" w:rsidP="008B0DE2" w:rsidR="008B0DE2" w:rsidRPr="008B0DE2">
      <w:pPr>
        <w:pStyle w:val="Tijeloteksta"/>
        <w:rPr>
          <w:szCs w:val="24"/>
        </w:rPr>
      </w:pPr>
    </w:p>
    <w:p w:rsidRDefault="008B0DE2" w:rsidP="008B0DE2" w:rsidR="008B0DE2">
      <w:pPr>
        <w:pStyle w:val="Tijeloteksta"/>
        <w:ind w:firstLine="708"/>
        <w:rPr>
          <w:szCs w:val="24"/>
        </w:rPr>
      </w:pPr>
      <w:r w:rsidRPr="008B0DE2">
        <w:rPr>
          <w:szCs w:val="24"/>
        </w:rPr>
        <w:t>Sukladno odredbi čl. 5. st. 1. Uredbe sud rješenjem utvrđuje visinu nagrade, uzimajući u obzir obujam i složenost poslova, rad stečajnog upravitelja na ispitivanju tražbina te vrijednost unovčene stečajne mase.</w:t>
      </w:r>
    </w:p>
    <w:p w:rsidRDefault="008B0DE2" w:rsidP="008B0DE2" w:rsidR="008B0DE2" w:rsidRPr="008B0DE2">
      <w:pPr>
        <w:pStyle w:val="Tijeloteksta"/>
        <w:ind w:firstLine="708"/>
        <w:rPr>
          <w:szCs w:val="24"/>
        </w:rPr>
      </w:pPr>
    </w:p>
    <w:p w:rsidRDefault="008B0DE2" w:rsidP="008B0DE2" w:rsidR="008B0DE2" w:rsidRPr="008B0DE2">
      <w:pPr>
        <w:pStyle w:val="Tijeloteksta"/>
        <w:ind w:firstLine="708"/>
        <w:rPr>
          <w:szCs w:val="24"/>
        </w:rPr>
      </w:pPr>
      <w:r>
        <w:rPr>
          <w:szCs w:val="24"/>
        </w:rPr>
        <w:t>Prema stavu iz odluke Visokog trgovačkog suda Republike Hrvatske Pž-5846/17</w:t>
      </w:r>
      <w:r w:rsidR="00F4329B">
        <w:rPr>
          <w:szCs w:val="24"/>
        </w:rPr>
        <w:t>-4</w:t>
      </w:r>
      <w:r>
        <w:rPr>
          <w:szCs w:val="24"/>
        </w:rPr>
        <w:t xml:space="preserve"> od 07.ožujka 2018.g. i</w:t>
      </w:r>
      <w:r w:rsidRPr="008B0DE2">
        <w:rPr>
          <w:szCs w:val="24"/>
        </w:rPr>
        <w:t>z navedenih odredaba proizlazi da stečajni upravitelj ima pravo na nagradu za svoj rad jer je poduzeo radnje i obavio poslove u stečajnom postupku te da unovčenje stečajne mase nije jedini kriterij za odluku suda o nagradi stečajnom upravitelju.</w:t>
      </w:r>
    </w:p>
    <w:p w:rsidRDefault="008B0DE2" w:rsidP="008B0DE2" w:rsidR="008B0DE2" w:rsidRPr="008B0DE2">
      <w:pPr>
        <w:pStyle w:val="Tijeloteksta"/>
        <w:ind w:firstLine="708"/>
        <w:rPr>
          <w:szCs w:val="24"/>
        </w:rPr>
      </w:pPr>
    </w:p>
    <w:p w:rsidRDefault="00F4329B" w:rsidP="008B0DE2" w:rsidR="008B0DE2">
      <w:pPr>
        <w:pStyle w:val="Tijeloteksta"/>
        <w:ind w:firstLine="708"/>
        <w:rPr>
          <w:szCs w:val="24"/>
        </w:rPr>
      </w:pPr>
      <w:r>
        <w:rPr>
          <w:szCs w:val="24"/>
        </w:rPr>
        <w:t>B</w:t>
      </w:r>
      <w:r w:rsidR="008B0DE2" w:rsidRPr="008B0DE2">
        <w:rPr>
          <w:szCs w:val="24"/>
        </w:rPr>
        <w:t>udući da je stečajni upravitelj obavljao određene poslove on ima pravo na nagradu koja se može odrediti primjenom pravila određivanja nagrade kao u prethodnom postupku za privremenog stečajnog upravitelja (u iznosu od 3.000,00 kn do 20.000,00 kn prema odredbi čl. 4. st. 1. Uredbe). Iako nije unovčena stečajna masa, ta se nagrada može isplatiti iz sredstava Fonda za namirenje troškova stečajnog postupka sukladno odredbi čl. 94. st. 6.</w:t>
      </w:r>
    </w:p>
    <w:p w:rsidRDefault="008B0DE2" w:rsidP="00F4329B" w:rsidR="008B0DE2" w:rsidRPr="008B0DE2">
      <w:pPr>
        <w:pStyle w:val="Tijeloteksta"/>
        <w:rPr>
          <w:szCs w:val="24"/>
        </w:rPr>
      </w:pPr>
    </w:p>
    <w:p w:rsidRDefault="00F4329B" w:rsidP="008B0DE2" w:rsidR="008B0DE2">
      <w:pPr>
        <w:pStyle w:val="Tijeloteksta"/>
        <w:ind w:firstLine="708"/>
        <w:rPr>
          <w:szCs w:val="24"/>
        </w:rPr>
      </w:pPr>
      <w:r>
        <w:rPr>
          <w:szCs w:val="24"/>
        </w:rPr>
        <w:t>Prema obuj</w:t>
      </w:r>
      <w:r w:rsidR="008B0DE2" w:rsidRPr="008B0DE2">
        <w:rPr>
          <w:szCs w:val="24"/>
        </w:rPr>
        <w:t>m</w:t>
      </w:r>
      <w:r>
        <w:rPr>
          <w:szCs w:val="24"/>
        </w:rPr>
        <w:t>u</w:t>
      </w:r>
      <w:r w:rsidR="008B0DE2" w:rsidRPr="008B0DE2">
        <w:rPr>
          <w:szCs w:val="24"/>
        </w:rPr>
        <w:t xml:space="preserve"> i složenost</w:t>
      </w:r>
      <w:r>
        <w:rPr>
          <w:szCs w:val="24"/>
        </w:rPr>
        <w:t>i</w:t>
      </w:r>
      <w:r w:rsidR="008B0DE2" w:rsidRPr="008B0DE2">
        <w:rPr>
          <w:szCs w:val="24"/>
        </w:rPr>
        <w:t xml:space="preserve"> poslova koje je stečajni upravitelj poduzeo sukladno odredbi čl. 5. st. 1. Uredbe ima pravo na nagradu u</w:t>
      </w:r>
      <w:r>
        <w:rPr>
          <w:szCs w:val="24"/>
        </w:rPr>
        <w:t xml:space="preserve"> iznosu od 3.000,00 kn. S</w:t>
      </w:r>
      <w:r w:rsidR="008B0DE2" w:rsidRPr="008B0DE2">
        <w:rPr>
          <w:szCs w:val="24"/>
        </w:rPr>
        <w:t xml:space="preserve">tečajni upravitelj poduzeo je radnje u manjem obujmu te su poslovi po svojoj složenosti bili jednostavni. U ovom postupku ispitao je samo </w:t>
      </w:r>
      <w:r w:rsidR="00CC793F">
        <w:rPr>
          <w:szCs w:val="24"/>
        </w:rPr>
        <w:t>dvije pristigle tražbine</w:t>
      </w:r>
      <w:r w:rsidR="008B0DE2" w:rsidRPr="008B0DE2">
        <w:rPr>
          <w:szCs w:val="24"/>
        </w:rPr>
        <w:t xml:space="preserve"> stečajnih vjerovnika, </w:t>
      </w:r>
      <w:r>
        <w:rPr>
          <w:szCs w:val="24"/>
        </w:rPr>
        <w:t>te poslove manje složenosti.</w:t>
      </w:r>
    </w:p>
    <w:p w:rsidRDefault="00585162" w:rsidP="009B2B18" w:rsidR="00585162" w:rsidRPr="00606628">
      <w:pPr>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9005FF" w:rsidP="002C5B4C" w:rsidR="004E31A9" w:rsidRPr="00606628">
      <w:pPr>
        <w:jc w:val="center"/>
        <w:rPr>
          <w:b/>
        </w:rPr>
      </w:pPr>
      <w:r>
        <w:rPr>
          <w:b/>
        </w:rPr>
        <w:t xml:space="preserve">U </w:t>
      </w:r>
      <w:r w:rsidR="00F4329B">
        <w:rPr>
          <w:b/>
        </w:rPr>
        <w:t>Split</w:t>
      </w:r>
      <w:r w:rsidR="004C5535">
        <w:rPr>
          <w:b/>
        </w:rPr>
        <w:t>u</w:t>
      </w:r>
      <w:r w:rsidR="004E31A9" w:rsidRPr="00606628">
        <w:rPr>
          <w:b/>
        </w:rPr>
        <w:t xml:space="preserve">, </w:t>
      </w:r>
      <w:r w:rsidR="00F4329B">
        <w:rPr>
          <w:b/>
        </w:rPr>
        <w:t>1</w:t>
      </w:r>
      <w:r w:rsidR="003F6DB4">
        <w:rPr>
          <w:b/>
        </w:rPr>
        <w:t>3</w:t>
      </w:r>
      <w:r w:rsidR="00A4699D">
        <w:rPr>
          <w:b/>
        </w:rPr>
        <w:t xml:space="preserve">. </w:t>
      </w:r>
      <w:r w:rsidR="009268D5">
        <w:rPr>
          <w:b/>
        </w:rPr>
        <w:t>prosinca</w:t>
      </w:r>
      <w:r w:rsidR="004E31A9" w:rsidRPr="00606628">
        <w:rPr>
          <w:b/>
        </w:rPr>
        <w:t xml:space="preserve"> 201</w:t>
      </w:r>
      <w:r w:rsidR="004C5535">
        <w:rPr>
          <w:b/>
        </w:rPr>
        <w:t>8</w:t>
      </w:r>
      <w:r w:rsidR="004E31A9" w:rsidRPr="00606628">
        <w:rPr>
          <w:b/>
        </w:rPr>
        <w:t>.godine</w:t>
      </w:r>
    </w:p>
    <w:p w:rsidRDefault="004E31A9" w:rsidP="004E31A9" w:rsidR="004E31A9" w:rsidRPr="00606628">
      <w:pPr>
        <w:rPr>
          <w:b/>
        </w:rPr>
      </w:pPr>
    </w:p>
    <w:p w:rsidRDefault="004E31A9" w:rsidP="004E31A9" w:rsidR="004E31A9" w:rsidRPr="00606628"/>
    <w:p w:rsidRDefault="004E31A9" w:rsidP="002C5B4C" w:rsidR="004E31A9" w:rsidRPr="00606628">
      <w:pPr>
        <w:ind w:firstLine="708" w:left="4956"/>
        <w:rPr>
          <w:b/>
        </w:rPr>
      </w:pPr>
      <w:r w:rsidRPr="00606628">
        <w:rPr>
          <w:b/>
        </w:rPr>
        <w:t>Sudac:</w:t>
      </w:r>
    </w:p>
    <w:p w:rsidRDefault="004E31A9" w:rsidP="004E31A9" w:rsidR="004E31A9" w:rsidRPr="00606628">
      <w:pPr>
        <w:rPr>
          <w:b/>
        </w:rPr>
      </w:pPr>
    </w:p>
    <w:p w:rsidRDefault="002C5B4C" w:rsidP="00390CA7" w:rsidR="004E31A9" w:rsidRPr="00606628">
      <w:pPr>
        <w:ind w:left="5664"/>
        <w:rPr>
          <w:b/>
        </w:rPr>
      </w:pPr>
      <w:r w:rsidRPr="00606628">
        <w:rPr>
          <w:b/>
        </w:rPr>
        <w:t>Katarina Franković</w:t>
      </w:r>
    </w:p>
    <w:p w:rsidRDefault="00CF4325" w:rsidP="004E31A9" w:rsidR="00CF4325">
      <w:pPr>
        <w:rPr>
          <w:b/>
        </w:rPr>
      </w:pPr>
    </w:p>
    <w:p w:rsidRDefault="00852391" w:rsidP="004E31A9" w:rsidR="00852391">
      <w:pPr>
        <w:rPr>
          <w:b/>
        </w:rPr>
      </w:pPr>
    </w:p>
    <w:p w:rsidRDefault="00852391" w:rsidP="004E31A9" w:rsidR="00852391" w:rsidRPr="00606628">
      <w:pPr>
        <w:rPr>
          <w:b/>
        </w:rPr>
      </w:pPr>
    </w:p>
    <w:p w:rsidRDefault="00040EE3" w:rsidP="004E31A9" w:rsidR="00040EE3">
      <w:pPr>
        <w:rPr>
          <w:b/>
        </w:rPr>
      </w:pPr>
    </w:p>
    <w:p w:rsidRDefault="004E31A9" w:rsidP="004E31A9" w:rsidR="004E31A9" w:rsidRPr="00606628">
      <w:pPr>
        <w:rPr>
          <w:b/>
        </w:rPr>
      </w:pPr>
      <w:r w:rsidRPr="00606628">
        <w:rPr>
          <w:b/>
        </w:rPr>
        <w:t>POUKA O PRAVNOM LIJEKU</w:t>
      </w:r>
    </w:p>
    <w:p w:rsidRDefault="004E31A9" w:rsidP="00F6408B" w:rsidR="004E31A9" w:rsidRPr="00606628">
      <w:pPr>
        <w:jc w:val="both"/>
      </w:pPr>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 w:rsidRPr="00606628">
        <w:t xml:space="preserve">- </w:t>
      </w:r>
      <w:r w:rsidR="00D906B1">
        <w:t xml:space="preserve">mrežna stranica </w:t>
      </w:r>
      <w:r w:rsidR="0009507E">
        <w:t>e-</w:t>
      </w:r>
      <w:r w:rsidRPr="00606628">
        <w:t>oglasna ploča</w:t>
      </w:r>
      <w:r w:rsidR="004F496B">
        <w:t xml:space="preserve"> suda</w:t>
      </w:r>
    </w:p>
    <w:p w:rsidRDefault="00BB77FC" w:rsidP="004E31A9" w:rsidR="00BB77FC" w:rsidRPr="00606628">
      <w:r>
        <w:t>- stečajni upravitelj</w:t>
      </w:r>
      <w:r w:rsidR="009005FF">
        <w:t>, putem e oglasna ploča suda</w:t>
      </w:r>
      <w:r w:rsidR="00B01921">
        <w:t xml:space="preserve"> </w:t>
      </w:r>
    </w:p>
    <w:sectPr w:rsidSect="00B14637" w:rsidR="00BB77FC" w:rsidRPr="00606628">
      <w:headerReference w:type="default" r:id="rId12"/>
      <w:footerReference w:type="even"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68DD">
      <w:rPr>
        <w:rStyle w:val="Brojstranice"/>
        <w:noProof/>
      </w:rPr>
      <w:t>2</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637" w:rsidP="00B14637" w:rsidR="002C5B4C">
    <w:pPr>
      <w:pStyle w:val="Zaglavlje"/>
      <w:tabs>
        <w:tab w:pos="7515" w:val="left"/>
      </w:tabs>
    </w:pPr>
    <w:r>
      <w:rPr>
        <w:rFonts w:hAnsi="Book Antiqua" w:ascii="Book Antiqua"/>
        <w:b/>
        <w:sz w:val="22"/>
        <w:szCs w:val="22"/>
      </w:rPr>
      <w:tab/>
      <w:t xml:space="preserve">                                                                                                          </w:t>
    </w:r>
    <w:r w:rsidR="00F4329B" w:rsidRPr="00F4329B">
      <w:rPr>
        <w:rFonts w:hAnsi="Book Antiqua" w:ascii="Book Antiqua"/>
        <w:b/>
        <w:sz w:val="22"/>
        <w:szCs w:val="22"/>
      </w:rPr>
      <w:t>Posl. br. 18 St-</w:t>
    </w:r>
    <w:r w:rsidR="00CC793F">
      <w:rPr>
        <w:rFonts w:hAnsi="Book Antiqua" w:ascii="Book Antiqua"/>
        <w:b/>
        <w:sz w:val="22"/>
        <w:szCs w:val="22"/>
      </w:rPr>
      <w:t>58</w:t>
    </w:r>
    <w:r w:rsidR="003E4904">
      <w:rPr>
        <w:rFonts w:hAnsi="Book Antiqua" w:ascii="Book Antiqua"/>
        <w:b/>
        <w:sz w:val="22"/>
        <w:szCs w:val="22"/>
      </w:rPr>
      <w:t>/2017</w:t>
    </w:r>
    <w:r>
      <w:rPr>
        <w:rFonts w:hAnsi="Book Antiqua" w:ascii="Book Antiqua"/>
        <w:b/>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40EE3"/>
    <w:rsid w:val="00080ECC"/>
    <w:rsid w:val="0009507E"/>
    <w:rsid w:val="000D04A8"/>
    <w:rsid w:val="00115617"/>
    <w:rsid w:val="00155ABB"/>
    <w:rsid w:val="001B4843"/>
    <w:rsid w:val="001B6E3C"/>
    <w:rsid w:val="001E7802"/>
    <w:rsid w:val="00217CDB"/>
    <w:rsid w:val="002215D3"/>
    <w:rsid w:val="002809D4"/>
    <w:rsid w:val="00283E52"/>
    <w:rsid w:val="002B3636"/>
    <w:rsid w:val="002C5B4C"/>
    <w:rsid w:val="00305D96"/>
    <w:rsid w:val="00323EC8"/>
    <w:rsid w:val="00390CA7"/>
    <w:rsid w:val="003E2356"/>
    <w:rsid w:val="003E4904"/>
    <w:rsid w:val="003F6DB4"/>
    <w:rsid w:val="003F79E3"/>
    <w:rsid w:val="004417B4"/>
    <w:rsid w:val="004563A9"/>
    <w:rsid w:val="00467D95"/>
    <w:rsid w:val="004C1A33"/>
    <w:rsid w:val="004C5535"/>
    <w:rsid w:val="004E221C"/>
    <w:rsid w:val="004E31A9"/>
    <w:rsid w:val="004F496B"/>
    <w:rsid w:val="00544201"/>
    <w:rsid w:val="005549A9"/>
    <w:rsid w:val="0056071C"/>
    <w:rsid w:val="00566665"/>
    <w:rsid w:val="00575C0E"/>
    <w:rsid w:val="0058069D"/>
    <w:rsid w:val="00585162"/>
    <w:rsid w:val="00606628"/>
    <w:rsid w:val="00645E9B"/>
    <w:rsid w:val="006A3EF2"/>
    <w:rsid w:val="006A671D"/>
    <w:rsid w:val="00706D07"/>
    <w:rsid w:val="00711495"/>
    <w:rsid w:val="00750ADC"/>
    <w:rsid w:val="00791621"/>
    <w:rsid w:val="007B5EE9"/>
    <w:rsid w:val="00817535"/>
    <w:rsid w:val="00833792"/>
    <w:rsid w:val="00852391"/>
    <w:rsid w:val="00876AED"/>
    <w:rsid w:val="00891CF6"/>
    <w:rsid w:val="008B0DE2"/>
    <w:rsid w:val="009005FF"/>
    <w:rsid w:val="009268D5"/>
    <w:rsid w:val="00944E2A"/>
    <w:rsid w:val="009600F7"/>
    <w:rsid w:val="00962BF1"/>
    <w:rsid w:val="009668DD"/>
    <w:rsid w:val="009B2B18"/>
    <w:rsid w:val="009E2665"/>
    <w:rsid w:val="00A400FC"/>
    <w:rsid w:val="00A4699D"/>
    <w:rsid w:val="00A707AC"/>
    <w:rsid w:val="00A76B90"/>
    <w:rsid w:val="00AA6FA7"/>
    <w:rsid w:val="00B01921"/>
    <w:rsid w:val="00B14637"/>
    <w:rsid w:val="00B2423A"/>
    <w:rsid w:val="00BB179A"/>
    <w:rsid w:val="00BB77FC"/>
    <w:rsid w:val="00BE2C80"/>
    <w:rsid w:val="00C5045B"/>
    <w:rsid w:val="00C5581B"/>
    <w:rsid w:val="00CC793F"/>
    <w:rsid w:val="00CF4325"/>
    <w:rsid w:val="00D44DB7"/>
    <w:rsid w:val="00D51884"/>
    <w:rsid w:val="00D906B1"/>
    <w:rsid w:val="00DA1B37"/>
    <w:rsid w:val="00DA1F74"/>
    <w:rsid w:val="00DE1EDD"/>
    <w:rsid w:val="00E07FE5"/>
    <w:rsid w:val="00E13E9A"/>
    <w:rsid w:val="00F1763E"/>
    <w:rsid w:val="00F4329B"/>
    <w:rsid w:val="00F5668D"/>
    <w:rsid w:val="00F6408B"/>
    <w:rsid w:val="00F74737"/>
    <w:rsid w:val="00FA6E2A"/>
    <w:rsid w:val="00FC4695"/>
    <w:rsid w:val="00FD2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9668DD"/>
    <w:rPr>
      <w:color w:val="808080"/>
      <w:bdr w:space="0" w:sz="0" w:color="auto" w:val="none"/>
      <w:shd w:fill="auto" w:color="auto" w:val="clear"/>
    </w:rPr>
  </w:style>
  <w:style w:customStyle="true" w:styleId="eSPISCCParagraphDefaultFont" w:type="character">
    <w:name w:val="eSPIS_CC_Paragraph Default Font"/>
    <w:basedOn w:val="Zadanifontodlomka"/>
    <w:rsid w:val="009668DD"/>
    <w:rPr>
      <w:rFonts w:cs="Times New Roman" w:hAnsi="Times New Roman" w:ascii="Times New Roman"/>
      <w:b/>
      <w:bCs/>
      <w:i/>
      <w:iCs/>
      <w:sz w:val="24"/>
      <w:bdr w:space="0" w:sz="0" w:color="auto" w:val="none"/>
      <w:shd w:fill="auto" w:color="auto" w:val="clear"/>
      <w:lang w:val="hr-HR"/>
    </w:rPr>
  </w:style>
  <w:style w:customStyle="true" w:styleId="PozadinaSvijetloZuta" w:type="character">
    <w:name w:val="Pozadina_SvijetloZuta"/>
    <w:basedOn w:val="Zadanifontodlomka"/>
    <w:rsid w:val="009668DD"/>
    <w:rPr>
      <w:b/>
      <w:bCs/>
      <w:i/>
      <w:iCs/>
      <w:bdr w:space="0" w:sz="0" w:color="auto" w:val="none"/>
      <w:shd w:fill="FFFFCC" w:color="auto" w:val="clear"/>
      <w:lang w:val="hr-HR"/>
    </w:rPr>
  </w:style>
  <w:style w:customStyle="true" w:styleId="PozadinaSvijetloCrvena" w:type="character">
    <w:name w:val="Pozadina_SvijetloCrvena"/>
    <w:basedOn w:val="eSPISCCParagraphDefaultFont"/>
    <w:rsid w:val="009668DD"/>
    <w:rPr>
      <w:rFonts w:cs="Times New Roman" w:hAnsi="Times New Roman" w:ascii="Times New Roman"/>
      <w:b w:val="false"/>
      <w:bCs w:val="false"/>
      <w:i w:val="false"/>
      <w:i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668DD"/>
    <w:rPr>
      <w:rFonts w:cs="Times New Roman" w:hAnsi="Times New Roman" w:ascii="Times New Roman"/>
      <w:b w:val="false"/>
      <w:bCs w:val="false"/>
      <w:i w:val="false"/>
      <w:i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9668DD"/>
    <w:rPr>
      <w:color w:val="808080"/>
      <w:bdr w:color="auto" w:space="0" w:sz="0" w:val="none"/>
      <w:shd w:color="auto" w:fill="auto" w:val="clear"/>
    </w:rPr>
  </w:style>
  <w:style w:customStyle="1" w:styleId="eSPISCCParagraphDefaultFont" w:type="character">
    <w:name w:val="eSPIS_CC_Paragraph Default Font"/>
    <w:basedOn w:val="Zadanifontodlomka"/>
    <w:rsid w:val="009668DD"/>
    <w:rPr>
      <w:rFonts w:ascii="Times New Roman" w:cs="Times New Roman" w:hAnsi="Times New Roman"/>
      <w:b/>
      <w:bCs/>
      <w:i/>
      <w:iCs/>
      <w:sz w:val="24"/>
      <w:bdr w:color="auto" w:space="0" w:sz="0" w:val="none"/>
      <w:shd w:color="auto" w:fill="auto" w:val="clear"/>
      <w:lang w:val="hr-HR"/>
    </w:rPr>
  </w:style>
  <w:style w:customStyle="1" w:styleId="PozadinaSvijetloZuta" w:type="character">
    <w:name w:val="Pozadina_SvijetloZuta"/>
    <w:basedOn w:val="Zadanifontodlomka"/>
    <w:rsid w:val="009668DD"/>
    <w:rPr>
      <w:b/>
      <w:bCs/>
      <w:i/>
      <w:iCs/>
      <w:bdr w:color="auto" w:space="0" w:sz="0" w:val="none"/>
      <w:shd w:color="auto" w:fill="FFFFCC" w:val="clear"/>
      <w:lang w:val="hr-HR"/>
    </w:rPr>
  </w:style>
  <w:style w:customStyle="1" w:styleId="PozadinaSvijetloCrvena" w:type="character">
    <w:name w:val="Pozadina_SvijetloCrvena"/>
    <w:basedOn w:val="eSPISCCParagraphDefaultFont"/>
    <w:rsid w:val="009668DD"/>
    <w:rPr>
      <w:rFonts w:ascii="Times New Roman" w:cs="Times New Roman" w:hAnsi="Times New Roman"/>
      <w:b w:val="0"/>
      <w:bCs w:val="0"/>
      <w:i w:val="0"/>
      <w:iCs w:val="0"/>
      <w:sz w:val="24"/>
      <w:bdr w:color="auto" w:space="0" w:sz="0" w:val="none"/>
      <w:shd w:color="auto" w:fill="FFCCCC" w:val="clear"/>
      <w:lang w:val="hr-HR"/>
    </w:rPr>
  </w:style>
  <w:style w:customStyle="1" w:styleId="PozadinaSvijetloZelena" w:type="character">
    <w:name w:val="Pozadina_SvijetloZelena"/>
    <w:basedOn w:val="eSPISCCParagraphDefaultFont"/>
    <w:rsid w:val="009668DD"/>
    <w:rPr>
      <w:rFonts w:ascii="Times New Roman" w:cs="Times New Roman" w:hAnsi="Times New Roman"/>
      <w:b w:val="0"/>
      <w:bCs w:val="0"/>
      <w:i w:val="0"/>
      <w:i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St-58/2017</izvorni_sadrzaj>
    <derivirana_varijabla naziv="DomainObject.Predmet.OznakaBroj_1">St-58/2017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PRADA d.o.o. za poslovanje nekretninama, turizam, trgovinu, proizvodnju i usluge</izvorni_sadrzaj>
    <derivirana_varijabla naziv="DomainObject.Predmet.ProtustrankaFormated_1">  Stečajna masa PRADA d.o.o. za poslovanje nekretninama, turizam, trgovinu, proizvodnju i usluge</derivirana_varijabla>
  </DomainObject.Predmet.ProtustrankaFormated>
  <DomainObject.Predmet.ProtustrankaFormatedOIB>
    <izvorni_sadrzaj>  Stečajna masa PRADA d.o.o. za poslovanje nekretninama, turizam, trgovinu, proizvodnju i usluge, OIB 54046937814</izvorni_sadrzaj>
    <derivirana_varijabla naziv="DomainObject.Predmet.ProtustrankaFormatedOIB_1">  Stečajna masa PRADA d.o.o. za poslovanje nekretninama, turizam, trgovinu, proizvodnju i usluge, OIB 54046937814</derivirana_varijabla>
  </DomainObject.Predmet.ProtustrankaFormatedOIB>
  <DomainObject.Predmet.ProtustrankaFormatedWithAdress>
    <izvorni_sadrzaj> Stečajna masa PRADA d.o.o. za poslovanje nekretninama, turizam, trgovinu, proizvodnju i usluge, Blatine 10, 21000 Split</izvorni_sadrzaj>
    <derivirana_varijabla naziv="DomainObject.Predmet.ProtustrankaFormatedWithAdress_1"> Stečajna masa PRADA d.o.o. za poslovanje nekretninama, turizam, trgovinu, proizvodnju i usluge, Blatine 10, 21000 Split</derivirana_varijabla>
  </DomainObject.Predmet.ProtustrankaFormatedWithAdress>
  <DomainObject.Predmet.ProtustrankaFormatedWithAdressOIB>
    <izvorni_sadrzaj> Stečajna masa PRADA d.o.o. za poslovanje nekretninama, turizam, trgovinu, proizvodnju i usluge, OIB 54046937814, Blatine 10, 21000 Split</izvorni_sadrzaj>
    <derivirana_varijabla naziv="DomainObject.Predmet.ProtustrankaFormatedWithAdressOIB_1"> Stečajna masa PRADA d.o.o. za poslovanje nekretninama, turizam, trgovinu, proizvodnju i usluge, OIB 54046937814, Blatine 10, 21000 Split</derivirana_varijabla>
  </DomainObject.Predmet.ProtustrankaFormatedWithAdressOIB>
  <DomainObject.Predmet.ProtustrankaWithAdress>
    <izvorni_sadrzaj>Stečajna masa PRADA d.o.o. za poslovanje nekretninama, turizam, trgovinu, proizvodnju i usluge Blatine 10, 21000 Split</izvorni_sadrzaj>
    <derivirana_varijabla naziv="DomainObject.Predmet.ProtustrankaWithAdress_1">Stečajna masa PRADA d.o.o. za poslovanje nekretninama, turizam, trgovinu, proizvodnju i usluge Blatine 10, 21000 Split</derivirana_varijabla>
  </DomainObject.Predmet.ProtustrankaWithAdress>
  <DomainObject.Predmet.ProtustrankaWithAdressOIB>
    <izvorni_sadrzaj>Stečajna masa PRADA d.o.o. za poslovanje nekretninama, turizam, trgovinu, proizvodnju i usluge, OIB 54046937814, Blatine 10, 21000 Split</izvorni_sadrzaj>
    <derivirana_varijabla naziv="DomainObject.Predmet.ProtustrankaWithAdressOIB_1">Stečajna masa PRADA d.o.o. za poslovanje nekretninama, turizam, trgovinu, proizvodnju i usluge, OIB 54046937814, Blatine 10, 21000 Split</derivirana_varijabla>
  </DomainObject.Predmet.ProtustrankaWithAdressOIB>
  <DomainObject.Predmet.ProtustrankaNazivFormated>
    <izvorni_sadrzaj>Stečajna masa PRADA d.o.o. za poslovanje nekretninama, turizam, trgovinu, proizvodnju i usluge</izvorni_sadrzaj>
    <derivirana_varijabla naziv="DomainObject.Predmet.ProtustrankaNazivFormated_1">Stečajna masa PRADA d.o.o. za poslovanje nekretninama, turizam, trgovinu, proizvodnju i usluge</derivirana_varijabla>
  </DomainObject.Predmet.ProtustrankaNazivFormated>
  <DomainObject.Predmet.ProtustrankaNazivFormatedOIB>
    <izvorni_sadrzaj>Stečajna masa PRADA d.o.o. za poslovanje nekretninama, turizam, trgovinu, proizvodnju i usluge, OIB 54046937814</izvorni_sadrzaj>
    <derivirana_varijabla naziv="DomainObject.Predmet.ProtustrankaNazivFormatedOIB_1">Stečajna masa PRADA d.o.o. za poslovanje nekretninama, turizam, trgovinu, proizvodnju i usluge, OIB 54046937814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PRADA d.o.o. za poslovanje nekretninama, turizam, trgovinu, proizvodnju i usluge</item>
    </izvorni_sadrzaj>
    <derivirana_varijabla naziv="DomainObject.Predmet.ProtuStrankaListFormated_1">
      <item>Stečajna masa PRADA d.o.o. za poslovanje nekretninama, turizam, trgovinu, proizvodnju i usluge</item>
    </derivirana_varijabla>
  </DomainObject.Predmet.ProtuStrankaListFormated>
  <DomainObject.Predmet.ProtuStrankaListFormatedOIB>
    <izvorni_sadrzaj>
      <item>Stečajna masa PRADA d.o.o. za poslovanje nekretninama, turizam, trgovinu, proizvodnju i usluge, OIB 54046937814</item>
    </izvorni_sadrzaj>
    <derivirana_varijabla naziv="DomainObject.Predmet.ProtuStrankaListFormatedOIB_1">
      <item>Stečajna masa PRADA d.o.o. za poslovanje nekretninama, turizam, trgovinu, proizvodnju i usluge, OIB 54046937814</item>
    </derivirana_varijabla>
  </DomainObject.Predmet.ProtuStrankaListFormatedOIB>
  <DomainObject.Predmet.ProtuStrankaListFormatedWithAdress>
    <izvorni_sadrzaj>
      <item>Stečajna masa PRADA d.o.o. za poslovanje nekretninama, turizam, trgovinu, proizvodnju i usluge, Blatine 10, 21000 Split</item>
    </izvorni_sadrzaj>
    <derivirana_varijabla naziv="DomainObject.Predmet.ProtuStrankaListFormatedWithAdress_1">
      <item>Stečajna masa PRADA d.o.o. za poslovanje nekretninama, turizam, trgovinu, proizvodnju i usluge, Blatine 10, 21000 Split</item>
    </derivirana_varijabla>
  </DomainObject.Predmet.ProtuStrankaListFormatedWithAdress>
  <DomainObject.Predmet.ProtuStrankaListFormatedWithAdressOIB>
    <izvorni_sadrzaj>
      <item>Stečajna masa PRADA d.o.o. za poslovanje nekretninama, turizam, trgovinu, proizvodnju i usluge, OIB 54046937814, Blatine 10, 21000 Split</item>
    </izvorni_sadrzaj>
    <derivirana_varijabla naziv="DomainObject.Predmet.ProtuStrankaListFormatedWithAdressOIB_1">
      <item>Stečajna masa PRADA d.o.o. za poslovanje nekretninama, turizam, trgovinu, proizvodnju i usluge, OIB 54046937814, Blatine 10, 21000 Split</item>
    </derivirana_varijabla>
  </DomainObject.Predmet.ProtuStrankaListFormatedWithAdressOIB>
  <DomainObject.Predmet.ProtuStrankaListNazivFormated>
    <izvorni_sadrzaj>
      <item>Stečajna masa PRADA d.o.o. za poslovanje nekretninama, turizam, trgovinu, proizvodnju i usluge</item>
    </izvorni_sadrzaj>
    <derivirana_varijabla naziv="DomainObject.Predmet.ProtuStrankaListNazivFormated_1">
      <item>Stečajna masa PRADA d.o.o. za poslovanje nekretninama, turizam, trgovinu, proizvodnju i usluge</item>
    </derivirana_varijabla>
  </DomainObject.Predmet.ProtuStrankaListNazivFormated>
  <DomainObject.Predmet.ProtuStrankaListNazivFormatedOIB>
    <izvorni_sadrzaj>
      <item>Stečajna masa PRADA d.o.o. za poslovanje nekretninama, turizam, trgovinu, proizvodnju i usluge, OIB 54046937814</item>
    </izvorni_sadrzaj>
    <derivirana_varijabla naziv="DomainObject.Predmet.ProtuStrankaListNazivFormatedOIB_1">
      <item>Stečajna masa PRADA d.o.o. za poslovanje nekretninama, turizam, trgovinu, proizvodnju i usluge, OIB 54046937814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PRADA d.o.o. za poslovanje nekretninama, turizam, trgovinu, proizvodnju i usluge</izvorni_sadrzaj>
    <derivirana_varijabla naziv="DomainObject.Predmet.ProtustrankaIDrugi_1">Stečajna masa PRADA d.o.o. za poslovanje nekretninama, turizam, trgovinu,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PRADA d.o.o. za poslovanje nekretninama, turizam, trgovinu, proizvodnju i usluge, OIB 54046937814, Blatine 10, 21000 Split</izvorni_sadrzaj>
    <derivirana_varijabla naziv="DomainObject.Predmet.ProtustrankaIDrugiAdressOIB_1">Stečajna masa PRADA d.o.o. za poslovanje nekretninama, turizam, trgovinu, proizvodnju i usluge, OIB 54046937814, Blatine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PRADA d.o.o. za poslovanje nekretninama, turizam, trgovinu, proizvodnju i usluge</item>
      <item>FINANCIJSKA AGENCIJA, RC SPLIT</item>
    </izvorni_sadrzaj>
    <derivirana_varijabla naziv="DomainObject.Predmet.SudioniciListNaziv_1">
      <item>Stečajna masa PRADA d.o.o. za poslovanje nekretninama, turizam, trgovinu, proizvodnju i usluge</item>
      <item>FINANCIJSKA AGENCIJA, RC SPLIT</item>
    </derivirana_varijabla>
  </DomainObject.Predmet.SudioniciListNaziv>
  <DomainObject.Predmet.SudioniciListAdressOIB>
    <izvorni_sadrzaj>
      <item>Stečajna masa PRADA d.o.o. za poslovanje nekretninama, turizam, trgovinu, proizvodnju i usluge, OIB 54046937814, Blatine 10,21000 Split</item>
      <item>FINANCIJSKA AGENCIJA, RC SPLIT, OIB 85821130368, Mažuranićevo šetalište 24 b,21000 Split</item>
    </izvorni_sadrzaj>
    <derivirana_varijabla naziv="DomainObject.Predmet.SudioniciListAdressOIB_1">
      <item>Stečajna masa PRADA d.o.o. za poslovanje nekretninama, turizam, trgovinu, proizvodnju i usluge, OIB 54046937814, Blatine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54046937814</item>
      <item>, OIB 85821130368</item>
    </izvorni_sadrzaj>
    <derivirana_varijabla naziv="DomainObject.Predmet.SudioniciListNazivOIB_1">
      <item>, OIB 54046937814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listopada 2018.</izvorni_sadrzaj>
    <derivirana_varijabla naziv="DomainObject.Predmet.DatumZadnjeOdrzaneSudskeRadnje_1">26. listopada 2018.</derivirana_varijabla>
  </DomainObject.Predmet.DatumZadnjeOdrzaneSudskeRadnje>
  <DomainObject.PredzadnjaOdlukaIzPredmeta.DatumDonosenjaOdluke>
    <izvorni_sadrzaj>26. listopada 2018.</izvorni_sadrzaj>
    <derivirana_varijabla naziv="DomainObject.PredzadnjaOdlukaIzPredmeta.DatumDonosenjaOdluke_1">26. listopada 2018.</derivirana_varijabla>
  </DomainObject.PredzadnjaOdlukaIzPredmeta.DatumDonosenjaOdluke>
  <DomainObject.PredzadnjaOdlukaIzPredmeta.Oznaka>
    <izvorni_sadrzaj>St-58/2017-21</izvorni_sadrzaj>
    <derivirana_varijabla naziv="DomainObject.PredzadnjaOdlukaIzPredmeta.Oznaka_1">St-58/2017-21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653</properties:Words>
  <properties:Characters>3602</properties:Characters>
  <properties:Lines>94</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2018-12-13T13:08:00Z</dcterms:created>
  <dc:creator>kfrankovic</dc:creator>
  <cp:lastModifiedBy>Katarina Franković</cp:lastModifiedBy>
  <cp:lastPrinted>2018-11-14T07:52:00Z</cp:lastPrinted>
  <dcterms:modified xmlns:xsi="http://www.w3.org/2001/XMLSchema-instance" xsi:type="dcterms:W3CDTF">2018-12-13T13:09:00Z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određivanje nagrade stečajnom upravitelju (nagrada stečajnom upravitelju 58 2017 nagrada kad nema imovine.docx)</vt:lpwstr>
  </prop:property>
  <prop:property name="CC_coloring" pid="5" fmtid="{D5CDD505-2E9C-101B-9397-08002B2CF9AE}">
    <vt:bool>false</vt:bool>
  </prop:property>
</prop:Properties>
</file>