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16f3" w14:paraId="85416f3" w:rsidRDefault="00111399" w:rsidP="00111399" w:rsidR="001113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399" w:rsidP="00111399" w:rsidR="001113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11399" w:rsidP="00111399" w:rsidR="001113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11399" w:rsidP="00111399" w:rsidR="001113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11399" w:rsidP="00111399" w:rsidR="001113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11399" w:rsidP="00111399" w:rsidR="001113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11399" w:rsidP="00111399" w:rsidR="00111399" w:rsidRPr="005D578C">
      <w:pPr>
        <w:jc w:val="center"/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3915B0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9758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Uskočka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89880276345, MBS 040033189, </w:t>
      </w:r>
      <w:r w:rsidR="003915B0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64B0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Uskočka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89880276345, MBS 040033189,</w:t>
      </w:r>
      <w:r w:rsidRPr="005D578C">
        <w:rPr>
          <w:rFonts w:cs="Times New Roman" w:eastAsia="Times New Roman"/>
          <w:szCs w:val="24"/>
        </w:rPr>
        <w:t xml:space="preserve"> s danom </w:t>
      </w:r>
      <w:r w:rsidR="003915B0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64B0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864B02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864B02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11399" w:rsidP="00111399" w:rsidR="00111399">
      <w:pPr>
        <w:ind w:firstLine="708"/>
        <w:rPr>
          <w:rFonts w:cs="Times New Roman" w:eastAsia="Times New Roman"/>
          <w:szCs w:val="20"/>
        </w:rPr>
      </w:pPr>
    </w:p>
    <w:p w:rsidRDefault="00111399" w:rsidP="00111399" w:rsidR="001113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Uskočka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89880276345, MBS 040033189.</w:t>
      </w:r>
    </w:p>
    <w:p w:rsidRDefault="00111399" w:rsidP="00111399" w:rsidR="00111399">
      <w:pPr>
        <w:rPr>
          <w:rFonts w:cs="Times New Roman" w:eastAsia="Times New Roman"/>
          <w:szCs w:val="24"/>
        </w:rPr>
      </w:pPr>
    </w:p>
    <w:p w:rsidRDefault="00111399" w:rsidP="00111399" w:rsidR="001113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Uskočka 24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89880276345, MBS 040033189.</w:t>
      </w:r>
    </w:p>
    <w:p w:rsidRDefault="00111399" w:rsidP="00111399" w:rsidR="00111399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11399" w:rsidP="00111399" w:rsidR="00111399">
      <w:pPr>
        <w:ind w:firstLine="708"/>
        <w:rPr>
          <w:rFonts w:cs="Times New Roman" w:eastAsia="Times New Roman"/>
          <w:szCs w:val="24"/>
        </w:rPr>
      </w:pPr>
    </w:p>
    <w:p w:rsidRDefault="00111399" w:rsidP="00111399" w:rsidR="001113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St-302/2015-3 od 23. studenog 2015. pokrenuo skraćeni stečajni postupak nad dužnikom 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St-302/2015-4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11399" w:rsidP="00111399" w:rsidR="001113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864B02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915B0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64B0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11399" w:rsidP="00111399" w:rsidR="00111399" w:rsidRPr="005D578C">
      <w:pPr>
        <w:jc w:val="center"/>
        <w:rPr>
          <w:rFonts w:cs="Times New Roman" w:eastAsia="Times New Roman"/>
          <w:szCs w:val="24"/>
        </w:rPr>
      </w:pPr>
    </w:p>
    <w:p w:rsidRDefault="00111399" w:rsidP="003915B0" w:rsidR="0011139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11399" w:rsidP="003915B0" w:rsidR="0011139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915B0">
        <w:rPr>
          <w:rFonts w:cs="Times New Roman" w:eastAsia="Times New Roman"/>
          <w:szCs w:val="24"/>
        </w:rPr>
        <w:t>, v. r.</w:t>
      </w:r>
    </w:p>
    <w:p w:rsidRDefault="00111399" w:rsidP="00111399" w:rsidR="00111399">
      <w:pPr>
        <w:jc w:val="left"/>
        <w:rPr>
          <w:rFonts w:cs="Times New Roman" w:eastAsia="Times New Roman"/>
          <w:szCs w:val="24"/>
        </w:rPr>
      </w:pPr>
    </w:p>
    <w:p w:rsidRDefault="003915B0" w:rsidP="00111399" w:rsidR="003915B0" w:rsidRPr="005D578C">
      <w:pPr>
        <w:jc w:val="left"/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11399" w:rsidP="00111399" w:rsidR="0011139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11399" w:rsidP="00111399" w:rsidR="00111399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rPr>
          <w:rFonts w:cs="Times New Roman" w:eastAsia="Times New Roman"/>
          <w:szCs w:val="24"/>
        </w:rPr>
      </w:pPr>
    </w:p>
    <w:p w:rsidRDefault="00111399" w:rsidP="00111399" w:rsidR="001113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G. B. INSTALACIJE </w:t>
      </w:r>
      <w:r w:rsidRPr="005D578C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Uskočka 24,</w:t>
      </w:r>
    </w:p>
    <w:p w:rsidRDefault="00864B02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111399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111399">
        <w:rPr>
          <w:rFonts w:cs="Times New Roman" w:eastAsia="Times New Roman"/>
          <w:szCs w:val="24"/>
        </w:rPr>
        <w:t xml:space="preserve"> za zastupan</w:t>
      </w:r>
      <w:r>
        <w:rPr>
          <w:rFonts w:cs="Times New Roman" w:eastAsia="Times New Roman"/>
          <w:szCs w:val="24"/>
        </w:rPr>
        <w:t>je dužnika, Gino Kaučić, Pula, Busoler 48 i Boris Cerova</w:t>
      </w:r>
      <w:r w:rsidR="00111399">
        <w:rPr>
          <w:rFonts w:cs="Times New Roman" w:eastAsia="Times New Roman"/>
          <w:szCs w:val="24"/>
        </w:rPr>
        <w:t>c, Pula, Uskočka 24</w:t>
      </w:r>
      <w:r w:rsidR="00901FE3">
        <w:rPr>
          <w:rFonts w:cs="Times New Roman" w:eastAsia="Times New Roman"/>
          <w:szCs w:val="24"/>
        </w:rPr>
        <w:t>,</w:t>
      </w:r>
    </w:p>
    <w:p w:rsidRDefault="00111399" w:rsidP="00864B02" w:rsidR="00864B0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864B02">
        <w:rPr>
          <w:rFonts w:cs="Times New Roman" w:eastAsia="Times New Roman"/>
          <w:szCs w:val="20"/>
        </w:rPr>
        <w:t xml:space="preserve">Pula – Pola, Pula, Carrarina 5, 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4"/>
        </w:rPr>
        <w:t>,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11399" w:rsidP="00111399" w:rsidR="001113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11399" w:rsidP="00111399" w:rsidR="00111399" w:rsidRPr="00EB7ECC"/>
    <w:p w:rsidRDefault="00111399" w:rsidP="00111399" w:rsidR="00111399">
      <w:pPr>
        <w:jc w:val="left"/>
        <w:rPr>
          <w:rFonts w:cs="Times New Roman" w:eastAsia="Times New Roman"/>
          <w:szCs w:val="24"/>
        </w:rPr>
      </w:pPr>
    </w:p>
    <w:p w:rsidRDefault="00111399" w:rsidP="00111399" w:rsidR="00111399"/>
    <w:p w:rsidRDefault="00111399" w:rsidP="00111399" w:rsidR="00111399">
      <w:pPr>
        <w:jc w:val="left"/>
        <w:rPr>
          <w:rFonts w:cs="Times New Roman" w:eastAsia="Times New Roman"/>
          <w:szCs w:val="24"/>
        </w:rPr>
      </w:pPr>
    </w:p>
    <w:p w:rsidRDefault="00111399" w:rsidP="000921A8" w:rsidR="00111399">
      <w:pPr>
        <w:jc w:val="left"/>
        <w:rPr>
          <w:rFonts w:cs="Times New Roman" w:eastAsia="Times New Roman"/>
          <w:szCs w:val="24"/>
        </w:rPr>
      </w:pPr>
    </w:p>
    <w:p w:rsidRDefault="00111399" w:rsidP="000921A8" w:rsidR="00111399">
      <w:pPr>
        <w:jc w:val="left"/>
        <w:rPr>
          <w:rFonts w:cs="Times New Roman" w:eastAsia="Times New Roman"/>
          <w:szCs w:val="24"/>
        </w:rPr>
      </w:pPr>
    </w:p>
    <w:p w:rsidRDefault="00111399" w:rsidP="000921A8" w:rsidR="00111399">
      <w:pPr>
        <w:jc w:val="left"/>
        <w:rPr>
          <w:rFonts w:cs="Times New Roman" w:eastAsia="Times New Roman"/>
          <w:szCs w:val="24"/>
        </w:rPr>
      </w:pPr>
    </w:p>
    <w:p w:rsidRDefault="00111399" w:rsidP="000921A8" w:rsidR="00111399">
      <w:pPr>
        <w:jc w:val="left"/>
        <w:rPr>
          <w:rFonts w:cs="Times New Roman" w:eastAsia="Times New Roman"/>
          <w:szCs w:val="24"/>
        </w:rPr>
      </w:pPr>
    </w:p>
    <w:p w:rsidRDefault="00111399" w:rsidP="000921A8" w:rsidR="00111399">
      <w:pPr>
        <w:jc w:val="left"/>
        <w:rPr>
          <w:rFonts w:cs="Times New Roman" w:eastAsia="Times New Roman"/>
          <w:szCs w:val="24"/>
        </w:rPr>
      </w:pPr>
    </w:p>
    <w:sectPr w:rsidSect="00A074C3" w:rsidR="001113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1A8" w:rsidP="000921A8" w:rsidR="000921A8">
      <w:r>
        <w:separator/>
      </w:r>
    </w:p>
  </w:endnote>
  <w:endnote w:id="0" w:type="continuationSeparator">
    <w:p w:rsidRDefault="000921A8" w:rsidP="000921A8" w:rsidR="00092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1A8" w:rsidP="000921A8" w:rsidR="000921A8">
      <w:r>
        <w:separator/>
      </w:r>
    </w:p>
  </w:footnote>
  <w:footnote w:id="0" w:type="continuationSeparator">
    <w:p w:rsidRDefault="000921A8" w:rsidP="000921A8" w:rsidR="00092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1A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1C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1A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St-302/2015-5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32C"/>
    <w:rsid w:val="000921A8"/>
    <w:rsid w:val="00111399"/>
    <w:rsid w:val="003915B0"/>
    <w:rsid w:val="006A144F"/>
    <w:rsid w:val="007E1C1C"/>
    <w:rsid w:val="00864B02"/>
    <w:rsid w:val="00901FE3"/>
    <w:rsid w:val="0095132C"/>
    <w:rsid w:val="009D5E7E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1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21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921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1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1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21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C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C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1C1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1C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1C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1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21A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921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1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21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21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C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C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1C1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1C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1C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St-302/2015-5</izvorni_sadrzaj>
    <derivirana_varijabla naziv="DomainObject.Oznaka_1">St-302/2015-5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B. INSTALACIJE d.o.o. PULA</izvorni_sadrzaj>
    <derivirana_varijabla naziv="DomainObject.Predmet.ProtustrankaFormated_1">  G. B. INSTALACIJE d.o.o. PULA</derivirana_varijabla>
  </DomainObject.Predmet.ProtustrankaFormated>
  <DomainObject.Predmet.ProtustrankaFormatedOIB>
    <izvorni_sadrzaj>  G. B. INSTALACIJE d.o.o. PULA, OIB 89880276345</izvorni_sadrzaj>
    <derivirana_varijabla naziv="DomainObject.Predmet.ProtustrankaFormatedOIB_1">  G. B. INSTALACIJE d.o.o. PULA, OIB 89880276345</derivirana_varijabla>
  </DomainObject.Predmet.ProtustrankaFormatedOIB>
  <DomainObject.Predmet.ProtustrankaFormatedWithAdress>
    <izvorni_sadrzaj> G. B. INSTALACIJE d.o.o. PULA, Uskočka 24, 52100 Pula</izvorni_sadrzaj>
    <derivirana_varijabla naziv="DomainObject.Predmet.ProtustrankaFormatedWithAdress_1"> G. B. INSTALACIJE d.o.o. PULA, Uskočka 24, 52100 Pula</derivirana_varijabla>
  </DomainObject.Predmet.ProtustrankaFormatedWithAdress>
  <DomainObject.Predmet.ProtustrankaFormatedWithAdressOIB>
    <izvorni_sadrzaj> G. B. INSTALACIJE d.o.o. PULA, OIB 89880276345, Uskočka 24, 52100 Pula</izvorni_sadrzaj>
    <derivirana_varijabla naziv="DomainObject.Predmet.ProtustrankaFormatedWithAdressOIB_1"> G. B. INSTALACIJE d.o.o. PULA, OIB 89880276345, Uskočka 24, 52100 Pula</derivirana_varijabla>
  </DomainObject.Predmet.ProtustrankaFormatedWithAdressOIB>
  <DomainObject.Predmet.ProtustrankaWithAdress>
    <izvorni_sadrzaj>G. B. INSTALACIJE d.o.o. PULA Uskočka 24, 52100 Pula</izvorni_sadrzaj>
    <derivirana_varijabla naziv="DomainObject.Predmet.ProtustrankaWithAdress_1">G. B. INSTALACIJE d.o.o. PULA Uskočka 24, 52100 Pula</derivirana_varijabla>
  </DomainObject.Predmet.ProtustrankaWithAdress>
  <DomainObject.Predmet.ProtustrankaWithAdressOIB>
    <izvorni_sadrzaj>G. B. INSTALACIJE d.o.o. PULA, OIB 89880276345, Uskočka 24, 52100 Pula</izvorni_sadrzaj>
    <derivirana_varijabla naziv="DomainObject.Predmet.ProtustrankaWithAdressOIB_1">G. B. INSTALACIJE d.o.o. PULA, OIB 89880276345, Uskočka 24, 52100 Pula</derivirana_varijabla>
  </DomainObject.Predmet.ProtustrankaWithAdressOIB>
  <DomainObject.Predmet.ProtustrankaNazivFormated>
    <izvorni_sadrzaj>G. B. INSTALACIJE d.o.o. PULA</izvorni_sadrzaj>
    <derivirana_varijabla naziv="DomainObject.Predmet.ProtustrankaNazivFormated_1">G. B. INSTALACIJE d.o.o. PULA</derivirana_varijabla>
  </DomainObject.Predmet.ProtustrankaNazivFormated>
  <DomainObject.Predmet.ProtustrankaNazivFormatedOIB>
    <izvorni_sadrzaj>G. B. INSTALACIJE d.o.o. PULA, OIB 89880276345</izvorni_sadrzaj>
    <derivirana_varijabla naziv="DomainObject.Predmet.ProtustrankaNazivFormatedOIB_1">G. B. INSTALACIJE d.o.o. PULA, OIB 89880276345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61197.52</izvorni_sadrzaj>
    <derivirana_varijabla naziv="DomainObject.Predmet.TrenutnaVrijednost_1">61197.52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B. INSTALACIJE d.o.o. PULA</item>
    </izvorni_sadrzaj>
    <derivirana_varijabla naziv="DomainObject.Predmet.ProtuStrankaListFormated_1">
      <item>G. B. INSTALACIJE d.o.o. PULA</item>
    </derivirana_varijabla>
  </DomainObject.Predmet.ProtuStrankaListFormated>
  <DomainObject.Predmet.ProtuStrankaListFormatedOIB>
    <izvorni_sadrzaj>
      <item>G. B. INSTALACIJE d.o.o. PULA, OIB 89880276345</item>
    </izvorni_sadrzaj>
    <derivirana_varijabla naziv="DomainObject.Predmet.ProtuStrankaListFormatedOIB_1">
      <item>G. B. INSTALACIJE d.o.o. PULA, OIB 89880276345</item>
    </derivirana_varijabla>
  </DomainObject.Predmet.ProtuStrankaListFormatedOIB>
  <DomainObject.Predmet.ProtuStrankaListFormatedWithAdress>
    <izvorni_sadrzaj>
      <item>G. B. INSTALACIJE d.o.o. PULA, Uskočka 24, 52100 Pula</item>
    </izvorni_sadrzaj>
    <derivirana_varijabla naziv="DomainObject.Predmet.ProtuStrankaListFormatedWithAdress_1">
      <item>G. B. INSTALACIJE d.o.o. PULA, Uskočka 24, 52100 Pula</item>
    </derivirana_varijabla>
  </DomainObject.Predmet.ProtuStrankaListFormatedWithAdress>
  <DomainObject.Predmet.ProtuStrankaListFormatedWithAdressOIB>
    <izvorni_sadrzaj>
      <item>G. B. INSTALACIJE d.o.o. PULA, OIB 89880276345, Uskočka 24, 52100 Pula</item>
    </izvorni_sadrzaj>
    <derivirana_varijabla naziv="DomainObject.Predmet.ProtuStrankaListFormatedWithAdressOIB_1">
      <item>G. B. INSTALACIJE d.o.o. PULA, OIB 89880276345, Uskočka 24, 52100 Pula</item>
    </derivirana_varijabla>
  </DomainObject.Predmet.ProtuStrankaListFormatedWithAdressOIB>
  <DomainObject.Predmet.ProtuStrankaListNazivFormated>
    <izvorni_sadrzaj>
      <item>G. B. INSTALACIJE d.o.o. PULA</item>
    </izvorni_sadrzaj>
    <derivirana_varijabla naziv="DomainObject.Predmet.ProtuStrankaListNazivFormated_1">
      <item>G. B. INSTALACIJE d.o.o. PULA</item>
    </derivirana_varijabla>
  </DomainObject.Predmet.ProtuStrankaListNazivFormated>
  <DomainObject.Predmet.ProtuStrankaListNazivFormatedOIB>
    <izvorni_sadrzaj>
      <item>G. B. INSTALACIJE d.o.o. PULA, OIB 89880276345</item>
    </izvorni_sadrzaj>
    <derivirana_varijabla naziv="DomainObject.Predmet.ProtuStrankaListNazivFormatedOIB_1">
      <item>G. B. INSTALACIJE d.o.o. PULA, OIB 89880276345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St-302/2015-5</izvorni_sadrzaj>
    <derivirana_varijabla naziv="DomainObject.PoslovniBrojDokumenta_1">St-302/2015-5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B. INSTALACIJE d.o.o. PULA</izvorni_sadrzaj>
    <derivirana_varijabla naziv="DomainObject.Predmet.ProtustrankaIDrugi_1">G. B. INSTALACIJE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B. INSTALACIJE d.o.o. PULA, OIB 89880276345, Uskočka 24, 52100 Pula</izvorni_sadrzaj>
    <derivirana_varijabla naziv="DomainObject.Predmet.ProtustrankaIDrugiAdressOIB_1">G. B. INSTALACIJE d.o.o. PULA, OIB 89880276345, Uskočka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B. INSTALACIJE d.o.o. PULA</item>
    </izvorni_sadrzaj>
    <derivirana_varijabla naziv="DomainObject.Predmet.SudioniciListNaziv_1">
      <item>FINANCIJSKA AGENCIJA, RC RIJEKA, PODRUŽNICA PULA, PULA</item>
      <item>G. B. INSTALACIJE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B. INSTALACIJE d.o.o. PULA, OIB 89880276345, Uskočka 24,52100 Pula</item>
    </izvorni_sadrzaj>
    <derivirana_varijabla naziv="DomainObject.Predmet.SudioniciListAdressOIB_1">
      <item>FINANCIJSKA AGENCIJA, RC RIJEKA, PODRUŽNICA PULA, PULA, OIB 85821130368, Giardini 5,52100 Pula</item>
      <item>G. B. INSTALACIJE d.o.o. PULA, OIB 89880276345, Uskočka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89880276345</item>
    </izvorni_sadrzaj>
    <derivirana_varijabla naziv="DomainObject.Predmet.SudioniciListNazivOIB_1">
      <item>, OIB 85821130368</item>
      <item>, OIB 89880276345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618</properties:Words>
  <properties:Characters>3264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2016-01-22T13:50:00Z</dcterms:created>
  <dc:creator>Mihaela Kaligari</dc:creator>
  <dc:description/>
  <cp:keywords/>
  <cp:lastModifiedBy>Jasmina Matika</cp:lastModifiedBy>
  <cp:lastPrinted>2016-02-02T11:56:00Z</cp:lastPrinted>
  <dcterms:modified xmlns:xsi="http://www.w3.org/2001/XMLSchema-instance" xsi:type="dcterms:W3CDTF">2016-02-03T11:05:00Z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