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8f5cc0" w14:paraId="c8f5cc0" w:rsidRDefault="005A1F63" w:rsidP="00976F08" w:rsidR="00976F08">
      <w:pPr>
        <w15:collapsed w:val="false"/>
      </w:pPr>
      <w:bookmarkStart w:name="_GoBack" w:id="0"/>
      <w:bookmarkEnd w:id="0"/>
      <w:r w:rsidRPr="00D30B3D">
        <w:rPr>
          <w:b/>
        </w:rPr>
        <w:t>REPUBLIKA HRVATSKA</w:t>
      </w:r>
      <w:r w:rsidR="00D252DD">
        <w:rPr>
          <w:b/>
        </w:rPr>
        <w:tab/>
      </w:r>
      <w:r w:rsidR="00D252DD">
        <w:rPr>
          <w:b/>
        </w:rPr>
        <w:tab/>
      </w:r>
      <w:r w:rsidR="00D252DD">
        <w:rPr>
          <w:b/>
        </w:rPr>
        <w:tab/>
      </w:r>
      <w:r w:rsidR="00D252DD">
        <w:rPr>
          <w:b/>
        </w:rPr>
        <w:tab/>
      </w:r>
      <w:r w:rsidR="00D252DD">
        <w:rPr>
          <w:b/>
        </w:rPr>
        <w:tab/>
      </w:r>
      <w:r w:rsidR="00976F08">
        <w:rPr>
          <w:b/>
        </w:rPr>
        <w:t xml:space="preserve">              </w:t>
      </w:r>
      <w:r w:rsidR="00AF447C">
        <w:t>6 St-</w:t>
      </w:r>
      <w:r w:rsidR="009F2529">
        <w:t>347/14-63</w:t>
      </w:r>
    </w:p>
    <w:p w:rsidRDefault="005A1F63" w:rsidP="00976F08" w:rsidR="005A1F63" w:rsidRPr="00D30B3D">
      <w:pPr>
        <w:jc w:val="both"/>
        <w:rPr>
          <w:b/>
        </w:rPr>
      </w:pPr>
      <w:r w:rsidRPr="00D30B3D">
        <w:rPr>
          <w:b/>
        </w:rPr>
        <w:t>TRGOVAČKI SUD U OSIJEKU</w:t>
      </w:r>
      <w:r w:rsidRPr="00D30B3D">
        <w:rPr>
          <w:b/>
        </w:rPr>
        <w:tab/>
      </w:r>
    </w:p>
    <w:p w:rsidRDefault="00B76F48" w:rsidR="00B76F48"/>
    <w:p w:rsidRDefault="00D65819" w:rsidR="00D65819"/>
    <w:p w:rsidRDefault="005A1F63" w:rsidR="005A1F63"/>
    <w:p w:rsidRDefault="005A1F63" w:rsidP="005A1F63" w:rsidR="005A1F63">
      <w:pPr>
        <w:pStyle w:val="Naslov2"/>
      </w:pPr>
      <w:r>
        <w:t>Z A P I S N I K</w:t>
      </w:r>
    </w:p>
    <w:p w:rsidRDefault="005A1F63" w:rsidP="005A1F63" w:rsidR="005A1F63"/>
    <w:p w:rsidRDefault="005A1F63" w:rsidP="005A1F63" w:rsidR="005A1F63"/>
    <w:p w:rsidRDefault="005A1F63" w:rsidP="00EC5097" w:rsidR="005A1F63" w:rsidRPr="004F3BDF">
      <w:pPr>
        <w:jc w:val="both"/>
      </w:pPr>
      <w:r>
        <w:t>s</w:t>
      </w:r>
      <w:r w:rsidR="002E63A2">
        <w:t>a</w:t>
      </w:r>
      <w:r>
        <w:t xml:space="preserve"> </w:t>
      </w:r>
      <w:r w:rsidR="001500FC">
        <w:t xml:space="preserve">sjednice </w:t>
      </w:r>
      <w:r w:rsidR="002E63A2">
        <w:t>Skupštine vjer</w:t>
      </w:r>
      <w:r w:rsidR="001500FC">
        <w:t>ovnika</w:t>
      </w:r>
      <w:r w:rsidR="00C612B2">
        <w:t xml:space="preserve"> u</w:t>
      </w:r>
      <w:r>
        <w:t xml:space="preserve"> stečajno</w:t>
      </w:r>
      <w:r w:rsidR="00C612B2">
        <w:t>m</w:t>
      </w:r>
      <w:r>
        <w:t xml:space="preserve"> postupk</w:t>
      </w:r>
      <w:r w:rsidR="00C612B2">
        <w:t>u</w:t>
      </w:r>
      <w:r>
        <w:t xml:space="preserve"> nad dužnikom:</w:t>
      </w:r>
      <w:r w:rsidR="009A7C1F" w:rsidRPr="009A7C1F">
        <w:rPr>
          <w:b/>
        </w:rPr>
        <w:t xml:space="preserve"> </w:t>
      </w:r>
      <w:r w:rsidR="009F2529">
        <w:rPr>
          <w:b/>
        </w:rPr>
        <w:t>ZADRUGA BRANITELJA LADIMIREVCI "u stečaju", Ladimirevci, Trg F. Šovagovića 2, OIB: 64964438199, MBS: 030083281</w:t>
      </w:r>
      <w:r w:rsidR="00976F08">
        <w:t xml:space="preserve">, </w:t>
      </w:r>
      <w:r>
        <w:t xml:space="preserve">održanog u prostorijama Trgovačkog suda u Osijeku, dana </w:t>
      </w:r>
      <w:r w:rsidR="009F2529">
        <w:t>12. lipnja</w:t>
      </w:r>
      <w:r w:rsidR="00AD11F2">
        <w:t xml:space="preserve"> 2017</w:t>
      </w:r>
      <w:r w:rsidR="001D33A0">
        <w:t>. g.</w:t>
      </w:r>
    </w:p>
    <w:p w:rsidRDefault="005A1F63" w:rsidP="005A1F63" w:rsidR="005A1F63">
      <w:pPr>
        <w:jc w:val="both"/>
        <w:rPr>
          <w:b/>
        </w:rPr>
      </w:pPr>
    </w:p>
    <w:p w:rsidRDefault="005A1F63" w:rsidP="005A1F63" w:rsidR="005A1F63">
      <w:pPr>
        <w:jc w:val="both"/>
        <w:rPr>
          <w:b/>
        </w:rPr>
      </w:pPr>
    </w:p>
    <w:p w:rsidRDefault="005A1F63" w:rsidP="00EC5097" w:rsidR="005A1F63">
      <w:pPr>
        <w:jc w:val="both"/>
        <w:rPr>
          <w:b/>
          <w:u w:val="single"/>
        </w:rPr>
      </w:pPr>
      <w:r>
        <w:rPr>
          <w:b/>
          <w:u w:val="single"/>
        </w:rPr>
        <w:t>NAZOČNI OD STRANE SUDA:</w:t>
      </w:r>
    </w:p>
    <w:p w:rsidRDefault="00B20A61" w:rsidP="00DD0941" w:rsidR="005A1F63">
      <w:pPr>
        <w:numPr>
          <w:ilvl w:val="0"/>
          <w:numId w:val="1"/>
        </w:numPr>
        <w:jc w:val="both"/>
      </w:pPr>
      <w:r>
        <w:t>Nada Roso</w:t>
      </w:r>
      <w:r w:rsidR="005A1F63">
        <w:t>, stečajn</w:t>
      </w:r>
      <w:r>
        <w:t>a</w:t>
      </w:r>
      <w:r w:rsidR="005A1F63">
        <w:t xml:space="preserve"> su</w:t>
      </w:r>
      <w:r>
        <w:t>tkinja</w:t>
      </w:r>
    </w:p>
    <w:p w:rsidRDefault="00B20A61" w:rsidP="00DD0941" w:rsidR="005A1F63">
      <w:pPr>
        <w:numPr>
          <w:ilvl w:val="0"/>
          <w:numId w:val="1"/>
        </w:numPr>
        <w:jc w:val="both"/>
      </w:pPr>
      <w:r>
        <w:t>Danijela Sekulić</w:t>
      </w:r>
      <w:r w:rsidR="009A7C1F">
        <w:t>, zapisničar</w:t>
      </w:r>
    </w:p>
    <w:p w:rsidRDefault="005A1F63" w:rsidP="005A1F63" w:rsidR="005A1F63">
      <w:pPr>
        <w:jc w:val="both"/>
      </w:pPr>
    </w:p>
    <w:p w:rsidRDefault="005A1F63" w:rsidP="005A1F63" w:rsidR="005A1F63">
      <w:pPr>
        <w:jc w:val="both"/>
      </w:pPr>
    </w:p>
    <w:p w:rsidRDefault="005A1F63" w:rsidP="00EC5097" w:rsidR="005A1F63">
      <w:pPr>
        <w:jc w:val="center"/>
        <w:rPr>
          <w:b/>
        </w:rPr>
      </w:pPr>
      <w:r>
        <w:rPr>
          <w:b/>
        </w:rPr>
        <w:t xml:space="preserve">Početak u </w:t>
      </w:r>
      <w:r w:rsidR="009F2529">
        <w:rPr>
          <w:b/>
        </w:rPr>
        <w:t>11,15</w:t>
      </w:r>
      <w:r>
        <w:rPr>
          <w:b/>
        </w:rPr>
        <w:t xml:space="preserve"> sati.</w:t>
      </w:r>
    </w:p>
    <w:p w:rsidRDefault="005A1F63" w:rsidP="005A1F63" w:rsidR="005A1F63">
      <w:pPr>
        <w:jc w:val="center"/>
        <w:rPr>
          <w:b/>
        </w:rPr>
      </w:pPr>
    </w:p>
    <w:p w:rsidRDefault="00A777F2" w:rsidP="005A1F63" w:rsidR="00A777F2">
      <w:pPr>
        <w:jc w:val="center"/>
        <w:rPr>
          <w:b/>
        </w:rPr>
      </w:pPr>
    </w:p>
    <w:p w:rsidRDefault="00A777F2" w:rsidP="00EC5097" w:rsidR="00A777F2">
      <w:pPr>
        <w:ind w:firstLine="708"/>
        <w:jc w:val="both"/>
      </w:pPr>
      <w:r>
        <w:t xml:space="preserve">Utvrđuje se da je </w:t>
      </w:r>
      <w:r w:rsidR="003E21D3">
        <w:t>Sjednici</w:t>
      </w:r>
      <w:r>
        <w:t xml:space="preserve"> nazoč</w:t>
      </w:r>
      <w:r w:rsidR="001D33A0">
        <w:t>an</w:t>
      </w:r>
      <w:r w:rsidR="00B20A61">
        <w:t xml:space="preserve"> </w:t>
      </w:r>
      <w:r>
        <w:t>stečajn</w:t>
      </w:r>
      <w:r w:rsidR="001D33A0">
        <w:t>i</w:t>
      </w:r>
      <w:r>
        <w:t xml:space="preserve"> upravitelj</w:t>
      </w:r>
      <w:r w:rsidR="001D33A0">
        <w:t xml:space="preserve"> </w:t>
      </w:r>
      <w:r w:rsidR="00D476E6">
        <w:t>Zdravko Grubeša</w:t>
      </w:r>
      <w:r w:rsidR="00001ACF">
        <w:t>.</w:t>
      </w:r>
    </w:p>
    <w:p w:rsidRDefault="00CE4129" w:rsidP="00A777F2" w:rsidR="00CE4129" w:rsidRPr="00CE4129">
      <w:pPr>
        <w:jc w:val="both"/>
      </w:pPr>
    </w:p>
    <w:p w:rsidRDefault="00CE4129" w:rsidP="00A777F2" w:rsidR="005A1F63">
      <w:pPr>
        <w:jc w:val="both"/>
        <w:rPr>
          <w:b/>
        </w:rPr>
      </w:pPr>
      <w:r>
        <w:rPr>
          <w:b/>
        </w:rPr>
        <w:t xml:space="preserve"> </w:t>
      </w:r>
    </w:p>
    <w:p w:rsidRDefault="00840D70" w:rsidP="00A706F0" w:rsidR="00607C72">
      <w:pPr>
        <w:jc w:val="both"/>
        <w:rPr>
          <w:b/>
          <w:u w:val="single"/>
        </w:rPr>
      </w:pPr>
      <w:r>
        <w:rPr>
          <w:b/>
          <w:u w:val="single"/>
        </w:rPr>
        <w:t>PRISTUPILI</w:t>
      </w:r>
      <w:r w:rsidR="002A60CA">
        <w:rPr>
          <w:b/>
          <w:u w:val="single"/>
        </w:rPr>
        <w:t xml:space="preserve"> SLIJEDEĆI VJEROVNICI</w:t>
      </w:r>
      <w:r>
        <w:rPr>
          <w:b/>
          <w:u w:val="single"/>
        </w:rPr>
        <w:t>:</w:t>
      </w:r>
    </w:p>
    <w:p w:rsidRDefault="003823B4" w:rsidP="00A706F0" w:rsidR="003823B4" w:rsidRPr="00A706F0">
      <w:pPr>
        <w:jc w:val="both"/>
        <w:rPr>
          <w:b/>
          <w:u w:val="single"/>
        </w:rPr>
      </w:pPr>
    </w:p>
    <w:p w:rsidRDefault="00610B6B" w:rsidP="00127852" w:rsidR="002E63A2">
      <w:pPr>
        <w:numPr>
          <w:ilvl w:val="0"/>
          <w:numId w:val="9"/>
        </w:numPr>
        <w:jc w:val="both"/>
      </w:pPr>
      <w:r>
        <w:t xml:space="preserve">za ŽDO </w:t>
      </w:r>
      <w:r w:rsidR="00695F8D">
        <w:t>Osijek</w:t>
      </w:r>
      <w:r w:rsidR="006139B2">
        <w:t xml:space="preserve"> Matija Budiša - savjetnik</w:t>
      </w:r>
    </w:p>
    <w:p w:rsidRDefault="00A30DBC" w:rsidP="003F46C6" w:rsidR="00A30DBC">
      <w:pPr>
        <w:jc w:val="both"/>
      </w:pPr>
    </w:p>
    <w:p w:rsidRDefault="001500FC" w:rsidP="001500FC" w:rsidR="001500FC">
      <w:pPr>
        <w:ind w:left="360"/>
        <w:jc w:val="both"/>
      </w:pPr>
      <w:r>
        <w:t>Stečajn</w:t>
      </w:r>
      <w:r w:rsidR="001D33A0">
        <w:t>i</w:t>
      </w:r>
      <w:r>
        <w:t xml:space="preserve"> </w:t>
      </w:r>
      <w:r w:rsidR="0037473D">
        <w:t>upravitelj</w:t>
      </w:r>
      <w:r>
        <w:t xml:space="preserve"> za sjednicu predlaže slijedeći </w:t>
      </w:r>
    </w:p>
    <w:p w:rsidRDefault="001500FC" w:rsidP="001500FC" w:rsidR="001500FC">
      <w:pPr>
        <w:ind w:left="360"/>
        <w:jc w:val="both"/>
      </w:pPr>
    </w:p>
    <w:p w:rsidRDefault="001500FC" w:rsidP="001500FC" w:rsidR="00296C00" w:rsidRPr="00976F08">
      <w:pPr>
        <w:ind w:left="360"/>
        <w:jc w:val="center"/>
        <w:rPr>
          <w:b/>
        </w:rPr>
      </w:pPr>
      <w:r w:rsidRPr="00976F08">
        <w:rPr>
          <w:b/>
        </w:rPr>
        <w:t>DNEVNI RED</w:t>
      </w:r>
    </w:p>
    <w:p w:rsidRDefault="00B20A61" w:rsidP="001500FC" w:rsidR="00B20A61" w:rsidRPr="00976F08">
      <w:pPr>
        <w:ind w:left="360"/>
        <w:jc w:val="center"/>
        <w:rPr>
          <w:b/>
        </w:rPr>
      </w:pPr>
    </w:p>
    <w:p w:rsidRDefault="009F2529" w:rsidP="009F2529" w:rsidR="009F2529">
      <w:pPr>
        <w:numPr>
          <w:ilvl w:val="0"/>
          <w:numId w:val="37"/>
        </w:numPr>
        <w:jc w:val="both"/>
      </w:pPr>
      <w:r>
        <w:t>Izvješće stečajnog upravitelja s prijedlogom za obustavu stečajnog postupka zbog nedostatnosti mase za namirenje troškova stečajnog postupka (čl. 293 SZ – NN br. 71/15)</w:t>
      </w:r>
    </w:p>
    <w:p w:rsidRDefault="009F2529" w:rsidP="009F2529" w:rsidR="009F2529">
      <w:pPr>
        <w:numPr>
          <w:ilvl w:val="0"/>
          <w:numId w:val="37"/>
        </w:numPr>
        <w:jc w:val="both"/>
      </w:pPr>
      <w:r>
        <w:t>Razno</w:t>
      </w:r>
    </w:p>
    <w:p w:rsidRDefault="00695F8D" w:rsidP="00695F8D" w:rsidR="00695F8D">
      <w:pPr>
        <w:ind w:left="720"/>
        <w:jc w:val="both"/>
      </w:pPr>
    </w:p>
    <w:p w:rsidRDefault="0037473D" w:rsidP="001500FC" w:rsidR="001500FC">
      <w:pPr>
        <w:ind w:left="708"/>
        <w:jc w:val="both"/>
      </w:pPr>
      <w:r>
        <w:t>Nazočni</w:t>
      </w:r>
      <w:r w:rsidR="001500FC">
        <w:t xml:space="preserve"> </w:t>
      </w:r>
      <w:r w:rsidR="006139B2">
        <w:t>ŽDO je suglasan</w:t>
      </w:r>
      <w:r w:rsidR="001500FC">
        <w:t xml:space="preserve"> s predloženim dnevnim redom</w:t>
      </w:r>
      <w:r w:rsidR="00626714">
        <w:t xml:space="preserve"> te se isti usvaja</w:t>
      </w:r>
      <w:r w:rsidR="001500FC">
        <w:t>.</w:t>
      </w:r>
    </w:p>
    <w:p w:rsidRDefault="001500FC" w:rsidP="001500FC" w:rsidR="001500FC">
      <w:pPr>
        <w:ind w:left="708"/>
        <w:jc w:val="both"/>
      </w:pPr>
    </w:p>
    <w:p w:rsidRDefault="00E435D3" w:rsidP="001500FC" w:rsidR="00E435D3">
      <w:pPr>
        <w:ind w:left="708"/>
        <w:jc w:val="both"/>
      </w:pPr>
    </w:p>
    <w:p w:rsidRDefault="001500FC" w:rsidP="001500FC" w:rsidR="001500FC">
      <w:pPr>
        <w:ind w:left="708"/>
        <w:jc w:val="center"/>
      </w:pPr>
      <w:r>
        <w:t>Ad. 1.</w:t>
      </w:r>
    </w:p>
    <w:p w:rsidRDefault="003D583A" w:rsidP="001500FC" w:rsidR="003D583A">
      <w:pPr>
        <w:ind w:left="708"/>
        <w:jc w:val="center"/>
      </w:pPr>
    </w:p>
    <w:p w:rsidRDefault="009F2529" w:rsidP="009F2529" w:rsidR="009F2529">
      <w:pPr>
        <w:jc w:val="center"/>
        <w:rPr>
          <w:b/>
        </w:rPr>
      </w:pPr>
      <w:r>
        <w:rPr>
          <w:b/>
        </w:rPr>
        <w:t>Izvješće stečajnog upravitelja o tijeku stečajnog postupka</w:t>
      </w:r>
    </w:p>
    <w:p w:rsidRDefault="009F2529" w:rsidP="009F2529" w:rsidR="009F2529">
      <w:pPr>
        <w:jc w:val="center"/>
      </w:pPr>
    </w:p>
    <w:p w:rsidRDefault="009F2529" w:rsidP="00FA0339" w:rsidR="009F2529">
      <w:pPr>
        <w:jc w:val="both"/>
      </w:pPr>
      <w:r>
        <w:t>Rješenjem Trgovačkog suda u Osijeku, broj: 6 St-347/14-18 od 09. lipnja 2015 godine otvoren je stečajni postupak nad dužnikom Zadruga branitelja Ladimirevci, Trg F. Šovagovića 2,  i istim sam imenovan za stečajnog upravitelja.</w:t>
      </w:r>
    </w:p>
    <w:p w:rsidRDefault="009F2529" w:rsidP="00FA0339" w:rsidR="009F2529">
      <w:pPr>
        <w:jc w:val="both"/>
      </w:pPr>
    </w:p>
    <w:p w:rsidRDefault="009F2529" w:rsidP="00FA0339" w:rsidR="009F2529">
      <w:pPr>
        <w:pStyle w:val="Uvuenotijeloteksta"/>
        <w:ind w:left="0"/>
        <w:jc w:val="both"/>
      </w:pPr>
      <w:r>
        <w:lastRenderedPageBreak/>
        <w:t>Na ispitnom ročištu koje je održano 03. rujna 2015.godine utvrđene su tražbine vjerovnika te je rješenjem Trgovačkog suda u Osijeku, broj: St-347/14-29 utvrđeno slijedeće:</w:t>
      </w:r>
    </w:p>
    <w:p w:rsidRDefault="009F2529" w:rsidP="00FA0339" w:rsidR="009F2529">
      <w:pPr>
        <w:jc w:val="both"/>
      </w:pPr>
    </w:p>
    <w:p w:rsidRDefault="009F2529" w:rsidP="00FA0339" w:rsidR="009F2529">
      <w:pPr>
        <w:jc w:val="both"/>
      </w:pPr>
      <w:r>
        <w:t xml:space="preserve">-Tražbine I. viši isplatni red u ukupnom iznosu od 9.389,46 kn </w:t>
      </w:r>
    </w:p>
    <w:p w:rsidRDefault="009F2529" w:rsidP="00FA0339" w:rsidR="009F2529">
      <w:pPr>
        <w:jc w:val="both"/>
      </w:pPr>
      <w:r>
        <w:t>-Tražbine II. viši isplatni red u ukupnom iznosu od 220.426,89 kn</w:t>
      </w:r>
    </w:p>
    <w:p w:rsidRDefault="009F2529" w:rsidP="00FA0339" w:rsidR="009F2529">
      <w:pPr>
        <w:jc w:val="both"/>
      </w:pPr>
    </w:p>
    <w:p w:rsidRDefault="009F2529" w:rsidP="00FA0339" w:rsidR="009F2529">
      <w:pPr>
        <w:jc w:val="both"/>
      </w:pPr>
      <w:r>
        <w:t>-Razlučno pravo u korist RH MF Porezna uprava u ukupnom iznosu od 128.324,17 kn</w:t>
      </w:r>
    </w:p>
    <w:p w:rsidRDefault="009F2529" w:rsidP="00FA0339" w:rsidR="009F2529">
      <w:pPr>
        <w:jc w:val="both"/>
      </w:pPr>
    </w:p>
    <w:p w:rsidRDefault="009F2529" w:rsidP="00FA0339" w:rsidR="009F2529">
      <w:pPr>
        <w:jc w:val="both"/>
      </w:pPr>
      <w:r>
        <w:t>Dana 03.rujna 2015.godine održano je izvještajno ročište na kojem su nazočni vjerovnici donijeli slijedeće odluke:</w:t>
      </w:r>
    </w:p>
    <w:p w:rsidRDefault="009F2529" w:rsidP="00FA0339" w:rsidR="009F2529">
      <w:pPr>
        <w:jc w:val="both"/>
      </w:pPr>
    </w:p>
    <w:p w:rsidRDefault="009F2529" w:rsidP="009F2529" w:rsidR="009F2529">
      <w:pPr>
        <w:pStyle w:val="Odlomakpopisa"/>
        <w:numPr>
          <w:ilvl w:val="0"/>
          <w:numId w:val="38"/>
        </w:numPr>
        <w:jc w:val="left"/>
      </w:pPr>
      <w:r>
        <w:t>Prihvaća se izvješće stečajnog upravitelja o gospodarskom položaju stečajnog dužnika i njegovim uzrocima i do sada poduzete radnje stečajnog upravitelja</w:t>
      </w:r>
    </w:p>
    <w:p w:rsidRDefault="009F2529" w:rsidP="009F2529" w:rsidR="009F2529">
      <w:pPr>
        <w:pStyle w:val="Odlomakpopisa"/>
        <w:numPr>
          <w:ilvl w:val="0"/>
          <w:numId w:val="38"/>
        </w:numPr>
        <w:jc w:val="left"/>
      </w:pPr>
      <w:r>
        <w:t>Utvrđuje se da nema mogućnosti za nastavak poslovanja stečajnog dužnika ili ponovo pokretanje istog,te će se zbog toga provesti stečaj s likvidacijom</w:t>
      </w:r>
    </w:p>
    <w:p w:rsidRDefault="009F2529" w:rsidP="009F2529" w:rsidR="009F2529">
      <w:pPr>
        <w:pStyle w:val="Odlomakpopisa"/>
        <w:numPr>
          <w:ilvl w:val="0"/>
          <w:numId w:val="38"/>
        </w:numPr>
        <w:jc w:val="left"/>
      </w:pPr>
      <w:r>
        <w:t>Za vođenje knjigovodstvenih i administrativnih poslova zaključit će se ugovor sa trgovačkim društvom OBLA d.o.o.,Đakovo za mjesečni iznos 300,00 bez PDV-a dok traje stečajni postupak.</w:t>
      </w:r>
    </w:p>
    <w:p w:rsidRDefault="009F2529" w:rsidP="009F2529" w:rsidR="009F2529">
      <w:pPr>
        <w:pStyle w:val="Odlomakpopisa"/>
        <w:numPr>
          <w:ilvl w:val="0"/>
          <w:numId w:val="38"/>
        </w:numPr>
        <w:jc w:val="left"/>
      </w:pPr>
      <w:r>
        <w:t>Budući imovina stečajnog dužnika ne prelazi iznos od 2.000.000,00 kuna nije potrebno osnovati odbor vjerovnika već se stečaj vodi po pravilima za stečajeve male vrijednosti u skladu sa (čl.300.SZ.).</w:t>
      </w:r>
    </w:p>
    <w:p w:rsidRDefault="009F2529" w:rsidP="009F2529" w:rsidR="009F2529"/>
    <w:p w:rsidRDefault="009F2529" w:rsidP="009F2529" w:rsidR="009F2529">
      <w:r>
        <w:t>Rješenjem Trgovačkog suda u Osijeku broj: 6 St-347/14-31 od 23. listopada 2015.godine određena je prodaja nekretnine.</w:t>
      </w:r>
    </w:p>
    <w:p w:rsidRDefault="009F2529" w:rsidP="009F2529" w:rsidR="009F2529">
      <w:r>
        <w:t xml:space="preserve"> </w:t>
      </w:r>
    </w:p>
    <w:p w:rsidRDefault="009F2529" w:rsidP="009F2529" w:rsidR="009F2529">
      <w:pPr>
        <w:pStyle w:val="Odlomakpopisa"/>
        <w:ind w:hanging="720" w:left="709"/>
        <w:rPr>
          <w:b/>
        </w:rPr>
      </w:pPr>
      <w:r>
        <w:rPr>
          <w:b/>
        </w:rPr>
        <w:t>STANJE STEČAJNE MASE</w:t>
      </w:r>
    </w:p>
    <w:p w:rsidRDefault="009F2529" w:rsidP="009F2529" w:rsidR="009F2529" w:rsidRPr="009F2529">
      <w:pPr>
        <w:pStyle w:val="Odlomakpopisa"/>
        <w:ind w:hanging="720" w:left="709"/>
        <w:rPr>
          <w:b/>
        </w:rPr>
      </w:pPr>
      <w:r>
        <w:rPr>
          <w:szCs w:val="24"/>
        </w:rPr>
        <w:br/>
        <w:t>Nekretnina i to:</w:t>
      </w:r>
    </w:p>
    <w:p w:rsidRDefault="009F2529" w:rsidP="009F2529" w:rsidR="009F2529">
      <w:pPr>
        <w:pStyle w:val="Bezproreda"/>
      </w:pPr>
    </w:p>
    <w:p w:rsidRDefault="009F2529" w:rsidP="009F2529" w:rsidR="009F2529">
      <w:pPr>
        <w:pStyle w:val="Bezproreda"/>
        <w:numPr>
          <w:ilvl w:val="0"/>
          <w:numId w:val="39"/>
        </w:numPr>
      </w:pPr>
      <w:r>
        <w:t>Nekretnine upisane u zk.ul. 1361 kčbr.960 k.o. Ladimirevci u naravi Oranica Preslatinci sa 3138 m2</w:t>
      </w:r>
    </w:p>
    <w:p w:rsidRDefault="009F2529" w:rsidP="009F2529" w:rsidR="009F2529">
      <w:pPr>
        <w:pStyle w:val="Bezproreda"/>
        <w:numPr>
          <w:ilvl w:val="0"/>
          <w:numId w:val="39"/>
        </w:numPr>
      </w:pPr>
      <w:r>
        <w:t>Nekretnine upisane u zk.ul. 1255 kčbr.961 k.o. Ladimirevci u naravi Oranica u selu  sa 3070 m2</w:t>
      </w:r>
    </w:p>
    <w:p w:rsidRDefault="009F2529" w:rsidP="009F2529" w:rsidR="009F2529">
      <w:pPr>
        <w:pStyle w:val="Bezproreda"/>
      </w:pPr>
    </w:p>
    <w:p w:rsidRDefault="009F2529" w:rsidP="009F2529" w:rsidR="009F2529">
      <w:pPr>
        <w:pStyle w:val="Bezproreda"/>
      </w:pPr>
      <w:r>
        <w:t>Nekretnine su opterećene založnim pravom i to u korist:</w:t>
      </w:r>
    </w:p>
    <w:p w:rsidRDefault="009F2529" w:rsidP="009F2529" w:rsidR="009F2529">
      <w:pPr>
        <w:pStyle w:val="Bezproreda"/>
      </w:pPr>
    </w:p>
    <w:p w:rsidRDefault="009F2529" w:rsidP="009F2529" w:rsidR="009F2529">
      <w:pPr>
        <w:pStyle w:val="Bezproreda"/>
      </w:pPr>
      <w:r>
        <w:t>-RH, Ministarstvo financija, Porezna uprava u iznosu od 128.324,17 kn, Z-2658/08 10.12.2008.godine</w:t>
      </w:r>
    </w:p>
    <w:p w:rsidRDefault="009F2529" w:rsidP="009F2529" w:rsidR="009F2529">
      <w:pPr>
        <w:pStyle w:val="Bezproreda"/>
      </w:pPr>
    </w:p>
    <w:p w:rsidRDefault="009F2529" w:rsidP="009F2529" w:rsidR="009F2529">
      <w:pPr>
        <w:pStyle w:val="Bezproreda"/>
        <w:jc w:val="both"/>
      </w:pPr>
      <w:r>
        <w:t>Procijenjena vrijednost navedenih nekretnina iznosi  169.680,00 kn.</w:t>
      </w:r>
    </w:p>
    <w:p w:rsidRDefault="009F2529" w:rsidP="009F2529" w:rsidR="009F2529">
      <w:pPr>
        <w:jc w:val="both"/>
      </w:pPr>
      <w:r>
        <w:t>Procjenu nekretnina izvršila je MF PU Područni ured Osijek, Ispostava Valpovo.</w:t>
      </w:r>
    </w:p>
    <w:p w:rsidRDefault="009F2529" w:rsidP="009F2529" w:rsidR="009F2529">
      <w:pPr>
        <w:jc w:val="both"/>
      </w:pPr>
      <w:r>
        <w:t xml:space="preserve">Klasa:410-20/14-01/218,ur. broj:513-07-14-06/08-14-03 dana 28 kolovoza 2014 godine. </w:t>
      </w:r>
    </w:p>
    <w:p w:rsidRDefault="009F2529" w:rsidP="009F2529" w:rsidR="009F2529">
      <w:pPr>
        <w:jc w:val="both"/>
      </w:pPr>
      <w:r>
        <w:t>Prema navedenoj procjeni vrijednost predmetnih nekretnina iznosi 169.680,00 kn.</w:t>
      </w:r>
    </w:p>
    <w:p w:rsidRDefault="009F2529" w:rsidP="009F2529" w:rsidR="009F2529">
      <w:pPr>
        <w:jc w:val="both"/>
      </w:pPr>
    </w:p>
    <w:p w:rsidRDefault="009F2529" w:rsidP="009F2529" w:rsidR="009F2529">
      <w:pPr>
        <w:jc w:val="both"/>
      </w:pPr>
      <w:r>
        <w:t>Stečajni dužnik nema druge imovine osim navedenih nekretnina.</w:t>
      </w:r>
    </w:p>
    <w:p w:rsidRDefault="009F2529" w:rsidP="009F2529" w:rsidR="009F2529">
      <w:pPr>
        <w:jc w:val="both"/>
      </w:pPr>
    </w:p>
    <w:p w:rsidRDefault="009F2529" w:rsidP="009F2529" w:rsidR="009F2529">
      <w:pPr>
        <w:jc w:val="both"/>
      </w:pPr>
      <w:r>
        <w:t>Na imovini stečajnog dužnika nije bilo izlučnih prava.</w:t>
      </w:r>
    </w:p>
    <w:p w:rsidRDefault="009F2529" w:rsidP="009F2529" w:rsidR="009F2529">
      <w:pPr>
        <w:jc w:val="both"/>
      </w:pPr>
    </w:p>
    <w:p w:rsidRDefault="009F2529" w:rsidP="009F2529" w:rsidR="009F2529">
      <w:pPr>
        <w:jc w:val="both"/>
      </w:pPr>
      <w:r>
        <w:lastRenderedPageBreak/>
        <w:t xml:space="preserve">U dosadašnjem tijeku stečajnog postupka nije bilo namirenje razlučnih i stečajnih vjerovnika. </w:t>
      </w:r>
    </w:p>
    <w:p w:rsidRDefault="009F2529" w:rsidP="009F2529" w:rsidR="009F2529">
      <w:pPr>
        <w:jc w:val="both"/>
      </w:pPr>
    </w:p>
    <w:p w:rsidRDefault="009F2529" w:rsidP="009F2529" w:rsidR="009F2529">
      <w:pPr>
        <w:jc w:val="both"/>
      </w:pPr>
      <w:r>
        <w:t>Pošto se radi o stečaju male vrijednosti nije osnovan odbor vjerovnika.</w:t>
      </w:r>
    </w:p>
    <w:p w:rsidRDefault="009F2529" w:rsidP="009F2529" w:rsidR="009F2529">
      <w:pPr>
        <w:jc w:val="both"/>
      </w:pPr>
    </w:p>
    <w:p w:rsidRDefault="009F2529" w:rsidP="009F2529" w:rsidR="009F2529">
      <w:pPr>
        <w:jc w:val="both"/>
      </w:pPr>
      <w:r>
        <w:t>U dosadašnjem tijeku stečajnog postupka nije bilo priljeva na žiro-račun stečajnog dužnika.</w:t>
      </w:r>
    </w:p>
    <w:p w:rsidRDefault="009F2529" w:rsidP="009F2529" w:rsidR="009F2529">
      <w:pPr>
        <w:jc w:val="both"/>
      </w:pPr>
    </w:p>
    <w:p w:rsidRDefault="009F2529" w:rsidP="009F2529" w:rsidR="009F2529">
      <w:pPr>
        <w:jc w:val="both"/>
      </w:pPr>
      <w:r>
        <w:t>Pošto imovina stečajnog dužnika nije unovčena nisu se  još uvijek stekli zakonski uvjeti za zaključenje stečajnog postupka.</w:t>
      </w:r>
    </w:p>
    <w:p w:rsidRDefault="009F2529" w:rsidP="009F2529" w:rsidR="009F2529">
      <w:pPr>
        <w:jc w:val="both"/>
        <w:rPr>
          <w:b/>
          <w:i/>
        </w:rPr>
      </w:pPr>
    </w:p>
    <w:p w:rsidRDefault="009F2529" w:rsidP="009F2529" w:rsidR="009F2529">
      <w:pPr>
        <w:jc w:val="both"/>
        <w:rPr>
          <w:u w:val="single"/>
        </w:rPr>
      </w:pPr>
      <w:r>
        <w:rPr>
          <w:u w:val="single"/>
        </w:rPr>
        <w:t>Unovčenje nekretnina</w:t>
      </w:r>
    </w:p>
    <w:p w:rsidRDefault="009F2529" w:rsidP="009F2529" w:rsidR="009F2529">
      <w:pPr>
        <w:jc w:val="both"/>
      </w:pPr>
    </w:p>
    <w:p w:rsidRDefault="009F2529" w:rsidP="009F2529" w:rsidR="009F2529">
      <w:pPr>
        <w:jc w:val="both"/>
      </w:pPr>
      <w:r>
        <w:t>Na temelju Zaključka broj: 6 St-347/14-35 održana je prva prodaja nekretnine dana 07.travnja.2016.godine, a nekretnina se prodavala po utvrđenoj vrijednosti od 169.680,00  kn.</w:t>
      </w:r>
    </w:p>
    <w:p w:rsidRDefault="009F2529" w:rsidP="009F2529" w:rsidR="009F2529">
      <w:pPr>
        <w:jc w:val="both"/>
      </w:pPr>
      <w:r>
        <w:t xml:space="preserve">Oglas  objavljen u „Glasu slavonije“. Nije bilo zainteresiranih kupaca. </w:t>
      </w:r>
    </w:p>
    <w:p w:rsidRDefault="009F2529" w:rsidP="009F2529" w:rsidR="009F2529">
      <w:pPr>
        <w:jc w:val="both"/>
      </w:pPr>
    </w:p>
    <w:p w:rsidRDefault="009F2529" w:rsidP="009F2529" w:rsidR="009F2529">
      <w:pPr>
        <w:jc w:val="both"/>
      </w:pPr>
      <w:r>
        <w:t>Na temelju Zaključka broj: 6 St-347/14-38 održano je drugo ročište za unovčenje nekretnine dana 02. lipnja 2016.godine , a nekretnina se prodavala po utvrđenoj vrijednosti od 169.680,00  kn. Nije bilo zainteresiranih kupaca.</w:t>
      </w:r>
    </w:p>
    <w:p w:rsidRDefault="009F2529" w:rsidP="009F2529" w:rsidR="009F2529">
      <w:pPr>
        <w:jc w:val="both"/>
      </w:pPr>
      <w:r>
        <w:t xml:space="preserve">Oglas objavljen u „Posavska hrvatska“. </w:t>
      </w:r>
    </w:p>
    <w:p w:rsidRDefault="009F2529" w:rsidP="009F2529" w:rsidR="009F2529">
      <w:pPr>
        <w:jc w:val="both"/>
      </w:pPr>
    </w:p>
    <w:p w:rsidRDefault="009F2529" w:rsidP="009F2529" w:rsidR="009F2529">
      <w:pPr>
        <w:jc w:val="both"/>
      </w:pPr>
      <w:r>
        <w:t>Na temelju Zaključka broj: 6 St-347/14-43 održano je treće ročište za unovčenje nekretnine dana 29.rujna 2016.godine, a nekretnina se prodavala po cijeni od  144.200,00 kn. Nije bilo zainteresiranih kupaca.</w:t>
      </w:r>
    </w:p>
    <w:p w:rsidRDefault="009F2529" w:rsidP="009F2529" w:rsidR="009F2529">
      <w:pPr>
        <w:jc w:val="both"/>
      </w:pPr>
      <w:r>
        <w:t>Oglas objavljen u „Glasu slavonije“.</w:t>
      </w:r>
    </w:p>
    <w:p w:rsidRDefault="009F2529" w:rsidP="009F2529" w:rsidR="009F2529">
      <w:pPr>
        <w:jc w:val="both"/>
      </w:pPr>
    </w:p>
    <w:p w:rsidRDefault="009F2529" w:rsidP="009F2529" w:rsidR="009F2529">
      <w:pPr>
        <w:jc w:val="both"/>
      </w:pPr>
      <w:r>
        <w:t>Na temelju Zaključka broj: 6 St-347/14-46 zakazana je četvrta prodaja za unovčenje nekretnine dana 2.studenog 2016.godine,a nekretnina se prodaje po cijeni od 115.400,00 kn.</w:t>
      </w:r>
    </w:p>
    <w:p w:rsidRDefault="009F2529" w:rsidP="009F2529" w:rsidR="009F2529">
      <w:pPr>
        <w:jc w:val="both"/>
      </w:pPr>
      <w:r>
        <w:t>Oglas objavljen u tjedniku „Posavska hrvatska“. Nije bilo zainteresiranih kupaca</w:t>
      </w:r>
    </w:p>
    <w:p w:rsidRDefault="009F2529" w:rsidP="009F2529" w:rsidR="009F2529">
      <w:pPr>
        <w:jc w:val="both"/>
      </w:pPr>
    </w:p>
    <w:p w:rsidRDefault="009F2529" w:rsidP="009F2529" w:rsidR="009F2529">
      <w:pPr>
        <w:jc w:val="both"/>
      </w:pPr>
      <w:r>
        <w:t>Na temelju Zaključka broj: 6 St-347/14-50 zakazana je peta prodaja za unovčenje nekretnine dana 20.prosinca 2016.godine,a nekretnina se prodaje po cijeni od 98.090,00 kn.</w:t>
      </w:r>
    </w:p>
    <w:p w:rsidRDefault="009F2529" w:rsidP="009F2529" w:rsidR="009F2529">
      <w:pPr>
        <w:jc w:val="both"/>
      </w:pPr>
      <w:r>
        <w:t>Oglas objavljen u „Glasu slavonije“. Nije bilo zainteresiranih kupaca</w:t>
      </w:r>
    </w:p>
    <w:p w:rsidRDefault="009F2529" w:rsidP="009F2529" w:rsidR="009F2529">
      <w:pPr>
        <w:jc w:val="both"/>
      </w:pPr>
    </w:p>
    <w:p w:rsidRDefault="009F2529" w:rsidP="009F2529" w:rsidR="009F2529">
      <w:pPr>
        <w:jc w:val="both"/>
      </w:pPr>
      <w:r>
        <w:t>Na temelju Zaključka broj: 6 St-347/14-53 zakazana je šesta prodaja za unovčenje nekretnine dana 22.veljača 2017.godine,a nekretnina se prodaje po cijeni od 83.376,50 kn.</w:t>
      </w:r>
    </w:p>
    <w:p w:rsidRDefault="009F2529" w:rsidP="009F2529" w:rsidR="009F2529">
      <w:pPr>
        <w:jc w:val="both"/>
      </w:pPr>
      <w:r>
        <w:t>Oglas objavljen u tjedniku „Posavska hrvatska“. Nije bilo zainteresiranih kupaca</w:t>
      </w:r>
    </w:p>
    <w:p w:rsidRDefault="009F2529" w:rsidP="009F2529" w:rsidR="009F2529">
      <w:pPr>
        <w:jc w:val="both"/>
      </w:pPr>
    </w:p>
    <w:p w:rsidRDefault="009F2529" w:rsidP="009F2529" w:rsidR="009F2529">
      <w:pPr>
        <w:jc w:val="both"/>
      </w:pPr>
      <w:r>
        <w:t>Na temelju Zaključka broj: 6 St-347/14-57 zakazana je sedma prodaja za unovčenje nekretnine dana 12.travnja 2017.godine,a nekretnina se prodaje po cijeni od 70.870,03 kn.</w:t>
      </w:r>
    </w:p>
    <w:p w:rsidRDefault="009F2529" w:rsidP="009F2529" w:rsidR="009F2529">
      <w:pPr>
        <w:jc w:val="both"/>
      </w:pPr>
      <w:r>
        <w:t>Oglas objavljen u tjedniku „Posavska hrvatska“. Nije bilo zainteresiranih kupaca.</w:t>
      </w:r>
    </w:p>
    <w:p w:rsidRDefault="009F2529" w:rsidP="009F2529" w:rsidR="009F2529">
      <w:pPr>
        <w:jc w:val="both"/>
      </w:pPr>
    </w:p>
    <w:p w:rsidRDefault="009F2529" w:rsidP="009F2529" w:rsidR="009F2529">
      <w:pPr>
        <w:jc w:val="both"/>
        <w:rPr>
          <w:u w:val="single"/>
        </w:rPr>
      </w:pPr>
      <w:r>
        <w:rPr>
          <w:u w:val="single"/>
        </w:rPr>
        <w:t>Ostali događaji</w:t>
      </w:r>
    </w:p>
    <w:p w:rsidRDefault="009F2529" w:rsidP="009F2529" w:rsidR="009F2529">
      <w:pPr>
        <w:jc w:val="both"/>
        <w:rPr>
          <w:u w:val="single"/>
        </w:rPr>
      </w:pPr>
    </w:p>
    <w:p w:rsidRDefault="009F2529" w:rsidP="009F2529" w:rsidR="009F2529">
      <w:pPr>
        <w:jc w:val="both"/>
      </w:pPr>
      <w:r>
        <w:t xml:space="preserve">Dana 12.srpnja 2016 godine zaprimio sam Zahtjev za kupovinu nekretnina stečajnog dužnika. Zahtjev je dostavio Miroslav Babok, Vladimira Nazora 2B, Ladimirevci. U zahtjevu potencijalni kupac Miroslav Babok nudi za nekretnine stečajnog dužnika iznos 16.000,00 kn. </w:t>
      </w:r>
    </w:p>
    <w:p w:rsidRDefault="009F2529" w:rsidP="009F2529" w:rsidR="009F2529">
      <w:pPr>
        <w:jc w:val="both"/>
      </w:pPr>
      <w:r>
        <w:t>Na navedeni zahtjev sam se očitovao dana 30.9.2016 godine na način  da sam upoznao potencijalnog kupca sa činjenicom da je kupovinu nekretnina moguće obaviti jedino na način da sudjeluje na usmenoj javnoj dražbi kod Trgovačkog suda u Osijeku.</w:t>
      </w:r>
    </w:p>
    <w:p w:rsidRDefault="009F2529" w:rsidP="009F2529" w:rsidR="009F2529"/>
    <w:p w:rsidRDefault="009F2529" w:rsidP="009F2529" w:rsidR="009F2529"/>
    <w:p w:rsidRDefault="009F2529" w:rsidP="009F2529" w:rsidR="009F2529">
      <w:pPr>
        <w:jc w:val="both"/>
      </w:pPr>
      <w:r>
        <w:t xml:space="preserve">Dana 26.listopada 2016 godine zaprimio sam drugi Zahtjev za kupovinu nekretnina stečajnog dužnika. Zahtjev je dostavio Miroslav Babok, Vladimira Nazora 2B, Ladimirevci. U zahtjevu potencijalni kupac Miroslav Babok nudi za nekretnine stečajnog dužnika iznos 17.000,00 kn. </w:t>
      </w:r>
    </w:p>
    <w:p w:rsidRDefault="009F2529" w:rsidP="009F2529" w:rsidR="009F2529">
      <w:pPr>
        <w:jc w:val="both"/>
      </w:pPr>
      <w:r>
        <w:t>Na navedeni zahtjev nisam se još uvijek očitovao. S obzirom da sam se dana 30.9.2016 godine očitovao na prvu ponudu istog ponuditelja kada sam ga upoznao sa pravilima kupovine imovine isključivo na usmenoj javnoj dražbi kod Trgovačkog suda u Osijeku</w:t>
      </w:r>
    </w:p>
    <w:p w:rsidRDefault="009F2529" w:rsidP="009F2529" w:rsidR="009F2529" w:rsidRPr="009F2529"/>
    <w:p w:rsidRDefault="009F2529" w:rsidP="009F2529" w:rsidR="009F2529">
      <w:pPr>
        <w:jc w:val="both"/>
        <w:rPr>
          <w:b/>
          <w:i/>
        </w:rPr>
      </w:pPr>
      <w:r>
        <w:rPr>
          <w:b/>
          <w:i/>
        </w:rPr>
        <w:t>Pregled primitaka i izdataka od dana otvaranja stečajnog postupka do danas</w:t>
      </w:r>
    </w:p>
    <w:p w:rsidRDefault="009F2529" w:rsidP="009F2529" w:rsidR="009F2529">
      <w:pPr>
        <w:pStyle w:val="Uvuenotijeloteksta"/>
        <w:ind w:left="0"/>
        <w:rPr>
          <w:b/>
          <w:i/>
        </w:rPr>
      </w:pPr>
    </w:p>
    <w:p w:rsidRDefault="009F2529" w:rsidP="009F2529" w:rsidR="009F2529">
      <w:pPr>
        <w:jc w:val="both"/>
        <w:rPr>
          <w:b/>
          <w:i/>
        </w:rPr>
      </w:pPr>
      <w:r>
        <w:rPr>
          <w:b/>
          <w:i/>
        </w:rPr>
        <w:t xml:space="preserve">Primici </w:t>
      </w:r>
    </w:p>
    <w:p w:rsidRDefault="009F2529" w:rsidP="009F2529" w:rsidR="009F2529">
      <w:pPr>
        <w:pStyle w:val="Uvuenotijeloteksta"/>
        <w:ind w:left="0"/>
        <w:rPr>
          <w:b/>
          <w:i/>
        </w:rPr>
      </w:pPr>
    </w:p>
    <w:tbl>
      <w:tblPr>
        <w:tblW w:type="dxa" w:w="4400"/>
        <w:tblInd w:type="dxa" w:w="97"/>
        <w:tblLook w:val="04A0" w:noVBand="1" w:noHBand="0" w:lastColumn="0" w:firstColumn="1" w:lastRow="0" w:firstRow="1"/>
      </w:tblPr>
      <w:tblGrid>
        <w:gridCol w:w="2800"/>
        <w:gridCol w:w="1600"/>
      </w:tblGrid>
      <w:tr w:rsidTr="009F2529" w:rsidR="009F2529">
        <w:trPr>
          <w:trHeight w:val="315"/>
        </w:trPr>
        <w:tc>
          <w:tcPr>
            <w:tcW w:type="dxa" w:w="2800"/>
            <w:tcBorders>
              <w:top w:space="0" w:sz="8" w:color="auto" w:val="single"/>
              <w:left w:space="0" w:sz="8" w:color="auto" w:val="single"/>
              <w:bottom w:space="0" w:sz="8" w:color="auto" w:val="single"/>
              <w:right w:space="0" w:sz="8" w:color="auto" w:val="single"/>
            </w:tcBorders>
            <w:shd w:fill="A5A5A5" w:color="auto" w:val="clear"/>
            <w:noWrap/>
            <w:vAlign w:val="bottom"/>
            <w:hideMark/>
          </w:tcPr>
          <w:p w:rsidRDefault="009F2529" w:rsidR="009F2529">
            <w:pPr>
              <w:spacing w:lineRule="auto" w:line="276"/>
              <w:jc w:val="center"/>
              <w:rPr>
                <w:b/>
                <w:bCs/>
                <w:color w:val="000000"/>
                <w:lang w:eastAsia="en-US"/>
              </w:rPr>
            </w:pPr>
            <w:r>
              <w:rPr>
                <w:b/>
                <w:bCs/>
                <w:color w:val="000000"/>
                <w:lang w:eastAsia="en-US"/>
              </w:rPr>
              <w:t>PRIHOD</w:t>
            </w:r>
          </w:p>
        </w:tc>
        <w:tc>
          <w:tcPr>
            <w:tcW w:type="dxa" w:w="1600"/>
            <w:tcBorders>
              <w:top w:space="0" w:sz="8" w:color="auto" w:val="single"/>
              <w:left w:val="nil"/>
              <w:bottom w:space="0" w:sz="8" w:color="auto" w:val="single"/>
              <w:right w:space="0" w:sz="8" w:color="auto" w:val="single"/>
            </w:tcBorders>
            <w:shd w:fill="A5A5A5" w:color="auto" w:val="clear"/>
            <w:noWrap/>
            <w:vAlign w:val="bottom"/>
            <w:hideMark/>
          </w:tcPr>
          <w:p w:rsidRDefault="009F2529" w:rsidR="009F2529">
            <w:pPr>
              <w:spacing w:lineRule="auto" w:line="276"/>
              <w:jc w:val="center"/>
              <w:rPr>
                <w:b/>
                <w:bCs/>
                <w:color w:val="000000"/>
                <w:lang w:eastAsia="en-US"/>
              </w:rPr>
            </w:pPr>
            <w:r>
              <w:rPr>
                <w:b/>
                <w:bCs/>
                <w:color w:val="000000"/>
                <w:lang w:eastAsia="en-US"/>
              </w:rPr>
              <w:t xml:space="preserve">IZNOS </w:t>
            </w:r>
          </w:p>
        </w:tc>
      </w:tr>
      <w:tr w:rsidTr="009F2529" w:rsidR="009F2529">
        <w:trPr>
          <w:trHeight w:val="405"/>
        </w:trPr>
        <w:tc>
          <w:tcPr>
            <w:tcW w:type="dxa" w:w="2800"/>
            <w:tcBorders>
              <w:top w:val="nil"/>
              <w:left w:space="0" w:sz="8" w:color="auto" w:val="single"/>
              <w:bottom w:space="0" w:sz="8" w:color="auto" w:val="single"/>
              <w:right w:space="0" w:sz="8" w:color="auto" w:val="single"/>
            </w:tcBorders>
            <w:noWrap/>
            <w:vAlign w:val="bottom"/>
            <w:hideMark/>
          </w:tcPr>
          <w:p w:rsidRDefault="009F2529" w:rsidR="009F2529">
            <w:pPr>
              <w:spacing w:lineRule="auto" w:line="276"/>
              <w:rPr>
                <w:color w:val="000000"/>
                <w:lang w:eastAsia="en-US"/>
              </w:rPr>
            </w:pPr>
            <w:r>
              <w:rPr>
                <w:color w:val="000000"/>
                <w:lang w:eastAsia="en-US"/>
              </w:rPr>
              <w:t>Pozajmica-stečajni upravitelj</w:t>
            </w:r>
          </w:p>
        </w:tc>
        <w:tc>
          <w:tcPr>
            <w:tcW w:type="dxa" w:w="1600"/>
            <w:tcBorders>
              <w:top w:val="nil"/>
              <w:left w:val="nil"/>
              <w:bottom w:space="0" w:sz="8" w:color="auto" w:val="single"/>
              <w:right w:space="0" w:sz="8" w:color="auto" w:val="single"/>
            </w:tcBorders>
            <w:noWrap/>
            <w:vAlign w:val="bottom"/>
            <w:hideMark/>
          </w:tcPr>
          <w:p w:rsidRDefault="009F2529" w:rsidR="009F2529">
            <w:pPr>
              <w:spacing w:lineRule="auto" w:line="276"/>
              <w:jc w:val="right"/>
              <w:rPr>
                <w:color w:val="000000"/>
                <w:lang w:eastAsia="en-US"/>
              </w:rPr>
            </w:pPr>
            <w:r>
              <w:rPr>
                <w:color w:val="000000"/>
                <w:lang w:eastAsia="en-US"/>
              </w:rPr>
              <w:t>1.100,00</w:t>
            </w:r>
          </w:p>
        </w:tc>
      </w:tr>
      <w:tr w:rsidTr="009F2529" w:rsidR="009F2529">
        <w:trPr>
          <w:trHeight w:val="315"/>
        </w:trPr>
        <w:tc>
          <w:tcPr>
            <w:tcW w:type="dxa" w:w="2800"/>
            <w:tcBorders>
              <w:top w:val="nil"/>
              <w:left w:space="0" w:sz="8" w:color="auto" w:val="single"/>
              <w:bottom w:space="0" w:sz="8" w:color="auto" w:val="single"/>
              <w:right w:space="0" w:sz="8" w:color="auto" w:val="single"/>
            </w:tcBorders>
            <w:noWrap/>
            <w:vAlign w:val="bottom"/>
            <w:hideMark/>
          </w:tcPr>
          <w:p w:rsidRDefault="009F2529" w:rsidR="009F2529">
            <w:pPr>
              <w:spacing w:lineRule="auto" w:line="276"/>
              <w:jc w:val="right"/>
              <w:rPr>
                <w:b/>
                <w:bCs/>
                <w:color w:val="000000"/>
                <w:lang w:eastAsia="en-US"/>
              </w:rPr>
            </w:pPr>
            <w:r>
              <w:rPr>
                <w:b/>
                <w:bCs/>
                <w:color w:val="000000"/>
                <w:lang w:eastAsia="en-US"/>
              </w:rPr>
              <w:t>UKUPNO:</w:t>
            </w:r>
          </w:p>
        </w:tc>
        <w:tc>
          <w:tcPr>
            <w:tcW w:type="dxa" w:w="1600"/>
            <w:tcBorders>
              <w:top w:val="nil"/>
              <w:left w:val="nil"/>
              <w:bottom w:space="0" w:sz="8" w:color="auto" w:val="single"/>
              <w:right w:space="0" w:sz="8" w:color="auto" w:val="single"/>
            </w:tcBorders>
            <w:noWrap/>
            <w:vAlign w:val="bottom"/>
            <w:hideMark/>
          </w:tcPr>
          <w:p w:rsidRDefault="009F2529" w:rsidR="009F2529">
            <w:pPr>
              <w:spacing w:lineRule="auto" w:line="276"/>
              <w:jc w:val="right"/>
              <w:rPr>
                <w:color w:val="000000"/>
                <w:lang w:eastAsia="en-US"/>
              </w:rPr>
            </w:pPr>
            <w:r>
              <w:rPr>
                <w:color w:val="000000"/>
                <w:lang w:eastAsia="en-US"/>
              </w:rPr>
              <w:t>1.100,00</w:t>
            </w:r>
          </w:p>
        </w:tc>
      </w:tr>
    </w:tbl>
    <w:p w:rsidRDefault="009F2529" w:rsidP="009F2529" w:rsidR="009F2529">
      <w:pPr>
        <w:pStyle w:val="Uvuenotijeloteksta"/>
        <w:ind w:left="0"/>
        <w:rPr>
          <w:b/>
          <w:i/>
        </w:rPr>
      </w:pPr>
    </w:p>
    <w:p w:rsidRDefault="009F2529" w:rsidP="009F2529" w:rsidR="009F2529">
      <w:pPr>
        <w:jc w:val="both"/>
        <w:rPr>
          <w:b/>
          <w:i/>
        </w:rPr>
      </w:pPr>
      <w:r>
        <w:rPr>
          <w:b/>
          <w:i/>
        </w:rPr>
        <w:t>Izdaci</w:t>
      </w:r>
    </w:p>
    <w:p w:rsidRDefault="009F2529" w:rsidP="009F2529" w:rsidR="009F2529">
      <w:pPr>
        <w:pStyle w:val="Uvuenotijeloteksta"/>
        <w:ind w:left="0"/>
        <w:rPr>
          <w:b/>
          <w:i/>
        </w:rPr>
      </w:pPr>
    </w:p>
    <w:tbl>
      <w:tblPr>
        <w:tblW w:type="dxa" w:w="4380"/>
        <w:tblInd w:type="dxa" w:w="97"/>
        <w:tblLook w:val="04A0" w:noVBand="1" w:noHBand="0" w:lastColumn="0" w:firstColumn="1" w:lastRow="0" w:firstRow="1"/>
      </w:tblPr>
      <w:tblGrid>
        <w:gridCol w:w="2660"/>
        <w:gridCol w:w="1720"/>
      </w:tblGrid>
      <w:tr w:rsidTr="009F2529" w:rsidR="009F2529">
        <w:trPr>
          <w:trHeight w:val="315"/>
        </w:trPr>
        <w:tc>
          <w:tcPr>
            <w:tcW w:type="dxa" w:w="2660"/>
            <w:tcBorders>
              <w:top w:space="0" w:sz="8" w:color="auto" w:val="single"/>
              <w:left w:space="0" w:sz="8" w:color="auto" w:val="single"/>
              <w:bottom w:space="0" w:sz="8" w:color="auto" w:val="single"/>
              <w:right w:space="0" w:sz="8" w:color="auto" w:val="single"/>
            </w:tcBorders>
            <w:shd w:fill="A5A5A5" w:color="auto" w:val="clear"/>
            <w:noWrap/>
            <w:vAlign w:val="bottom"/>
            <w:hideMark/>
          </w:tcPr>
          <w:p w:rsidRDefault="009F2529" w:rsidR="009F2529">
            <w:pPr>
              <w:spacing w:lineRule="auto" w:line="276"/>
              <w:jc w:val="center"/>
              <w:rPr>
                <w:b/>
                <w:bCs/>
                <w:color w:val="000000"/>
                <w:lang w:eastAsia="en-US"/>
              </w:rPr>
            </w:pPr>
            <w:r>
              <w:rPr>
                <w:b/>
                <w:bCs/>
                <w:color w:val="000000"/>
                <w:lang w:eastAsia="en-US"/>
              </w:rPr>
              <w:t xml:space="preserve">IZDACI </w:t>
            </w:r>
          </w:p>
        </w:tc>
        <w:tc>
          <w:tcPr>
            <w:tcW w:type="dxa" w:w="1720"/>
            <w:tcBorders>
              <w:top w:space="0" w:sz="8" w:color="auto" w:val="single"/>
              <w:left w:val="nil"/>
              <w:bottom w:space="0" w:sz="8" w:color="auto" w:val="single"/>
              <w:right w:space="0" w:sz="8" w:color="auto" w:val="single"/>
            </w:tcBorders>
            <w:shd w:fill="A5A5A5" w:color="auto" w:val="clear"/>
            <w:noWrap/>
            <w:vAlign w:val="bottom"/>
            <w:hideMark/>
          </w:tcPr>
          <w:p w:rsidRDefault="009F2529" w:rsidR="009F2529">
            <w:pPr>
              <w:spacing w:lineRule="auto" w:line="276"/>
              <w:jc w:val="center"/>
              <w:rPr>
                <w:b/>
                <w:bCs/>
                <w:color w:val="000000"/>
                <w:lang w:eastAsia="en-US"/>
              </w:rPr>
            </w:pPr>
            <w:r>
              <w:rPr>
                <w:b/>
                <w:bCs/>
                <w:color w:val="000000"/>
                <w:lang w:eastAsia="en-US"/>
              </w:rPr>
              <w:t xml:space="preserve">IZNOS </w:t>
            </w:r>
          </w:p>
        </w:tc>
      </w:tr>
      <w:tr w:rsidTr="009F2529" w:rsidR="009F2529">
        <w:trPr>
          <w:trHeight w:val="465"/>
        </w:trPr>
        <w:tc>
          <w:tcPr>
            <w:tcW w:type="dxa" w:w="2660"/>
            <w:tcBorders>
              <w:top w:val="nil"/>
              <w:left w:space="0" w:sz="8" w:color="auto" w:val="single"/>
              <w:bottom w:space="0" w:sz="8" w:color="auto" w:val="single"/>
              <w:right w:space="0" w:sz="8" w:color="auto" w:val="single"/>
            </w:tcBorders>
            <w:noWrap/>
            <w:vAlign w:val="bottom"/>
            <w:hideMark/>
          </w:tcPr>
          <w:p w:rsidRDefault="009F2529" w:rsidR="009F2529">
            <w:pPr>
              <w:spacing w:lineRule="auto" w:line="276"/>
              <w:rPr>
                <w:color w:val="000000"/>
                <w:lang w:eastAsia="en-US"/>
              </w:rPr>
            </w:pPr>
            <w:r>
              <w:rPr>
                <w:color w:val="000000"/>
                <w:lang w:eastAsia="en-US"/>
              </w:rPr>
              <w:t xml:space="preserve">Naknada banke </w:t>
            </w:r>
          </w:p>
        </w:tc>
        <w:tc>
          <w:tcPr>
            <w:tcW w:type="dxa" w:w="1720"/>
            <w:tcBorders>
              <w:top w:val="nil"/>
              <w:left w:val="nil"/>
              <w:bottom w:space="0" w:sz="8" w:color="auto" w:val="single"/>
              <w:right w:space="0" w:sz="8" w:color="auto" w:val="single"/>
            </w:tcBorders>
            <w:noWrap/>
            <w:vAlign w:val="bottom"/>
            <w:hideMark/>
          </w:tcPr>
          <w:p w:rsidRDefault="009F2529" w:rsidR="009F2529">
            <w:pPr>
              <w:spacing w:lineRule="auto" w:line="276"/>
              <w:jc w:val="right"/>
              <w:rPr>
                <w:color w:val="000000"/>
                <w:lang w:eastAsia="en-US"/>
              </w:rPr>
            </w:pPr>
            <w:r>
              <w:rPr>
                <w:color w:val="000000"/>
                <w:lang w:eastAsia="en-US"/>
              </w:rPr>
              <w:t>1.076,00</w:t>
            </w:r>
          </w:p>
        </w:tc>
      </w:tr>
      <w:tr w:rsidTr="009F2529" w:rsidR="009F2529">
        <w:trPr>
          <w:trHeight w:val="315"/>
        </w:trPr>
        <w:tc>
          <w:tcPr>
            <w:tcW w:type="dxa" w:w="2660"/>
            <w:tcBorders>
              <w:top w:val="nil"/>
              <w:left w:space="0" w:sz="8" w:color="auto" w:val="single"/>
              <w:bottom w:space="0" w:sz="8" w:color="auto" w:val="single"/>
              <w:right w:space="0" w:sz="8" w:color="auto" w:val="single"/>
            </w:tcBorders>
            <w:noWrap/>
            <w:vAlign w:val="bottom"/>
            <w:hideMark/>
          </w:tcPr>
          <w:p w:rsidRDefault="009F2529" w:rsidR="009F2529">
            <w:pPr>
              <w:spacing w:lineRule="auto" w:line="276"/>
              <w:jc w:val="right"/>
              <w:rPr>
                <w:b/>
                <w:color w:val="000000"/>
                <w:lang w:eastAsia="en-US"/>
              </w:rPr>
            </w:pPr>
            <w:r>
              <w:rPr>
                <w:b/>
                <w:color w:val="000000"/>
                <w:lang w:eastAsia="en-US"/>
              </w:rPr>
              <w:t>UKUPNO:</w:t>
            </w:r>
          </w:p>
        </w:tc>
        <w:tc>
          <w:tcPr>
            <w:tcW w:type="dxa" w:w="1720"/>
            <w:tcBorders>
              <w:top w:val="nil"/>
              <w:left w:val="nil"/>
              <w:bottom w:space="0" w:sz="8" w:color="auto" w:val="single"/>
              <w:right w:space="0" w:sz="8" w:color="auto" w:val="single"/>
            </w:tcBorders>
            <w:noWrap/>
            <w:vAlign w:val="bottom"/>
            <w:hideMark/>
          </w:tcPr>
          <w:p w:rsidRDefault="009F2529" w:rsidR="009F2529">
            <w:pPr>
              <w:spacing w:lineRule="auto" w:line="276"/>
              <w:jc w:val="right"/>
              <w:rPr>
                <w:color w:val="000000"/>
                <w:lang w:eastAsia="en-US"/>
              </w:rPr>
            </w:pPr>
            <w:r>
              <w:rPr>
                <w:color w:val="000000"/>
                <w:lang w:eastAsia="en-US"/>
              </w:rPr>
              <w:t>1.076,00</w:t>
            </w:r>
          </w:p>
        </w:tc>
      </w:tr>
    </w:tbl>
    <w:p w:rsidRDefault="009F2529" w:rsidP="009F2529" w:rsidR="009F2529">
      <w:pPr>
        <w:pStyle w:val="Uvuenotijeloteksta"/>
        <w:ind w:left="0"/>
        <w:rPr>
          <w:b/>
          <w:i/>
        </w:rPr>
      </w:pPr>
    </w:p>
    <w:p w:rsidRDefault="009F2529" w:rsidP="009F2529" w:rsidR="009F2529">
      <w:pPr>
        <w:jc w:val="both"/>
        <w:rPr>
          <w:b/>
          <w:i/>
        </w:rPr>
      </w:pPr>
      <w:r>
        <w:rPr>
          <w:b/>
          <w:i/>
        </w:rPr>
        <w:t>Stanje na žiro računu na dan 09.06.2017. godine iznosi 24,00 kn.</w:t>
      </w:r>
    </w:p>
    <w:p w:rsidRDefault="009F2529" w:rsidP="009F2529" w:rsidR="009F2529">
      <w:pPr>
        <w:pStyle w:val="Uvuenotijeloteksta"/>
        <w:ind w:left="0"/>
        <w:rPr>
          <w:b/>
          <w:i/>
        </w:rPr>
      </w:pPr>
    </w:p>
    <w:p w:rsidRDefault="009F2529" w:rsidP="009F2529" w:rsidR="009F2529">
      <w:pPr>
        <w:jc w:val="both"/>
        <w:rPr>
          <w:u w:val="single"/>
        </w:rPr>
      </w:pPr>
      <w:r>
        <w:rPr>
          <w:u w:val="single"/>
        </w:rPr>
        <w:t>Nisu podmirene ostale obveze stečajne mase i to:</w:t>
      </w:r>
    </w:p>
    <w:p w:rsidRDefault="009F2529" w:rsidP="009F2529" w:rsidR="009F2529">
      <w:pPr>
        <w:jc w:val="both"/>
        <w:rPr>
          <w:u w:val="single"/>
        </w:rPr>
      </w:pPr>
    </w:p>
    <w:p w:rsidRDefault="009F2529" w:rsidP="009F2529" w:rsidR="009F2529">
      <w:pPr>
        <w:jc w:val="both"/>
      </w:pPr>
    </w:p>
    <w:p w:rsidRDefault="009F2529" w:rsidP="009F2529" w:rsidR="009F2529">
      <w:pPr>
        <w:jc w:val="both"/>
      </w:pPr>
      <w:r>
        <w:t>1. Račun za izradu pečata u iznosu od 162,50 kn</w:t>
      </w:r>
    </w:p>
    <w:p w:rsidRDefault="009F2529" w:rsidP="009F2529" w:rsidR="009F2529">
      <w:pPr>
        <w:jc w:val="both"/>
        <w:rPr>
          <w:sz w:val="22"/>
          <w:szCs w:val="22"/>
        </w:rPr>
      </w:pPr>
      <w:r>
        <w:t xml:space="preserve">2. </w:t>
      </w:r>
      <w:r>
        <w:rPr>
          <w:sz w:val="22"/>
          <w:szCs w:val="22"/>
        </w:rPr>
        <w:t>knjigovodstvene usluge (22 mjeseca x 300 kn)= 8.250,00 kn (s  pdv-om)</w:t>
      </w:r>
    </w:p>
    <w:p w:rsidRDefault="009F2529" w:rsidP="009F2529" w:rsidR="009F2529">
      <w:pPr>
        <w:jc w:val="both"/>
      </w:pPr>
      <w:r>
        <w:t>3. Računi za objavu oglasa u Glasu slavonije u iznosu od 18.500,00 kn</w:t>
      </w:r>
    </w:p>
    <w:p w:rsidRDefault="009F2529" w:rsidP="009F2529" w:rsidR="009F2529">
      <w:pPr>
        <w:jc w:val="both"/>
      </w:pPr>
      <w:r>
        <w:t>4. Račun za objavu oglasa u Posavskoj hrvatskoj u iznosu od 3.450,00 kn</w:t>
      </w:r>
    </w:p>
    <w:p w:rsidRDefault="009F2529" w:rsidP="009F2529" w:rsidR="009F2529">
      <w:pPr>
        <w:jc w:val="both"/>
      </w:pPr>
      <w:r>
        <w:t>5. PBZ d.d. naknada banke u iznosu od 1.240,00 kn</w:t>
      </w:r>
    </w:p>
    <w:p w:rsidRDefault="009F2529" w:rsidP="009F2529" w:rsidR="009F2529">
      <w:pPr>
        <w:jc w:val="both"/>
      </w:pPr>
      <w:r>
        <w:t xml:space="preserve">6. Predviđena nagrada stečajnog upravitelja 9.600,00 kn </w:t>
      </w:r>
    </w:p>
    <w:p w:rsidRDefault="009F2529" w:rsidP="009F2529" w:rsidR="009F2529" w:rsidRPr="009F2529">
      <w:pPr>
        <w:jc w:val="both"/>
      </w:pPr>
      <w:r>
        <w:t>7. Pozajmica stečajni upravitelj u iznosu od 1.100,00 kn</w:t>
      </w:r>
    </w:p>
    <w:p w:rsidRDefault="009F2529" w:rsidP="009F2529" w:rsidR="009F2529">
      <w:pPr>
        <w:pStyle w:val="Uvuenotijeloteksta"/>
        <w:ind w:left="0"/>
        <w:rPr>
          <w:b/>
          <w:i/>
        </w:rPr>
      </w:pPr>
    </w:p>
    <w:p w:rsidRDefault="00FE6F45" w:rsidP="00FE6F45" w:rsidR="009F2529">
      <w:pPr>
        <w:pStyle w:val="Uvuenotijeloteksta"/>
        <w:ind w:left="0"/>
        <w:jc w:val="both"/>
      </w:pPr>
      <w:r w:rsidRPr="00FE6F45">
        <w:t>S obzirom da do sada nije bilo niti jedne ponude za gore navedenu imovinu stečajnog dužnika – nekretnine osim Miroslava Babok i to za obadvije nekretnine ukupno 17.000,00 kn a ujedno s obzirom da je na navedenim nekretninama upisano razlučno pravo za korist RH MF Porezne uprave predlažem zastupniku Porezne prave – ŽDO Osijek da se očituju da se prihvati navedena ponuda te da se nekretnine prodaju jedinom ponuditelju Miroslavu Babok po gore navedenoj cijeni.</w:t>
      </w:r>
    </w:p>
    <w:p w:rsidRDefault="00FE6F45" w:rsidP="00FE6F45" w:rsidR="00FE6F45" w:rsidRPr="00FE6F45">
      <w:pPr>
        <w:pStyle w:val="Uvuenotijeloteksta"/>
        <w:ind w:left="0"/>
        <w:jc w:val="both"/>
      </w:pPr>
      <w:r>
        <w:lastRenderedPageBreak/>
        <w:tab/>
        <w:t>Nazočni ŽDO se protivi prijedlogu st. upravitelja za obustavom stečajnog postupka zbog nedostatnosti mase za pokriće troškova stečajnog postupka a u odnosu na gore navedenu ponudu Miroslava Babok u iznosu od 17.000,00 kn za nekretnine stečajnog dužnika predlaže kratki rok radi očitovanja na istog.</w:t>
      </w:r>
    </w:p>
    <w:p w:rsidRDefault="00BE34EB" w:rsidP="00BE34EB" w:rsidR="009F2529">
      <w:pPr>
        <w:pStyle w:val="Uvuenotijeloteksta"/>
        <w:jc w:val="both"/>
      </w:pPr>
      <w:r>
        <w:tab/>
        <w:t>Stečajni upravitelj predlaže da sud prije nego što donese rješenje o obustavi st. postupka sukladno čl. 203 SZ pozove vjerovnike – Poreznu upravu zastupanu po ŽDO a koji se protive obustavi postupka, da predujme iznos od 20.000,00 kn za pokriće troškova postupka u roku koji za to odredi stečajna sutkinja rješenjem.</w:t>
      </w:r>
    </w:p>
    <w:p w:rsidRDefault="00BE34EB" w:rsidP="00BE34EB" w:rsidR="00BE34EB">
      <w:pPr>
        <w:pStyle w:val="Uvuenotijeloteksta"/>
        <w:jc w:val="both"/>
      </w:pPr>
    </w:p>
    <w:p w:rsidRDefault="00BE34EB" w:rsidP="00BE34EB" w:rsidR="00BE34EB">
      <w:pPr>
        <w:pStyle w:val="Uvuenotijeloteksta"/>
        <w:jc w:val="both"/>
      </w:pPr>
      <w:r>
        <w:t>Ujedno st. uprav. navodi da ukoliko Porezna uprava ne prihvati ponudu za unovčenje nekretnina stečajnog dužnika, stečajni upravitelj može i nakon obustave i zaključenje st. postupka u ime st. dužnika a za račun st. mase nastaviti s unovčenjem imovine dužnika ukoliko razlučni vjerovnik Porezna uprava predujmi za takve troškove potrebiti iznos.</w:t>
      </w:r>
    </w:p>
    <w:p w:rsidRDefault="006E16E0" w:rsidP="00BE34EB" w:rsidR="006E16E0">
      <w:pPr>
        <w:pStyle w:val="Uvuenotijeloteksta"/>
        <w:jc w:val="both"/>
      </w:pPr>
    </w:p>
    <w:p w:rsidRDefault="006E16E0" w:rsidP="00BE34EB" w:rsidR="006E16E0">
      <w:pPr>
        <w:pStyle w:val="Uvuenotijeloteksta"/>
        <w:jc w:val="both"/>
      </w:pPr>
      <w:r>
        <w:tab/>
        <w:t>Sud donosi</w:t>
      </w:r>
    </w:p>
    <w:p w:rsidRDefault="006E16E0" w:rsidP="00BE34EB" w:rsidR="006E16E0">
      <w:pPr>
        <w:pStyle w:val="Uvuenotijeloteksta"/>
        <w:jc w:val="both"/>
      </w:pPr>
    </w:p>
    <w:p w:rsidRDefault="006E16E0" w:rsidP="006E16E0" w:rsidR="006E16E0">
      <w:pPr>
        <w:pStyle w:val="Uvuenotijeloteksta"/>
        <w:jc w:val="center"/>
      </w:pPr>
      <w:r>
        <w:t>r j e š e n j e :</w:t>
      </w:r>
    </w:p>
    <w:p w:rsidRDefault="006E16E0" w:rsidP="006E16E0" w:rsidR="006E16E0">
      <w:pPr>
        <w:pStyle w:val="Uvuenotijeloteksta"/>
        <w:jc w:val="center"/>
      </w:pPr>
    </w:p>
    <w:p w:rsidRDefault="006E16E0" w:rsidP="006E16E0" w:rsidR="006E16E0">
      <w:pPr>
        <w:pStyle w:val="Uvuenotijeloteksta"/>
        <w:numPr>
          <w:ilvl w:val="0"/>
          <w:numId w:val="40"/>
        </w:numPr>
        <w:jc w:val="both"/>
      </w:pPr>
      <w:r>
        <w:t>Odluka slijedi u pisanom otpravku.</w:t>
      </w:r>
    </w:p>
    <w:p w:rsidRDefault="006E16E0" w:rsidP="006E16E0" w:rsidR="006E16E0" w:rsidRPr="00BE34EB">
      <w:pPr>
        <w:pStyle w:val="Uvuenotijeloteksta"/>
        <w:numPr>
          <w:ilvl w:val="0"/>
          <w:numId w:val="40"/>
        </w:numPr>
        <w:jc w:val="both"/>
      </w:pPr>
      <w:r>
        <w:t>Obvezuje se Porezna uprava zastupana po ŽDO da se u roku od 15 dana pisanim putem očituje u odnosu na ponudu kupca Miroslav Babok za imovinu st. dužnika – nekretnine.</w:t>
      </w:r>
    </w:p>
    <w:p w:rsidRDefault="00695F8D" w:rsidP="00695F8D" w:rsidR="00695F8D">
      <w:pPr>
        <w:ind w:firstLine="567"/>
        <w:jc w:val="center"/>
      </w:pPr>
      <w:r>
        <w:t>Ad 2</w:t>
      </w:r>
    </w:p>
    <w:p w:rsidRDefault="006139B2" w:rsidP="009F2529" w:rsidR="006139B2">
      <w:pPr>
        <w:jc w:val="both"/>
      </w:pPr>
    </w:p>
    <w:p w:rsidRDefault="00610B6B" w:rsidP="00610B6B" w:rsidR="00610B6B">
      <w:pPr>
        <w:ind w:firstLine="567"/>
        <w:jc w:val="center"/>
      </w:pPr>
    </w:p>
    <w:p w:rsidRDefault="00926CE6" w:rsidP="00926CE6" w:rsidR="00926CE6">
      <w:pPr>
        <w:ind w:firstLine="567"/>
        <w:jc w:val="both"/>
      </w:pPr>
      <w:r>
        <w:tab/>
        <w:t>Pod točkom Razno nije bilo daljnjih pitanja ni prijedloga.</w:t>
      </w:r>
    </w:p>
    <w:p w:rsidRDefault="00926CE6" w:rsidP="00926CE6" w:rsidR="00926CE6">
      <w:pPr>
        <w:ind w:firstLine="567"/>
        <w:jc w:val="both"/>
      </w:pPr>
    </w:p>
    <w:p w:rsidRDefault="00B27D3E" w:rsidP="00F42DA8" w:rsidR="001500FC" w:rsidRPr="00AE2C2A">
      <w:pPr>
        <w:ind w:left="708"/>
        <w:jc w:val="both"/>
      </w:pPr>
      <w:r w:rsidRPr="00AE2C2A">
        <w:t xml:space="preserve">Budući da </w:t>
      </w:r>
      <w:r w:rsidR="001500FC" w:rsidRPr="00AE2C2A">
        <w:t xml:space="preserve">nije bilo </w:t>
      </w:r>
      <w:r w:rsidR="00F42DA8" w:rsidRPr="00AE2C2A">
        <w:t xml:space="preserve">daljnjih </w:t>
      </w:r>
      <w:r w:rsidR="001500FC" w:rsidRPr="00AE2C2A">
        <w:t xml:space="preserve">pitanja ni prijedloga sjednica završava s radom u </w:t>
      </w:r>
      <w:r w:rsidR="006E16E0">
        <w:t>11,30</w:t>
      </w:r>
      <w:r w:rsidR="001500FC" w:rsidRPr="00AE2C2A">
        <w:t xml:space="preserve"> sati.</w:t>
      </w:r>
    </w:p>
    <w:p w:rsidRDefault="00594BDB" w:rsidP="0024713A" w:rsidR="00F07A8E" w:rsidRPr="00AE2C2A">
      <w:pPr>
        <w:ind w:firstLine="708"/>
        <w:jc w:val="both"/>
      </w:pPr>
      <w:r w:rsidRPr="00AE2C2A">
        <w:t xml:space="preserve">                                                                                                                                                                                                                                                                                                                                                                                                                                                                                                                                                                                                                                                                                                                                                                                                                                                                                                                                                                                                             </w:t>
      </w:r>
    </w:p>
    <w:p w:rsidRDefault="00F07A8E" w:rsidP="009E6189" w:rsidR="00F07A8E">
      <w:pPr>
        <w:pStyle w:val="Tijeloteksta"/>
        <w:jc w:val="center"/>
        <w:rPr>
          <w:b/>
        </w:rPr>
      </w:pPr>
    </w:p>
    <w:p w:rsidRDefault="00626714" w:rsidP="009E6189" w:rsidR="009E6189">
      <w:pPr>
        <w:pStyle w:val="Tijeloteksta"/>
        <w:jc w:val="center"/>
        <w:rPr>
          <w:b/>
        </w:rPr>
      </w:pPr>
      <w:r>
        <w:rPr>
          <w:b/>
        </w:rPr>
        <w:t>STEČAJNA</w:t>
      </w:r>
      <w:r w:rsidR="009E6189">
        <w:rPr>
          <w:b/>
        </w:rPr>
        <w:t xml:space="preserve"> SU</w:t>
      </w:r>
      <w:r>
        <w:rPr>
          <w:b/>
        </w:rPr>
        <w:t>TKINJA</w:t>
      </w:r>
    </w:p>
    <w:p w:rsidRDefault="00C612B2" w:rsidP="000F088A" w:rsidR="00C612B2">
      <w:pPr>
        <w:pStyle w:val="Tijeloteksta"/>
        <w:rPr>
          <w:b/>
        </w:rPr>
      </w:pPr>
    </w:p>
    <w:p w:rsidRDefault="00C612B2" w:rsidP="005B0EC9" w:rsidR="00C612B2">
      <w:pPr>
        <w:pStyle w:val="Tijeloteksta"/>
        <w:rPr>
          <w:b/>
        </w:rPr>
      </w:pPr>
    </w:p>
    <w:p w:rsidRDefault="00C612B2" w:rsidP="001E4B22" w:rsidR="00C612B2">
      <w:pPr>
        <w:pStyle w:val="Tijeloteksta"/>
        <w:jc w:val="right"/>
        <w:rPr>
          <w:b/>
        </w:rPr>
      </w:pPr>
      <w:r>
        <w:rPr>
          <w:b/>
        </w:rPr>
        <w:t>STEČAJN</w:t>
      </w:r>
      <w:r w:rsidR="00906CDB">
        <w:rPr>
          <w:b/>
        </w:rPr>
        <w:t>I</w:t>
      </w:r>
      <w:r>
        <w:rPr>
          <w:b/>
        </w:rPr>
        <w:t xml:space="preserve"> UPRAVITELJ</w:t>
      </w:r>
    </w:p>
    <w:p w:rsidRDefault="00594BDB" w:rsidP="009E6189" w:rsidR="009E6189">
      <w:pPr>
        <w:pStyle w:val="Tijeloteksta"/>
        <w:jc w:val="center"/>
        <w:rPr>
          <w:b/>
        </w:rPr>
      </w:pPr>
      <w:r>
        <w:rPr>
          <w:b/>
        </w:rPr>
        <w:t xml:space="preserve">                                                                                                                             </w:t>
      </w:r>
    </w:p>
    <w:p w:rsidRDefault="009E6189" w:rsidP="009E6189" w:rsidR="009E6189">
      <w:pPr>
        <w:pStyle w:val="Tijeloteksta"/>
        <w:jc w:val="center"/>
        <w:rPr>
          <w:b/>
        </w:rPr>
      </w:pPr>
    </w:p>
    <w:p w:rsidRDefault="00594BDB" w:rsidP="009E6189" w:rsidR="009E6189">
      <w:pPr>
        <w:pStyle w:val="Tijeloteksta"/>
        <w:jc w:val="center"/>
        <w:rPr>
          <w:b/>
        </w:rPr>
      </w:pPr>
      <w:r>
        <w:rPr>
          <w:b/>
        </w:rPr>
        <w:t xml:space="preserve">                                                                                                                                                                                                                                                                                                                                                                                                                                                                                                                                                                                                                                                                                                        </w:t>
      </w:r>
    </w:p>
    <w:p w:rsidRDefault="009E6189" w:rsidP="001500FC" w:rsidR="001E4B22">
      <w:pPr>
        <w:pStyle w:val="Tijeloteksta"/>
        <w:jc w:val="center"/>
        <w:rPr>
          <w:b/>
        </w:rPr>
      </w:pPr>
      <w:r>
        <w:rPr>
          <w:b/>
        </w:rPr>
        <w:t xml:space="preserve">ZAPISNIČAR                                   </w:t>
      </w:r>
    </w:p>
    <w:p w:rsidRDefault="001E4B22" w:rsidP="001500FC" w:rsidR="001E4B22">
      <w:pPr>
        <w:pStyle w:val="Tijeloteksta"/>
        <w:jc w:val="center"/>
        <w:rPr>
          <w:b/>
        </w:rPr>
      </w:pPr>
    </w:p>
    <w:p w:rsidRDefault="001500FC" w:rsidP="001E4B22" w:rsidR="00B77BDA">
      <w:pPr>
        <w:pStyle w:val="Tijeloteksta"/>
        <w:jc w:val="left"/>
      </w:pPr>
      <w:r>
        <w:rPr>
          <w:b/>
        </w:rPr>
        <w:t>VJEROVNI</w:t>
      </w:r>
      <w:r w:rsidR="001E4B22">
        <w:rPr>
          <w:b/>
        </w:rPr>
        <w:t>CI</w:t>
      </w:r>
      <w:r w:rsidR="001E4B22">
        <w:t xml:space="preserve"> :</w:t>
      </w:r>
      <w:r w:rsidR="00594BDB">
        <w:t xml:space="preserve">   </w:t>
      </w:r>
    </w:p>
    <w:p w:rsidRDefault="00481A57" w:rsidP="001E4B22" w:rsidR="00481A57">
      <w:pPr>
        <w:pStyle w:val="Tijeloteksta"/>
        <w:jc w:val="left"/>
      </w:pPr>
    </w:p>
    <w:p w:rsidRDefault="00481A57" w:rsidP="001E4B22" w:rsidR="00481A57">
      <w:pPr>
        <w:pStyle w:val="Tijeloteksta"/>
        <w:jc w:val="left"/>
      </w:pPr>
    </w:p>
    <w:p w:rsidRDefault="00481A57" w:rsidP="001E4B22" w:rsidR="00481A57">
      <w:pPr>
        <w:pStyle w:val="Tijeloteksta"/>
        <w:jc w:val="left"/>
      </w:pPr>
    </w:p>
    <w:p w:rsidRDefault="00481A57" w:rsidP="001E4B22" w:rsidR="00481A57">
      <w:pPr>
        <w:pStyle w:val="Tijeloteksta"/>
        <w:jc w:val="left"/>
      </w:pPr>
    </w:p>
    <w:p w:rsidRDefault="00481A57" w:rsidP="001E4B22" w:rsidR="00481A57">
      <w:pPr>
        <w:pStyle w:val="Tijeloteksta"/>
        <w:jc w:val="left"/>
      </w:pPr>
    </w:p>
    <w:p w:rsidRDefault="00481A57" w:rsidP="001E4B22" w:rsidR="00481A57">
      <w:pPr>
        <w:pStyle w:val="Tijeloteksta"/>
        <w:jc w:val="left"/>
      </w:pPr>
    </w:p>
    <w:sectPr w:rsidR="00481A57">
      <w:headerReference w:type="even" r:id="rId10"/>
      <w:headerReference w:type="default" r:id="rId11"/>
      <w:headerReference w:type="first" r:id="rId12"/>
      <w:pgSz w:h="16838" w:w="11906"/>
      <w:pgMar w:gutter="0" w:footer="708" w:header="708" w:left="1417" w:bottom="1417" w:right="1417" w:top="1417"/>
      <w:pgNumType w:start="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B07A7" w:rsidR="00CB07A7">
      <w:r>
        <w:separator/>
      </w:r>
    </w:p>
  </w:endnote>
  <w:endnote w:id="0" w:type="continuationSeparator">
    <w:p w:rsidRDefault="00CB07A7" w:rsidR="00CB07A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B07A7" w:rsidR="00CB07A7">
      <w:r>
        <w:separator/>
      </w:r>
    </w:p>
  </w:footnote>
  <w:footnote w:id="0" w:type="continuationSeparator">
    <w:p w:rsidRDefault="00CB07A7" w:rsidR="00CB07A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A5FDC" w:rsidR="00CA5FD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CA5FDC" w:rsidR="00CA5FD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A5FDC" w:rsidR="00CA5FD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4817C6">
      <w:rPr>
        <w:rStyle w:val="Brojstranice"/>
        <w:noProof/>
      </w:rPr>
      <w:t>6</w:t>
    </w:r>
    <w:r>
      <w:rPr>
        <w:rStyle w:val="Brojstranice"/>
      </w:rPr>
      <w:fldChar w:fldCharType="end"/>
    </w:r>
  </w:p>
  <w:p w:rsidRDefault="00CA5FDC" w:rsidR="00CA5FDC">
    <w:pPr>
      <w:pStyle w:val="Zaglavlje"/>
    </w:pPr>
  </w:p>
  <w:p w:rsidRDefault="00CA5FDC" w:rsidR="00CA5FDC">
    <w:pPr>
      <w:pStyle w:val="Zaglavlje"/>
    </w:pPr>
  </w:p>
  <w:p w:rsidRDefault="00CA5FDC" w:rsidP="006E16E0" w:rsidR="006E16E0">
    <w:pPr>
      <w:jc w:val="right"/>
    </w:pPr>
    <w:r>
      <w:tab/>
    </w:r>
    <w:r>
      <w:tab/>
    </w:r>
    <w:r w:rsidR="006E16E0">
      <w:t>6 St-347/14-63</w:t>
    </w:r>
  </w:p>
  <w:p w:rsidRDefault="00CA5FDC" w:rsidP="00001ACF" w:rsidR="00CA5FDC">
    <w:pPr>
      <w:jc w:val="right"/>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A5FDC" w:rsidR="00CA5FDC">
    <w:pPr>
      <w:pStyle w:val="Zaglavlje"/>
    </w:pPr>
    <w:r>
      <w:tab/>
    </w:r>
    <w:r>
      <w:tab/>
    </w:r>
  </w:p>
  <w:p w:rsidRDefault="00CA5FDC" w:rsidR="00CA5FDC">
    <w:pPr>
      <w:pStyle w:val="Zaglavlje"/>
    </w:pPr>
  </w:p>
  <w:p w:rsidRDefault="00CA5FDC" w:rsidR="00CA5FDC">
    <w:pPr>
      <w:pStyle w:val="Zaglavlje"/>
    </w:pPr>
    <w:r>
      <w:tab/>
    </w:r>
    <w:r>
      <w:tab/>
    </w:r>
  </w:p>
  <w:p w:rsidRDefault="00CA5FDC" w:rsidR="00CA5FDC">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5E125F"/>
    <w:multiLevelType w:val="hybridMultilevel"/>
    <w:tmpl w:val="7C2AF31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2070258"/>
    <w:multiLevelType w:val="hybridMultilevel"/>
    <w:tmpl w:val="BED0D0F4"/>
    <w:lvl w:tplc="A35CA69A" w:ilvl="0">
      <w:start w:val="468"/>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07E05A42"/>
    <w:multiLevelType w:val="hybridMultilevel"/>
    <w:tmpl w:val="A72834DE"/>
    <w:lvl w:tplc="D2105426" w:ilvl="0">
      <w:start w:val="1"/>
      <w:numFmt w:val="decimal"/>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3">
    <w:nsid w:val="0D756463"/>
    <w:multiLevelType w:val="hybridMultilevel"/>
    <w:tmpl w:val="51B632A4"/>
    <w:lvl w:tplc="041A000F" w:ilvl="0">
      <w:start w:val="1"/>
      <w:numFmt w:val="decimal"/>
      <w:lvlText w:val="%1."/>
      <w:lvlJc w:val="left"/>
      <w:pPr>
        <w:ind w:hanging="360" w:left="1080"/>
      </w:p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4">
    <w:nsid w:val="0E894694"/>
    <w:multiLevelType w:val="hybridMultilevel"/>
    <w:tmpl w:val="338A9BBC"/>
    <w:lvl w:tplc="EF7C0446" w:ilvl="0">
      <w:numFmt w:val="bullet"/>
      <w:lvlText w:val="-"/>
      <w:lvlJc w:val="left"/>
      <w:pPr>
        <w:ind w:hanging="360" w:left="720"/>
      </w:pPr>
      <w:rPr>
        <w:rFonts w:cs="Times New Roman" w:eastAsia="Times New Roman" w:hAnsi="Calibri" w:ascii="Calibri" w:hint="default"/>
      </w:rPr>
    </w:lvl>
    <w:lvl w:tplc="101A0003" w:ilvl="1">
      <w:start w:val="1"/>
      <w:numFmt w:val="bullet"/>
      <w:lvlText w:val="o"/>
      <w:lvlJc w:val="left"/>
      <w:pPr>
        <w:ind w:hanging="360" w:left="1440"/>
      </w:pPr>
      <w:rPr>
        <w:rFonts w:cs="Courier New" w:hAnsi="Courier New" w:ascii="Courier New" w:hint="default"/>
      </w:rPr>
    </w:lvl>
    <w:lvl w:tplc="101A0005" w:ilvl="2">
      <w:start w:val="1"/>
      <w:numFmt w:val="bullet"/>
      <w:lvlText w:val=""/>
      <w:lvlJc w:val="left"/>
      <w:pPr>
        <w:ind w:hanging="360" w:left="2160"/>
      </w:pPr>
      <w:rPr>
        <w:rFonts w:hAnsi="Wingdings" w:ascii="Wingdings" w:hint="default"/>
      </w:rPr>
    </w:lvl>
    <w:lvl w:tplc="101A0001" w:ilvl="3">
      <w:start w:val="1"/>
      <w:numFmt w:val="bullet"/>
      <w:lvlText w:val=""/>
      <w:lvlJc w:val="left"/>
      <w:pPr>
        <w:ind w:hanging="360" w:left="2880"/>
      </w:pPr>
      <w:rPr>
        <w:rFonts w:hAnsi="Symbol" w:ascii="Symbol" w:hint="default"/>
      </w:rPr>
    </w:lvl>
    <w:lvl w:tplc="101A0003" w:ilvl="4">
      <w:start w:val="1"/>
      <w:numFmt w:val="bullet"/>
      <w:lvlText w:val="o"/>
      <w:lvlJc w:val="left"/>
      <w:pPr>
        <w:ind w:hanging="360" w:left="3600"/>
      </w:pPr>
      <w:rPr>
        <w:rFonts w:cs="Courier New" w:hAnsi="Courier New" w:ascii="Courier New" w:hint="default"/>
      </w:rPr>
    </w:lvl>
    <w:lvl w:tplc="101A0005" w:ilvl="5">
      <w:start w:val="1"/>
      <w:numFmt w:val="bullet"/>
      <w:lvlText w:val=""/>
      <w:lvlJc w:val="left"/>
      <w:pPr>
        <w:ind w:hanging="360" w:left="4320"/>
      </w:pPr>
      <w:rPr>
        <w:rFonts w:hAnsi="Wingdings" w:ascii="Wingdings" w:hint="default"/>
      </w:rPr>
    </w:lvl>
    <w:lvl w:tplc="101A0001" w:ilvl="6">
      <w:start w:val="1"/>
      <w:numFmt w:val="bullet"/>
      <w:lvlText w:val=""/>
      <w:lvlJc w:val="left"/>
      <w:pPr>
        <w:ind w:hanging="360" w:left="5040"/>
      </w:pPr>
      <w:rPr>
        <w:rFonts w:hAnsi="Symbol" w:ascii="Symbol" w:hint="default"/>
      </w:rPr>
    </w:lvl>
    <w:lvl w:tplc="101A0003" w:ilvl="7">
      <w:start w:val="1"/>
      <w:numFmt w:val="bullet"/>
      <w:lvlText w:val="o"/>
      <w:lvlJc w:val="left"/>
      <w:pPr>
        <w:ind w:hanging="360" w:left="5760"/>
      </w:pPr>
      <w:rPr>
        <w:rFonts w:cs="Courier New" w:hAnsi="Courier New" w:ascii="Courier New" w:hint="default"/>
      </w:rPr>
    </w:lvl>
    <w:lvl w:tplc="101A0005" w:ilvl="8">
      <w:start w:val="1"/>
      <w:numFmt w:val="bullet"/>
      <w:lvlText w:val=""/>
      <w:lvlJc w:val="left"/>
      <w:pPr>
        <w:ind w:hanging="360" w:left="6480"/>
      </w:pPr>
      <w:rPr>
        <w:rFonts w:hAnsi="Wingdings" w:ascii="Wingdings" w:hint="default"/>
      </w:rPr>
    </w:lvl>
  </w:abstractNum>
  <w:abstractNum w:abstractNumId="5">
    <w:nsid w:val="1EBA0335"/>
    <w:multiLevelType w:val="hybridMultilevel"/>
    <w:tmpl w:val="A69C2F92"/>
    <w:lvl w:tplc="BBE4B5B6" w:ilvl="0">
      <w:start w:val="1"/>
      <w:numFmt w:val="decimal"/>
      <w:lvlText w:val="%1."/>
      <w:lvlJc w:val="left"/>
      <w:pPr>
        <w:ind w:hanging="360" w:left="1065"/>
      </w:pPr>
      <w:rPr>
        <w:rFonts w:hAnsi="Times New Roman" w:ascii="Times New Roman"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6">
    <w:nsid w:val="1F1E07C6"/>
    <w:multiLevelType w:val="hybridMultilevel"/>
    <w:tmpl w:val="B414E90A"/>
    <w:lvl w:tplc="041A000F" w:ilvl="0">
      <w:start w:val="1"/>
      <w:numFmt w:val="decimal"/>
      <w:lvlText w:val="%1."/>
      <w:lvlJc w:val="left"/>
      <w:pPr>
        <w:tabs>
          <w:tab w:pos="1485" w:val="num"/>
        </w:tabs>
        <w:ind w:hanging="360" w:left="1485"/>
      </w:pPr>
    </w:lvl>
    <w:lvl w:tentative="true" w:tplc="041A0019" w:ilvl="1">
      <w:start w:val="1"/>
      <w:numFmt w:val="lowerLetter"/>
      <w:lvlText w:val="%2."/>
      <w:lvlJc w:val="left"/>
      <w:pPr>
        <w:tabs>
          <w:tab w:pos="2205" w:val="num"/>
        </w:tabs>
        <w:ind w:hanging="360" w:left="2205"/>
      </w:pPr>
    </w:lvl>
    <w:lvl w:tentative="true" w:tplc="041A001B" w:ilvl="2">
      <w:start w:val="1"/>
      <w:numFmt w:val="lowerRoman"/>
      <w:lvlText w:val="%3."/>
      <w:lvlJc w:val="right"/>
      <w:pPr>
        <w:tabs>
          <w:tab w:pos="2925" w:val="num"/>
        </w:tabs>
        <w:ind w:hanging="180" w:left="2925"/>
      </w:pPr>
    </w:lvl>
    <w:lvl w:tentative="true" w:tplc="041A000F" w:ilvl="3">
      <w:start w:val="1"/>
      <w:numFmt w:val="decimal"/>
      <w:lvlText w:val="%4."/>
      <w:lvlJc w:val="left"/>
      <w:pPr>
        <w:tabs>
          <w:tab w:pos="3645" w:val="num"/>
        </w:tabs>
        <w:ind w:hanging="360" w:left="3645"/>
      </w:pPr>
    </w:lvl>
    <w:lvl w:tentative="true" w:tplc="041A0019" w:ilvl="4">
      <w:start w:val="1"/>
      <w:numFmt w:val="lowerLetter"/>
      <w:lvlText w:val="%5."/>
      <w:lvlJc w:val="left"/>
      <w:pPr>
        <w:tabs>
          <w:tab w:pos="4365" w:val="num"/>
        </w:tabs>
        <w:ind w:hanging="360" w:left="4365"/>
      </w:pPr>
    </w:lvl>
    <w:lvl w:tentative="true" w:tplc="041A001B" w:ilvl="5">
      <w:start w:val="1"/>
      <w:numFmt w:val="lowerRoman"/>
      <w:lvlText w:val="%6."/>
      <w:lvlJc w:val="right"/>
      <w:pPr>
        <w:tabs>
          <w:tab w:pos="5085" w:val="num"/>
        </w:tabs>
        <w:ind w:hanging="180" w:left="5085"/>
      </w:pPr>
    </w:lvl>
    <w:lvl w:tentative="true" w:tplc="041A000F" w:ilvl="6">
      <w:start w:val="1"/>
      <w:numFmt w:val="decimal"/>
      <w:lvlText w:val="%7."/>
      <w:lvlJc w:val="left"/>
      <w:pPr>
        <w:tabs>
          <w:tab w:pos="5805" w:val="num"/>
        </w:tabs>
        <w:ind w:hanging="360" w:left="5805"/>
      </w:pPr>
    </w:lvl>
    <w:lvl w:tentative="true" w:tplc="041A0019" w:ilvl="7">
      <w:start w:val="1"/>
      <w:numFmt w:val="lowerLetter"/>
      <w:lvlText w:val="%8."/>
      <w:lvlJc w:val="left"/>
      <w:pPr>
        <w:tabs>
          <w:tab w:pos="6525" w:val="num"/>
        </w:tabs>
        <w:ind w:hanging="360" w:left="6525"/>
      </w:pPr>
    </w:lvl>
    <w:lvl w:tentative="true" w:tplc="041A001B" w:ilvl="8">
      <w:start w:val="1"/>
      <w:numFmt w:val="lowerRoman"/>
      <w:lvlText w:val="%9."/>
      <w:lvlJc w:val="right"/>
      <w:pPr>
        <w:tabs>
          <w:tab w:pos="7245" w:val="num"/>
        </w:tabs>
        <w:ind w:hanging="180" w:left="7245"/>
      </w:pPr>
    </w:lvl>
  </w:abstractNum>
  <w:abstractNum w:abstractNumId="7">
    <w:nsid w:val="210730E2"/>
    <w:multiLevelType w:val="hybridMultilevel"/>
    <w:tmpl w:val="9F0C116C"/>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8">
    <w:nsid w:val="26997E05"/>
    <w:multiLevelType w:val="hybridMultilevel"/>
    <w:tmpl w:val="77AECAF0"/>
    <w:lvl w:tplc="37BA5078"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9">
    <w:nsid w:val="29A96EE5"/>
    <w:multiLevelType w:val="hybridMultilevel"/>
    <w:tmpl w:val="3AF06D2C"/>
    <w:lvl w:tplc="21EE1BF8" w:ilvl="0">
      <w:start w:val="1"/>
      <w:numFmt w:val="decimal"/>
      <w:lvlText w:val="%1."/>
      <w:lvlJc w:val="left"/>
      <w:pPr>
        <w:ind w:hanging="360" w:left="927"/>
      </w:pPr>
      <w:rPr>
        <w:rFonts w:hint="default"/>
      </w:rPr>
    </w:lvl>
    <w:lvl w:tentative="true" w:tplc="041A0019" w:ilvl="1">
      <w:start w:val="1"/>
      <w:numFmt w:val="lowerLetter"/>
      <w:lvlText w:val="%2."/>
      <w:lvlJc w:val="left"/>
      <w:pPr>
        <w:ind w:hanging="360" w:left="1647"/>
      </w:pPr>
    </w:lvl>
    <w:lvl w:tentative="true" w:tplc="041A001B" w:ilvl="2">
      <w:start w:val="1"/>
      <w:numFmt w:val="lowerRoman"/>
      <w:lvlText w:val="%3."/>
      <w:lvlJc w:val="right"/>
      <w:pPr>
        <w:ind w:hanging="180" w:left="2367"/>
      </w:pPr>
    </w:lvl>
    <w:lvl w:tentative="true" w:tplc="041A000F" w:ilvl="3">
      <w:start w:val="1"/>
      <w:numFmt w:val="decimal"/>
      <w:lvlText w:val="%4."/>
      <w:lvlJc w:val="left"/>
      <w:pPr>
        <w:ind w:hanging="360" w:left="3087"/>
      </w:pPr>
    </w:lvl>
    <w:lvl w:tentative="true" w:tplc="041A0019" w:ilvl="4">
      <w:start w:val="1"/>
      <w:numFmt w:val="lowerLetter"/>
      <w:lvlText w:val="%5."/>
      <w:lvlJc w:val="left"/>
      <w:pPr>
        <w:ind w:hanging="360" w:left="3807"/>
      </w:pPr>
    </w:lvl>
    <w:lvl w:tentative="true" w:tplc="041A001B" w:ilvl="5">
      <w:start w:val="1"/>
      <w:numFmt w:val="lowerRoman"/>
      <w:lvlText w:val="%6."/>
      <w:lvlJc w:val="right"/>
      <w:pPr>
        <w:ind w:hanging="180" w:left="4527"/>
      </w:pPr>
    </w:lvl>
    <w:lvl w:tentative="true" w:tplc="041A000F" w:ilvl="6">
      <w:start w:val="1"/>
      <w:numFmt w:val="decimal"/>
      <w:lvlText w:val="%7."/>
      <w:lvlJc w:val="left"/>
      <w:pPr>
        <w:ind w:hanging="360" w:left="5247"/>
      </w:pPr>
    </w:lvl>
    <w:lvl w:tentative="true" w:tplc="041A0019" w:ilvl="7">
      <w:start w:val="1"/>
      <w:numFmt w:val="lowerLetter"/>
      <w:lvlText w:val="%8."/>
      <w:lvlJc w:val="left"/>
      <w:pPr>
        <w:ind w:hanging="360" w:left="5967"/>
      </w:pPr>
    </w:lvl>
    <w:lvl w:tentative="true" w:tplc="041A001B" w:ilvl="8">
      <w:start w:val="1"/>
      <w:numFmt w:val="lowerRoman"/>
      <w:lvlText w:val="%9."/>
      <w:lvlJc w:val="right"/>
      <w:pPr>
        <w:ind w:hanging="180" w:left="6687"/>
      </w:pPr>
    </w:lvl>
  </w:abstractNum>
  <w:abstractNum w:abstractNumId="10">
    <w:nsid w:val="2AC04C9D"/>
    <w:multiLevelType w:val="hybridMultilevel"/>
    <w:tmpl w:val="7C2AF31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30322A00"/>
    <w:multiLevelType w:val="hybridMultilevel"/>
    <w:tmpl w:val="76D40E80"/>
    <w:lvl w:tplc="52700EB4" w:ilvl="0">
      <w:start w:val="1"/>
      <w:numFmt w:val="decimal"/>
      <w:lvlText w:val="%1."/>
      <w:lvlJc w:val="left"/>
      <w:pPr>
        <w:ind w:hanging="360" w:left="927"/>
      </w:pPr>
      <w:rPr>
        <w:rFonts w:hint="default"/>
      </w:rPr>
    </w:lvl>
    <w:lvl w:tentative="true" w:tplc="041A0019" w:ilvl="1">
      <w:start w:val="1"/>
      <w:numFmt w:val="lowerLetter"/>
      <w:lvlText w:val="%2."/>
      <w:lvlJc w:val="left"/>
      <w:pPr>
        <w:ind w:hanging="360" w:left="1647"/>
      </w:pPr>
    </w:lvl>
    <w:lvl w:tentative="true" w:tplc="041A001B" w:ilvl="2">
      <w:start w:val="1"/>
      <w:numFmt w:val="lowerRoman"/>
      <w:lvlText w:val="%3."/>
      <w:lvlJc w:val="right"/>
      <w:pPr>
        <w:ind w:hanging="180" w:left="2367"/>
      </w:pPr>
    </w:lvl>
    <w:lvl w:tentative="true" w:tplc="041A000F" w:ilvl="3">
      <w:start w:val="1"/>
      <w:numFmt w:val="decimal"/>
      <w:lvlText w:val="%4."/>
      <w:lvlJc w:val="left"/>
      <w:pPr>
        <w:ind w:hanging="360" w:left="3087"/>
      </w:pPr>
    </w:lvl>
    <w:lvl w:tentative="true" w:tplc="041A0019" w:ilvl="4">
      <w:start w:val="1"/>
      <w:numFmt w:val="lowerLetter"/>
      <w:lvlText w:val="%5."/>
      <w:lvlJc w:val="left"/>
      <w:pPr>
        <w:ind w:hanging="360" w:left="3807"/>
      </w:pPr>
    </w:lvl>
    <w:lvl w:tentative="true" w:tplc="041A001B" w:ilvl="5">
      <w:start w:val="1"/>
      <w:numFmt w:val="lowerRoman"/>
      <w:lvlText w:val="%6."/>
      <w:lvlJc w:val="right"/>
      <w:pPr>
        <w:ind w:hanging="180" w:left="4527"/>
      </w:pPr>
    </w:lvl>
    <w:lvl w:tentative="true" w:tplc="041A000F" w:ilvl="6">
      <w:start w:val="1"/>
      <w:numFmt w:val="decimal"/>
      <w:lvlText w:val="%7."/>
      <w:lvlJc w:val="left"/>
      <w:pPr>
        <w:ind w:hanging="360" w:left="5247"/>
      </w:pPr>
    </w:lvl>
    <w:lvl w:tentative="true" w:tplc="041A0019" w:ilvl="7">
      <w:start w:val="1"/>
      <w:numFmt w:val="lowerLetter"/>
      <w:lvlText w:val="%8."/>
      <w:lvlJc w:val="left"/>
      <w:pPr>
        <w:ind w:hanging="360" w:left="5967"/>
      </w:pPr>
    </w:lvl>
    <w:lvl w:tentative="true" w:tplc="041A001B" w:ilvl="8">
      <w:start w:val="1"/>
      <w:numFmt w:val="lowerRoman"/>
      <w:lvlText w:val="%9."/>
      <w:lvlJc w:val="right"/>
      <w:pPr>
        <w:ind w:hanging="180" w:left="6687"/>
      </w:pPr>
    </w:lvl>
  </w:abstractNum>
  <w:abstractNum w:abstractNumId="12">
    <w:nsid w:val="31CB63D2"/>
    <w:multiLevelType w:val="hybridMultilevel"/>
    <w:tmpl w:val="51B632A4"/>
    <w:lvl w:tplc="041A000F" w:ilvl="0">
      <w:start w:val="1"/>
      <w:numFmt w:val="decimal"/>
      <w:lvlText w:val="%1."/>
      <w:lvlJc w:val="left"/>
      <w:pPr>
        <w:ind w:hanging="360" w:left="1080"/>
      </w:p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3">
    <w:nsid w:val="3C210C83"/>
    <w:multiLevelType w:val="hybridMultilevel"/>
    <w:tmpl w:val="EFFC2006"/>
    <w:lvl w:tplc="101A000F" w:ilvl="0">
      <w:start w:val="1"/>
      <w:numFmt w:val="decimal"/>
      <w:lvlText w:val="%1."/>
      <w:lvlJc w:val="left"/>
      <w:pPr>
        <w:ind w:hanging="360" w:left="720"/>
      </w:pPr>
    </w:lvl>
    <w:lvl w:tplc="101A0019" w:ilvl="1">
      <w:start w:val="1"/>
      <w:numFmt w:val="lowerLetter"/>
      <w:lvlText w:val="%2."/>
      <w:lvlJc w:val="left"/>
      <w:pPr>
        <w:ind w:hanging="360" w:left="1440"/>
      </w:pPr>
    </w:lvl>
    <w:lvl w:tplc="101A001B" w:ilvl="2">
      <w:start w:val="1"/>
      <w:numFmt w:val="lowerRoman"/>
      <w:lvlText w:val="%3."/>
      <w:lvlJc w:val="right"/>
      <w:pPr>
        <w:ind w:hanging="180" w:left="2160"/>
      </w:pPr>
    </w:lvl>
    <w:lvl w:tplc="101A000F" w:ilvl="3">
      <w:start w:val="1"/>
      <w:numFmt w:val="decimal"/>
      <w:lvlText w:val="%4."/>
      <w:lvlJc w:val="left"/>
      <w:pPr>
        <w:ind w:hanging="360" w:left="2880"/>
      </w:pPr>
    </w:lvl>
    <w:lvl w:tplc="101A0019" w:ilvl="4">
      <w:start w:val="1"/>
      <w:numFmt w:val="lowerLetter"/>
      <w:lvlText w:val="%5."/>
      <w:lvlJc w:val="left"/>
      <w:pPr>
        <w:ind w:hanging="360" w:left="3600"/>
      </w:pPr>
    </w:lvl>
    <w:lvl w:tplc="101A001B" w:ilvl="5">
      <w:start w:val="1"/>
      <w:numFmt w:val="lowerRoman"/>
      <w:lvlText w:val="%6."/>
      <w:lvlJc w:val="right"/>
      <w:pPr>
        <w:ind w:hanging="180" w:left="4320"/>
      </w:pPr>
    </w:lvl>
    <w:lvl w:tplc="101A000F" w:ilvl="6">
      <w:start w:val="1"/>
      <w:numFmt w:val="decimal"/>
      <w:lvlText w:val="%7."/>
      <w:lvlJc w:val="left"/>
      <w:pPr>
        <w:ind w:hanging="360" w:left="5040"/>
      </w:pPr>
    </w:lvl>
    <w:lvl w:tplc="101A0019" w:ilvl="7">
      <w:start w:val="1"/>
      <w:numFmt w:val="lowerLetter"/>
      <w:lvlText w:val="%8."/>
      <w:lvlJc w:val="left"/>
      <w:pPr>
        <w:ind w:hanging="360" w:left="5760"/>
      </w:pPr>
    </w:lvl>
    <w:lvl w:tplc="101A001B" w:ilvl="8">
      <w:start w:val="1"/>
      <w:numFmt w:val="lowerRoman"/>
      <w:lvlText w:val="%9."/>
      <w:lvlJc w:val="right"/>
      <w:pPr>
        <w:ind w:hanging="180" w:left="6480"/>
      </w:pPr>
    </w:lvl>
  </w:abstractNum>
  <w:abstractNum w:abstractNumId="14">
    <w:nsid w:val="3D785F16"/>
    <w:multiLevelType w:val="hybridMultilevel"/>
    <w:tmpl w:val="3392EA5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5">
    <w:nsid w:val="465E4AA0"/>
    <w:multiLevelType w:val="hybridMultilevel"/>
    <w:tmpl w:val="71CC20A0"/>
    <w:lvl w:tplc="795C5162" w:ilvl="0">
      <w:numFmt w:val="bullet"/>
      <w:lvlText w:val=""/>
      <w:lvlJc w:val="left"/>
      <w:pPr>
        <w:tabs>
          <w:tab w:pos="720" w:val="num"/>
        </w:tabs>
        <w:ind w:hanging="360" w:left="720"/>
      </w:pPr>
      <w:rPr>
        <w:rFonts w:cs="Times New Roman" w:eastAsia="Calibri" w:hAnsi="Symbol" w:ascii="Symbo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6">
    <w:nsid w:val="49755FEA"/>
    <w:multiLevelType w:val="hybridMultilevel"/>
    <w:tmpl w:val="7D5825A6"/>
    <w:lvl w:tplc="B818EAA2" w:ilvl="0">
      <w:numFmt w:val="bullet"/>
      <w:lvlText w:val="-"/>
      <w:lvlJc w:val="left"/>
      <w:pPr>
        <w:ind w:hanging="360" w:left="6739"/>
      </w:pPr>
      <w:rPr>
        <w:rFonts w:cs="Times New Roman" w:eastAsia="Times New Roman" w:hAnsi="Times New Roman" w:ascii="Times New Roman" w:hint="default"/>
      </w:rPr>
    </w:lvl>
    <w:lvl w:tplc="AADEB656" w:ilvl="1">
      <w:start w:val="1"/>
      <w:numFmt w:val="decimal"/>
      <w:lvlText w:val="%2."/>
      <w:lvlJc w:val="left"/>
      <w:pPr>
        <w:ind w:hanging="360" w:left="1440"/>
      </w:pPr>
      <w:rPr>
        <w:rFonts w:cs="Times New Roman" w:eastAsia="Times New Roman" w:hAnsi="Times New Roman" w:ascii="Times New Roman"/>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7">
    <w:nsid w:val="4C023712"/>
    <w:multiLevelType w:val="hybridMultilevel"/>
    <w:tmpl w:val="D6400EA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8">
    <w:nsid w:val="50E475D6"/>
    <w:multiLevelType w:val="hybridMultilevel"/>
    <w:tmpl w:val="D4F8B720"/>
    <w:lvl w:tplc="4CDCF7BC" w:ilvl="0">
      <w:start w:val="15"/>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9">
    <w:nsid w:val="50F04297"/>
    <w:multiLevelType w:val="hybridMultilevel"/>
    <w:tmpl w:val="6B286ED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0">
    <w:nsid w:val="539950B8"/>
    <w:multiLevelType w:val="hybridMultilevel"/>
    <w:tmpl w:val="6AD867D2"/>
    <w:lvl w:tplc="E6028158" w:ilvl="0">
      <w:start w:val="1"/>
      <w:numFmt w:val="decimal"/>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21">
    <w:nsid w:val="55584FC7"/>
    <w:multiLevelType w:val="hybridMultilevel"/>
    <w:tmpl w:val="6B286ED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2">
    <w:nsid w:val="56BA5C26"/>
    <w:multiLevelType w:val="hybridMultilevel"/>
    <w:tmpl w:val="C450E0C8"/>
    <w:lvl w:tplc="93CA359A" w:ilvl="0">
      <w:start w:val="1"/>
      <w:numFmt w:val="decimal"/>
      <w:lvlText w:val="%1."/>
      <w:lvlJc w:val="left"/>
      <w:pPr>
        <w:ind w:hanging="360" w:left="1353"/>
      </w:pPr>
      <w:rPr>
        <w:rFonts w:hint="default"/>
      </w:rPr>
    </w:lvl>
    <w:lvl w:tentative="true" w:tplc="041A0019" w:ilvl="1">
      <w:start w:val="1"/>
      <w:numFmt w:val="lowerLetter"/>
      <w:lvlText w:val="%2."/>
      <w:lvlJc w:val="left"/>
      <w:pPr>
        <w:ind w:hanging="360" w:left="2073"/>
      </w:pPr>
    </w:lvl>
    <w:lvl w:tentative="true" w:tplc="041A001B" w:ilvl="2">
      <w:start w:val="1"/>
      <w:numFmt w:val="lowerRoman"/>
      <w:lvlText w:val="%3."/>
      <w:lvlJc w:val="right"/>
      <w:pPr>
        <w:ind w:hanging="180" w:left="2793"/>
      </w:pPr>
    </w:lvl>
    <w:lvl w:tentative="true" w:tplc="041A000F" w:ilvl="3">
      <w:start w:val="1"/>
      <w:numFmt w:val="decimal"/>
      <w:lvlText w:val="%4."/>
      <w:lvlJc w:val="left"/>
      <w:pPr>
        <w:ind w:hanging="360" w:left="3513"/>
      </w:pPr>
    </w:lvl>
    <w:lvl w:tentative="true" w:tplc="041A0019" w:ilvl="4">
      <w:start w:val="1"/>
      <w:numFmt w:val="lowerLetter"/>
      <w:lvlText w:val="%5."/>
      <w:lvlJc w:val="left"/>
      <w:pPr>
        <w:ind w:hanging="360" w:left="4233"/>
      </w:pPr>
    </w:lvl>
    <w:lvl w:tentative="true" w:tplc="041A001B" w:ilvl="5">
      <w:start w:val="1"/>
      <w:numFmt w:val="lowerRoman"/>
      <w:lvlText w:val="%6."/>
      <w:lvlJc w:val="right"/>
      <w:pPr>
        <w:ind w:hanging="180" w:left="4953"/>
      </w:pPr>
    </w:lvl>
    <w:lvl w:tentative="true" w:tplc="041A000F" w:ilvl="6">
      <w:start w:val="1"/>
      <w:numFmt w:val="decimal"/>
      <w:lvlText w:val="%7."/>
      <w:lvlJc w:val="left"/>
      <w:pPr>
        <w:ind w:hanging="360" w:left="5673"/>
      </w:pPr>
    </w:lvl>
    <w:lvl w:tentative="true" w:tplc="041A0019" w:ilvl="7">
      <w:start w:val="1"/>
      <w:numFmt w:val="lowerLetter"/>
      <w:lvlText w:val="%8."/>
      <w:lvlJc w:val="left"/>
      <w:pPr>
        <w:ind w:hanging="360" w:left="6393"/>
      </w:pPr>
    </w:lvl>
    <w:lvl w:tentative="true" w:tplc="041A001B" w:ilvl="8">
      <w:start w:val="1"/>
      <w:numFmt w:val="lowerRoman"/>
      <w:lvlText w:val="%9."/>
      <w:lvlJc w:val="right"/>
      <w:pPr>
        <w:ind w:hanging="180" w:left="7113"/>
      </w:pPr>
    </w:lvl>
  </w:abstractNum>
  <w:abstractNum w:abstractNumId="23">
    <w:nsid w:val="5FEB7F69"/>
    <w:multiLevelType w:val="hybridMultilevel"/>
    <w:tmpl w:val="45EE459C"/>
    <w:lvl w:tplc="041A000F" w:ilvl="0">
      <w:start w:val="1"/>
      <w:numFmt w:val="decimal"/>
      <w:lvlText w:val="%1."/>
      <w:lvlJc w:val="left"/>
      <w:pPr>
        <w:tabs>
          <w:tab w:pos="1260" w:val="num"/>
        </w:tabs>
        <w:ind w:hanging="360" w:left="1260"/>
      </w:pPr>
      <w:rPr>
        <w:rFonts w:hint="default"/>
      </w:rPr>
    </w:lvl>
    <w:lvl w:tplc="041A0019" w:ilvl="1">
      <w:start w:val="1"/>
      <w:numFmt w:val="lowerLetter"/>
      <w:lvlText w:val="%2."/>
      <w:lvlJc w:val="left"/>
      <w:pPr>
        <w:tabs>
          <w:tab w:pos="1980" w:val="num"/>
        </w:tabs>
        <w:ind w:hanging="360" w:left="1980"/>
      </w:pPr>
    </w:lvl>
    <w:lvl w:tentative="true" w:tplc="041A001B" w:ilvl="2">
      <w:start w:val="1"/>
      <w:numFmt w:val="lowerRoman"/>
      <w:lvlText w:val="%3."/>
      <w:lvlJc w:val="right"/>
      <w:pPr>
        <w:tabs>
          <w:tab w:pos="2700" w:val="num"/>
        </w:tabs>
        <w:ind w:hanging="180" w:left="2700"/>
      </w:pPr>
    </w:lvl>
    <w:lvl w:tentative="true" w:tplc="041A000F" w:ilvl="3">
      <w:start w:val="1"/>
      <w:numFmt w:val="decimal"/>
      <w:lvlText w:val="%4."/>
      <w:lvlJc w:val="left"/>
      <w:pPr>
        <w:tabs>
          <w:tab w:pos="3420" w:val="num"/>
        </w:tabs>
        <w:ind w:hanging="360" w:left="3420"/>
      </w:pPr>
    </w:lvl>
    <w:lvl w:tentative="true" w:tplc="041A0019" w:ilvl="4">
      <w:start w:val="1"/>
      <w:numFmt w:val="lowerLetter"/>
      <w:lvlText w:val="%5."/>
      <w:lvlJc w:val="left"/>
      <w:pPr>
        <w:tabs>
          <w:tab w:pos="4140" w:val="num"/>
        </w:tabs>
        <w:ind w:hanging="360" w:left="4140"/>
      </w:pPr>
    </w:lvl>
    <w:lvl w:tentative="true" w:tplc="041A001B" w:ilvl="5">
      <w:start w:val="1"/>
      <w:numFmt w:val="lowerRoman"/>
      <w:lvlText w:val="%6."/>
      <w:lvlJc w:val="right"/>
      <w:pPr>
        <w:tabs>
          <w:tab w:pos="4860" w:val="num"/>
        </w:tabs>
        <w:ind w:hanging="180" w:left="4860"/>
      </w:pPr>
    </w:lvl>
    <w:lvl w:tentative="true" w:tplc="041A000F" w:ilvl="6">
      <w:start w:val="1"/>
      <w:numFmt w:val="decimal"/>
      <w:lvlText w:val="%7."/>
      <w:lvlJc w:val="left"/>
      <w:pPr>
        <w:tabs>
          <w:tab w:pos="5580" w:val="num"/>
        </w:tabs>
        <w:ind w:hanging="360" w:left="5580"/>
      </w:pPr>
    </w:lvl>
    <w:lvl w:tentative="true" w:tplc="041A0019" w:ilvl="7">
      <w:start w:val="1"/>
      <w:numFmt w:val="lowerLetter"/>
      <w:lvlText w:val="%8."/>
      <w:lvlJc w:val="left"/>
      <w:pPr>
        <w:tabs>
          <w:tab w:pos="6300" w:val="num"/>
        </w:tabs>
        <w:ind w:hanging="360" w:left="6300"/>
      </w:pPr>
    </w:lvl>
    <w:lvl w:tentative="true" w:tplc="041A001B" w:ilvl="8">
      <w:start w:val="1"/>
      <w:numFmt w:val="lowerRoman"/>
      <w:lvlText w:val="%9."/>
      <w:lvlJc w:val="right"/>
      <w:pPr>
        <w:tabs>
          <w:tab w:pos="7020" w:val="num"/>
        </w:tabs>
        <w:ind w:hanging="180" w:left="7020"/>
      </w:pPr>
    </w:lvl>
  </w:abstractNum>
  <w:abstractNum w:abstractNumId="24">
    <w:nsid w:val="5FF62DE6"/>
    <w:multiLevelType w:val="hybridMultilevel"/>
    <w:tmpl w:val="A112BBAE"/>
    <w:lvl w:tplc="041A000F" w:ilvl="0">
      <w:start w:val="1"/>
      <w:numFmt w:val="decimal"/>
      <w:lvlText w:val="%1."/>
      <w:lvlJc w:val="left"/>
      <w:pPr>
        <w:ind w:hanging="360" w:left="502"/>
      </w:pPr>
      <w:rPr>
        <w:rFonts w:hint="default"/>
      </w:rPr>
    </w:lvl>
    <w:lvl w:tplc="041A0019" w:ilvl="1">
      <w:start w:val="1"/>
      <w:numFmt w:val="lowerLetter"/>
      <w:lvlText w:val="%2."/>
      <w:lvlJc w:val="left"/>
      <w:pPr>
        <w:ind w:hanging="360" w:left="1222"/>
      </w:pPr>
    </w:lvl>
    <w:lvl w:tplc="041A001B" w:ilvl="2">
      <w:start w:val="1"/>
      <w:numFmt w:val="lowerRoman"/>
      <w:lvlText w:val="%3."/>
      <w:lvlJc w:val="right"/>
      <w:pPr>
        <w:ind w:hanging="180" w:left="1942"/>
      </w:pPr>
    </w:lvl>
    <w:lvl w:tplc="041A000F" w:ilvl="3">
      <w:start w:val="1"/>
      <w:numFmt w:val="decimal"/>
      <w:lvlText w:val="%4."/>
      <w:lvlJc w:val="left"/>
      <w:pPr>
        <w:ind w:hanging="360" w:left="2662"/>
      </w:pPr>
    </w:lvl>
    <w:lvl w:tplc="041A0019" w:ilvl="4">
      <w:start w:val="1"/>
      <w:numFmt w:val="lowerLetter"/>
      <w:lvlText w:val="%5."/>
      <w:lvlJc w:val="left"/>
      <w:pPr>
        <w:ind w:hanging="360" w:left="3382"/>
      </w:pPr>
    </w:lvl>
    <w:lvl w:tplc="041A001B" w:ilvl="5">
      <w:start w:val="1"/>
      <w:numFmt w:val="lowerRoman"/>
      <w:lvlText w:val="%6."/>
      <w:lvlJc w:val="right"/>
      <w:pPr>
        <w:ind w:hanging="180" w:left="4102"/>
      </w:pPr>
    </w:lvl>
    <w:lvl w:tplc="041A000F" w:ilvl="6">
      <w:start w:val="1"/>
      <w:numFmt w:val="decimal"/>
      <w:lvlText w:val="%7."/>
      <w:lvlJc w:val="left"/>
      <w:pPr>
        <w:ind w:hanging="360" w:left="4822"/>
      </w:pPr>
    </w:lvl>
    <w:lvl w:tentative="true" w:tplc="041A0019" w:ilvl="7">
      <w:start w:val="1"/>
      <w:numFmt w:val="lowerLetter"/>
      <w:lvlText w:val="%8."/>
      <w:lvlJc w:val="left"/>
      <w:pPr>
        <w:ind w:hanging="360" w:left="5542"/>
      </w:pPr>
    </w:lvl>
    <w:lvl w:tentative="true" w:tplc="041A001B" w:ilvl="8">
      <w:start w:val="1"/>
      <w:numFmt w:val="lowerRoman"/>
      <w:lvlText w:val="%9."/>
      <w:lvlJc w:val="right"/>
      <w:pPr>
        <w:ind w:hanging="180" w:left="6262"/>
      </w:pPr>
    </w:lvl>
  </w:abstractNum>
  <w:abstractNum w:abstractNumId="25">
    <w:nsid w:val="61596E07"/>
    <w:multiLevelType w:val="hybridMultilevel"/>
    <w:tmpl w:val="51B632A4"/>
    <w:lvl w:tplc="041A000F" w:ilvl="0">
      <w:start w:val="1"/>
      <w:numFmt w:val="decimal"/>
      <w:lvlText w:val="%1."/>
      <w:lvlJc w:val="left"/>
      <w:pPr>
        <w:ind w:hanging="360" w:left="1080"/>
      </w:p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6">
    <w:nsid w:val="659710FF"/>
    <w:multiLevelType w:val="hybridMultilevel"/>
    <w:tmpl w:val="35EAA928"/>
    <w:lvl w:tplc="E81073E2"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7">
    <w:nsid w:val="65DF6424"/>
    <w:multiLevelType w:val="hybridMultilevel"/>
    <w:tmpl w:val="3248649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8">
    <w:nsid w:val="663F4080"/>
    <w:multiLevelType w:val="hybridMultilevel"/>
    <w:tmpl w:val="869C8900"/>
    <w:lvl w:tplc="8368A668" w:ilvl="0">
      <w:start w:val="4"/>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9">
    <w:nsid w:val="686E0084"/>
    <w:multiLevelType w:val="hybridMultilevel"/>
    <w:tmpl w:val="C96CBEEC"/>
    <w:lvl w:tplc="E724064A" w:ilvl="0">
      <w:start w:val="1"/>
      <w:numFmt w:val="decimal"/>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30">
    <w:nsid w:val="6BB71BA6"/>
    <w:multiLevelType w:val="hybridMultilevel"/>
    <w:tmpl w:val="6B286ED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1">
    <w:nsid w:val="6CB24906"/>
    <w:multiLevelType w:val="hybridMultilevel"/>
    <w:tmpl w:val="84CAC72E"/>
    <w:lvl w:tplc="50984698" w:ilvl="0">
      <w:start w:val="2"/>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2">
    <w:nsid w:val="6CC51E93"/>
    <w:multiLevelType w:val="hybridMultilevel"/>
    <w:tmpl w:val="F87A0FEE"/>
    <w:lvl w:tplc="45DC8C5A" w:ilvl="0">
      <w:start w:val="1"/>
      <w:numFmt w:val="decimal"/>
      <w:lvlText w:val="%1."/>
      <w:lvlJc w:val="left"/>
      <w:pPr>
        <w:ind w:hanging="360" w:left="643"/>
      </w:pPr>
      <w:rPr>
        <w:rFonts w:hint="default"/>
      </w:rPr>
    </w:lvl>
    <w:lvl w:tentative="true" w:tplc="041A0019" w:ilvl="1">
      <w:start w:val="1"/>
      <w:numFmt w:val="lowerLetter"/>
      <w:lvlText w:val="%2."/>
      <w:lvlJc w:val="left"/>
      <w:pPr>
        <w:ind w:hanging="360" w:left="1363"/>
      </w:pPr>
    </w:lvl>
    <w:lvl w:tentative="true" w:tplc="041A001B" w:ilvl="2">
      <w:start w:val="1"/>
      <w:numFmt w:val="lowerRoman"/>
      <w:lvlText w:val="%3."/>
      <w:lvlJc w:val="right"/>
      <w:pPr>
        <w:ind w:hanging="180" w:left="2083"/>
      </w:pPr>
    </w:lvl>
    <w:lvl w:tentative="true" w:tplc="041A000F" w:ilvl="3">
      <w:start w:val="1"/>
      <w:numFmt w:val="decimal"/>
      <w:lvlText w:val="%4."/>
      <w:lvlJc w:val="left"/>
      <w:pPr>
        <w:ind w:hanging="360" w:left="2803"/>
      </w:pPr>
    </w:lvl>
    <w:lvl w:tentative="true" w:tplc="041A0019" w:ilvl="4">
      <w:start w:val="1"/>
      <w:numFmt w:val="lowerLetter"/>
      <w:lvlText w:val="%5."/>
      <w:lvlJc w:val="left"/>
      <w:pPr>
        <w:ind w:hanging="360" w:left="3523"/>
      </w:pPr>
    </w:lvl>
    <w:lvl w:tentative="true" w:tplc="041A001B" w:ilvl="5">
      <w:start w:val="1"/>
      <w:numFmt w:val="lowerRoman"/>
      <w:lvlText w:val="%6."/>
      <w:lvlJc w:val="right"/>
      <w:pPr>
        <w:ind w:hanging="180" w:left="4243"/>
      </w:pPr>
    </w:lvl>
    <w:lvl w:tentative="true" w:tplc="041A000F" w:ilvl="6">
      <w:start w:val="1"/>
      <w:numFmt w:val="decimal"/>
      <w:lvlText w:val="%7."/>
      <w:lvlJc w:val="left"/>
      <w:pPr>
        <w:ind w:hanging="360" w:left="4963"/>
      </w:pPr>
    </w:lvl>
    <w:lvl w:tentative="true" w:tplc="041A0019" w:ilvl="7">
      <w:start w:val="1"/>
      <w:numFmt w:val="lowerLetter"/>
      <w:lvlText w:val="%8."/>
      <w:lvlJc w:val="left"/>
      <w:pPr>
        <w:ind w:hanging="360" w:left="5683"/>
      </w:pPr>
    </w:lvl>
    <w:lvl w:tentative="true" w:tplc="041A001B" w:ilvl="8">
      <w:start w:val="1"/>
      <w:numFmt w:val="lowerRoman"/>
      <w:lvlText w:val="%9."/>
      <w:lvlJc w:val="right"/>
      <w:pPr>
        <w:ind w:hanging="180" w:left="6403"/>
      </w:pPr>
    </w:lvl>
  </w:abstractNum>
  <w:abstractNum w:abstractNumId="33">
    <w:nsid w:val="701C3AAF"/>
    <w:multiLevelType w:val="hybridMultilevel"/>
    <w:tmpl w:val="26FE6C58"/>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4">
    <w:nsid w:val="720B6CAF"/>
    <w:multiLevelType w:val="hybridMultilevel"/>
    <w:tmpl w:val="7C0418B8"/>
    <w:lvl w:tplc="483CA84A"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5">
    <w:nsid w:val="767E0293"/>
    <w:multiLevelType w:val="hybridMultilevel"/>
    <w:tmpl w:val="ED02027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6">
    <w:nsid w:val="794810FA"/>
    <w:multiLevelType w:val="hybridMultilevel"/>
    <w:tmpl w:val="BE0661B6"/>
    <w:lvl w:tplc="1EE808E0" w:ilvl="0">
      <w:start w:val="1"/>
      <w:numFmt w:val="decimal"/>
      <w:lvlText w:val="%1."/>
      <w:lvlJc w:val="left"/>
      <w:pPr>
        <w:ind w:hanging="360" w:left="480"/>
      </w:pPr>
      <w:rPr>
        <w:rFonts w:hint="default"/>
      </w:rPr>
    </w:lvl>
    <w:lvl w:tentative="true" w:tplc="041A0019" w:ilvl="1">
      <w:start w:val="1"/>
      <w:numFmt w:val="lowerLetter"/>
      <w:lvlText w:val="%2."/>
      <w:lvlJc w:val="left"/>
      <w:pPr>
        <w:ind w:hanging="360" w:left="1200"/>
      </w:pPr>
    </w:lvl>
    <w:lvl w:tentative="true" w:tplc="041A001B" w:ilvl="2">
      <w:start w:val="1"/>
      <w:numFmt w:val="lowerRoman"/>
      <w:lvlText w:val="%3."/>
      <w:lvlJc w:val="right"/>
      <w:pPr>
        <w:ind w:hanging="180" w:left="1920"/>
      </w:pPr>
    </w:lvl>
    <w:lvl w:tentative="true" w:tplc="041A000F" w:ilvl="3">
      <w:start w:val="1"/>
      <w:numFmt w:val="decimal"/>
      <w:lvlText w:val="%4."/>
      <w:lvlJc w:val="left"/>
      <w:pPr>
        <w:ind w:hanging="360" w:left="2640"/>
      </w:pPr>
    </w:lvl>
    <w:lvl w:tentative="true" w:tplc="041A0019" w:ilvl="4">
      <w:start w:val="1"/>
      <w:numFmt w:val="lowerLetter"/>
      <w:lvlText w:val="%5."/>
      <w:lvlJc w:val="left"/>
      <w:pPr>
        <w:ind w:hanging="360" w:left="3360"/>
      </w:pPr>
    </w:lvl>
    <w:lvl w:tentative="true" w:tplc="041A001B" w:ilvl="5">
      <w:start w:val="1"/>
      <w:numFmt w:val="lowerRoman"/>
      <w:lvlText w:val="%6."/>
      <w:lvlJc w:val="right"/>
      <w:pPr>
        <w:ind w:hanging="180" w:left="4080"/>
      </w:pPr>
    </w:lvl>
    <w:lvl w:tentative="true" w:tplc="041A000F" w:ilvl="6">
      <w:start w:val="1"/>
      <w:numFmt w:val="decimal"/>
      <w:lvlText w:val="%7."/>
      <w:lvlJc w:val="left"/>
      <w:pPr>
        <w:ind w:hanging="360" w:left="4800"/>
      </w:pPr>
    </w:lvl>
    <w:lvl w:tentative="true" w:tplc="041A0019" w:ilvl="7">
      <w:start w:val="1"/>
      <w:numFmt w:val="lowerLetter"/>
      <w:lvlText w:val="%8."/>
      <w:lvlJc w:val="left"/>
      <w:pPr>
        <w:ind w:hanging="360" w:left="5520"/>
      </w:pPr>
    </w:lvl>
    <w:lvl w:tentative="true" w:tplc="041A001B" w:ilvl="8">
      <w:start w:val="1"/>
      <w:numFmt w:val="lowerRoman"/>
      <w:lvlText w:val="%9."/>
      <w:lvlJc w:val="right"/>
      <w:pPr>
        <w:ind w:hanging="180" w:left="6240"/>
      </w:pPr>
    </w:lvl>
  </w:abstractNum>
  <w:abstractNum w:abstractNumId="37">
    <w:nsid w:val="7B9431E4"/>
    <w:multiLevelType w:val="hybridMultilevel"/>
    <w:tmpl w:val="B72A5778"/>
    <w:lvl w:tplc="2EB8C106"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38">
    <w:nsid w:val="7FED766A"/>
    <w:multiLevelType w:val="hybridMultilevel"/>
    <w:tmpl w:val="0ED2CBC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35"/>
  </w:num>
  <w:num w:numId="2">
    <w:abstractNumId w:val="6"/>
  </w:num>
  <w:num w:numId="3">
    <w:abstractNumId w:val="12"/>
  </w:num>
  <w:num w:numId="4">
    <w:abstractNumId w:val="1"/>
  </w:num>
  <w:num w:numId="5">
    <w:abstractNumId w:val="31"/>
  </w:num>
  <w:num w:numId="6">
    <w:abstractNumId w:val="23"/>
  </w:num>
  <w:num w:numId="7">
    <w:abstractNumId w:val="25"/>
  </w:num>
  <w:num w:numId="8">
    <w:abstractNumId w:val="36"/>
  </w:num>
  <w:num w:numId="9">
    <w:abstractNumId w:val="21"/>
  </w:num>
  <w:num w:numId="10">
    <w:abstractNumId w:val="38"/>
  </w:num>
  <w:num w:numId="11">
    <w:abstractNumId w:val="24"/>
  </w:num>
  <w:num w:numId="12">
    <w:abstractNumId w:val="5"/>
  </w:num>
  <w:num w:numId="13">
    <w:abstractNumId w:val="3"/>
  </w:num>
  <w:num w:numId="14">
    <w:abstractNumId w:val="37"/>
  </w:num>
  <w:num w:numId="15">
    <w:abstractNumId w:val="17"/>
  </w:num>
  <w:num w:numId="16">
    <w:abstractNumId w:val="19"/>
  </w:num>
  <w:num w:numId="17">
    <w:abstractNumId w:val="0"/>
  </w:num>
  <w:num w:numId="1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
  </w:num>
  <w:num w:numId="20">
    <w:abstractNumId w:val="34"/>
  </w:num>
  <w:num w:numId="21">
    <w:abstractNumId w:val="10"/>
  </w:num>
  <w:num w:numId="22">
    <w:abstractNumId w:val="29"/>
  </w:num>
  <w:num w:numId="23">
    <w:abstractNumId w:val="20"/>
  </w:num>
  <w:num w:numId="24">
    <w:abstractNumId w:val="26"/>
  </w:num>
  <w:num w:numId="25">
    <w:abstractNumId w:val="2"/>
  </w:num>
  <w:num w:numId="26">
    <w:abstractNumId w:val="8"/>
  </w:num>
  <w:num w:numId="27">
    <w:abstractNumId w:val="30"/>
  </w:num>
  <w:num w:numId="28">
    <w:abstractNumId w:val="14"/>
  </w:num>
  <w:num w:numId="29">
    <w:abstractNumId w:val="18"/>
  </w:num>
  <w:num w:numId="30">
    <w:abstractNumId w:val="16"/>
  </w:num>
  <w:num w:numId="31">
    <w:abstractNumId w:val="15"/>
  </w:num>
  <w:num w:numId="32">
    <w:abstractNumId w:val="28"/>
  </w:num>
  <w:num w:numId="33">
    <w:abstractNumId w:val="27"/>
  </w:num>
  <w:num w:numId="34">
    <w:abstractNumId w:val="11"/>
  </w:num>
  <w:num w:numId="35">
    <w:abstractNumId w:val="9"/>
  </w:num>
  <w:num w:numId="36">
    <w:abstractNumId w:val="22"/>
  </w:num>
  <w:num w:numId="3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2"/>
  </w:num>
  <w:numIdMacAtCleanup w:val="6"/>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77E2"/>
    <w:rsid w:val="00001ACF"/>
    <w:rsid w:val="00010B90"/>
    <w:rsid w:val="000130F0"/>
    <w:rsid w:val="00022D51"/>
    <w:rsid w:val="00023999"/>
    <w:rsid w:val="00031021"/>
    <w:rsid w:val="00040606"/>
    <w:rsid w:val="00046DC2"/>
    <w:rsid w:val="00051DA9"/>
    <w:rsid w:val="00053743"/>
    <w:rsid w:val="00055984"/>
    <w:rsid w:val="00061F5D"/>
    <w:rsid w:val="0006268E"/>
    <w:rsid w:val="00063C92"/>
    <w:rsid w:val="00064176"/>
    <w:rsid w:val="00066C7F"/>
    <w:rsid w:val="0006744C"/>
    <w:rsid w:val="0007714D"/>
    <w:rsid w:val="000812DF"/>
    <w:rsid w:val="000843BC"/>
    <w:rsid w:val="000950FC"/>
    <w:rsid w:val="000B61E6"/>
    <w:rsid w:val="000C23DD"/>
    <w:rsid w:val="000D2A52"/>
    <w:rsid w:val="000D2D82"/>
    <w:rsid w:val="000E0AF1"/>
    <w:rsid w:val="000E109E"/>
    <w:rsid w:val="000E222D"/>
    <w:rsid w:val="000E5A38"/>
    <w:rsid w:val="000E7B7B"/>
    <w:rsid w:val="000F088A"/>
    <w:rsid w:val="000F2BBF"/>
    <w:rsid w:val="000F2BF4"/>
    <w:rsid w:val="000F30F2"/>
    <w:rsid w:val="000F36F7"/>
    <w:rsid w:val="000F4006"/>
    <w:rsid w:val="000F64A4"/>
    <w:rsid w:val="00116BBE"/>
    <w:rsid w:val="00120669"/>
    <w:rsid w:val="001238AA"/>
    <w:rsid w:val="001249A5"/>
    <w:rsid w:val="00127852"/>
    <w:rsid w:val="0013376F"/>
    <w:rsid w:val="00135907"/>
    <w:rsid w:val="00142390"/>
    <w:rsid w:val="0014453D"/>
    <w:rsid w:val="00146C35"/>
    <w:rsid w:val="001500FC"/>
    <w:rsid w:val="001526CF"/>
    <w:rsid w:val="0015328E"/>
    <w:rsid w:val="001601F0"/>
    <w:rsid w:val="00165D2B"/>
    <w:rsid w:val="0017719D"/>
    <w:rsid w:val="001812F9"/>
    <w:rsid w:val="001822B4"/>
    <w:rsid w:val="00184854"/>
    <w:rsid w:val="00185B65"/>
    <w:rsid w:val="001A2F6F"/>
    <w:rsid w:val="001B6BB6"/>
    <w:rsid w:val="001C2112"/>
    <w:rsid w:val="001D05ED"/>
    <w:rsid w:val="001D20F5"/>
    <w:rsid w:val="001D33A0"/>
    <w:rsid w:val="001D3FF1"/>
    <w:rsid w:val="001D6C60"/>
    <w:rsid w:val="001E07BB"/>
    <w:rsid w:val="001E14E4"/>
    <w:rsid w:val="001E4468"/>
    <w:rsid w:val="001E4B22"/>
    <w:rsid w:val="001F54D7"/>
    <w:rsid w:val="00205A3D"/>
    <w:rsid w:val="00210B23"/>
    <w:rsid w:val="002110CE"/>
    <w:rsid w:val="002160DE"/>
    <w:rsid w:val="002248D3"/>
    <w:rsid w:val="00241E05"/>
    <w:rsid w:val="00243E63"/>
    <w:rsid w:val="0024713A"/>
    <w:rsid w:val="00247918"/>
    <w:rsid w:val="00251CFF"/>
    <w:rsid w:val="00252412"/>
    <w:rsid w:val="0026109A"/>
    <w:rsid w:val="0027441F"/>
    <w:rsid w:val="00296C00"/>
    <w:rsid w:val="002A3BED"/>
    <w:rsid w:val="002A4051"/>
    <w:rsid w:val="002A60CA"/>
    <w:rsid w:val="002C549E"/>
    <w:rsid w:val="002C691D"/>
    <w:rsid w:val="002D1F57"/>
    <w:rsid w:val="002D5220"/>
    <w:rsid w:val="002E63A2"/>
    <w:rsid w:val="002F10BA"/>
    <w:rsid w:val="002F47C5"/>
    <w:rsid w:val="003051B1"/>
    <w:rsid w:val="003070AF"/>
    <w:rsid w:val="00311881"/>
    <w:rsid w:val="003119C3"/>
    <w:rsid w:val="00317B63"/>
    <w:rsid w:val="00320268"/>
    <w:rsid w:val="00325BB9"/>
    <w:rsid w:val="00325F56"/>
    <w:rsid w:val="0033462F"/>
    <w:rsid w:val="003376E9"/>
    <w:rsid w:val="00337B17"/>
    <w:rsid w:val="00341941"/>
    <w:rsid w:val="00343D07"/>
    <w:rsid w:val="00345AAC"/>
    <w:rsid w:val="00346039"/>
    <w:rsid w:val="00346DFC"/>
    <w:rsid w:val="00364ED9"/>
    <w:rsid w:val="00374302"/>
    <w:rsid w:val="0037473D"/>
    <w:rsid w:val="003823B4"/>
    <w:rsid w:val="00384EEE"/>
    <w:rsid w:val="00394818"/>
    <w:rsid w:val="003A0214"/>
    <w:rsid w:val="003A482C"/>
    <w:rsid w:val="003A4A0E"/>
    <w:rsid w:val="003B02EB"/>
    <w:rsid w:val="003B0E10"/>
    <w:rsid w:val="003D29DD"/>
    <w:rsid w:val="003D583A"/>
    <w:rsid w:val="003E21D3"/>
    <w:rsid w:val="003F3A30"/>
    <w:rsid w:val="003F46C6"/>
    <w:rsid w:val="003F734D"/>
    <w:rsid w:val="003F7B0F"/>
    <w:rsid w:val="00401866"/>
    <w:rsid w:val="00405B74"/>
    <w:rsid w:val="0040612F"/>
    <w:rsid w:val="004062B6"/>
    <w:rsid w:val="0041347F"/>
    <w:rsid w:val="00425AD8"/>
    <w:rsid w:val="00425D3D"/>
    <w:rsid w:val="00425E35"/>
    <w:rsid w:val="004276B7"/>
    <w:rsid w:val="00431ED2"/>
    <w:rsid w:val="004420AA"/>
    <w:rsid w:val="00443A0D"/>
    <w:rsid w:val="004510EC"/>
    <w:rsid w:val="00463B01"/>
    <w:rsid w:val="004669D5"/>
    <w:rsid w:val="00471412"/>
    <w:rsid w:val="00477CAB"/>
    <w:rsid w:val="004817C6"/>
    <w:rsid w:val="00481A57"/>
    <w:rsid w:val="00495A84"/>
    <w:rsid w:val="0049631D"/>
    <w:rsid w:val="004A4543"/>
    <w:rsid w:val="004B01AA"/>
    <w:rsid w:val="004B782A"/>
    <w:rsid w:val="004D7E48"/>
    <w:rsid w:val="004F2CB3"/>
    <w:rsid w:val="004F372F"/>
    <w:rsid w:val="004F3BDF"/>
    <w:rsid w:val="004F4C4B"/>
    <w:rsid w:val="004F5AC1"/>
    <w:rsid w:val="004F77D0"/>
    <w:rsid w:val="005131E7"/>
    <w:rsid w:val="00520F05"/>
    <w:rsid w:val="00522EA2"/>
    <w:rsid w:val="00523ED3"/>
    <w:rsid w:val="00530586"/>
    <w:rsid w:val="00532651"/>
    <w:rsid w:val="005362E9"/>
    <w:rsid w:val="005400CC"/>
    <w:rsid w:val="005445A4"/>
    <w:rsid w:val="00545230"/>
    <w:rsid w:val="00551DBC"/>
    <w:rsid w:val="005539AB"/>
    <w:rsid w:val="00553D58"/>
    <w:rsid w:val="00557B3C"/>
    <w:rsid w:val="00560CE9"/>
    <w:rsid w:val="0056566B"/>
    <w:rsid w:val="005711FB"/>
    <w:rsid w:val="005721D9"/>
    <w:rsid w:val="0058219C"/>
    <w:rsid w:val="00584C9F"/>
    <w:rsid w:val="0059377F"/>
    <w:rsid w:val="005949FC"/>
    <w:rsid w:val="00594BDB"/>
    <w:rsid w:val="005A1F63"/>
    <w:rsid w:val="005A3703"/>
    <w:rsid w:val="005B0EC9"/>
    <w:rsid w:val="005B5E91"/>
    <w:rsid w:val="005B6026"/>
    <w:rsid w:val="005B760C"/>
    <w:rsid w:val="005B77E2"/>
    <w:rsid w:val="005C2230"/>
    <w:rsid w:val="005C2C63"/>
    <w:rsid w:val="005D2A49"/>
    <w:rsid w:val="005D53C0"/>
    <w:rsid w:val="005F7812"/>
    <w:rsid w:val="00607C72"/>
    <w:rsid w:val="006109CA"/>
    <w:rsid w:val="00610B6B"/>
    <w:rsid w:val="0061338A"/>
    <w:rsid w:val="006139B2"/>
    <w:rsid w:val="00626714"/>
    <w:rsid w:val="006342A5"/>
    <w:rsid w:val="00640D58"/>
    <w:rsid w:val="00641653"/>
    <w:rsid w:val="00641BE8"/>
    <w:rsid w:val="0064690F"/>
    <w:rsid w:val="0065346F"/>
    <w:rsid w:val="00664E27"/>
    <w:rsid w:val="006674B7"/>
    <w:rsid w:val="00675108"/>
    <w:rsid w:val="00683F82"/>
    <w:rsid w:val="006858E3"/>
    <w:rsid w:val="00695F8D"/>
    <w:rsid w:val="00697AE7"/>
    <w:rsid w:val="006A2467"/>
    <w:rsid w:val="006B227D"/>
    <w:rsid w:val="006B3177"/>
    <w:rsid w:val="006B3AD4"/>
    <w:rsid w:val="006B3F10"/>
    <w:rsid w:val="006B7B4F"/>
    <w:rsid w:val="006E16E0"/>
    <w:rsid w:val="006E2CA1"/>
    <w:rsid w:val="006E35A8"/>
    <w:rsid w:val="006F22FF"/>
    <w:rsid w:val="006F2E46"/>
    <w:rsid w:val="0070090D"/>
    <w:rsid w:val="007029FE"/>
    <w:rsid w:val="00712548"/>
    <w:rsid w:val="00713748"/>
    <w:rsid w:val="00716A27"/>
    <w:rsid w:val="00717782"/>
    <w:rsid w:val="00724EFD"/>
    <w:rsid w:val="00740282"/>
    <w:rsid w:val="00753EC7"/>
    <w:rsid w:val="007707A3"/>
    <w:rsid w:val="00771894"/>
    <w:rsid w:val="00773713"/>
    <w:rsid w:val="00775BCD"/>
    <w:rsid w:val="00782026"/>
    <w:rsid w:val="0078557D"/>
    <w:rsid w:val="00787ABC"/>
    <w:rsid w:val="007A1E9C"/>
    <w:rsid w:val="007A33EE"/>
    <w:rsid w:val="007A71CE"/>
    <w:rsid w:val="007B1B38"/>
    <w:rsid w:val="007B275A"/>
    <w:rsid w:val="007C1960"/>
    <w:rsid w:val="007D189D"/>
    <w:rsid w:val="007D742C"/>
    <w:rsid w:val="007E189B"/>
    <w:rsid w:val="007E47D9"/>
    <w:rsid w:val="007F01EF"/>
    <w:rsid w:val="00803DA8"/>
    <w:rsid w:val="008173CB"/>
    <w:rsid w:val="008212CC"/>
    <w:rsid w:val="00821D16"/>
    <w:rsid w:val="00835663"/>
    <w:rsid w:val="00840D70"/>
    <w:rsid w:val="008420BF"/>
    <w:rsid w:val="008428D5"/>
    <w:rsid w:val="008446C5"/>
    <w:rsid w:val="008455D0"/>
    <w:rsid w:val="00850595"/>
    <w:rsid w:val="00851BF8"/>
    <w:rsid w:val="00854145"/>
    <w:rsid w:val="0085460D"/>
    <w:rsid w:val="008551AA"/>
    <w:rsid w:val="0086400F"/>
    <w:rsid w:val="00867EF8"/>
    <w:rsid w:val="00877457"/>
    <w:rsid w:val="00880CE3"/>
    <w:rsid w:val="00893FCB"/>
    <w:rsid w:val="008949E5"/>
    <w:rsid w:val="008A1112"/>
    <w:rsid w:val="008A393F"/>
    <w:rsid w:val="008A766C"/>
    <w:rsid w:val="008B4C07"/>
    <w:rsid w:val="008C244C"/>
    <w:rsid w:val="008C5ECF"/>
    <w:rsid w:val="008C7F51"/>
    <w:rsid w:val="008D3A0C"/>
    <w:rsid w:val="008D4819"/>
    <w:rsid w:val="008D7CE6"/>
    <w:rsid w:val="008E3A4B"/>
    <w:rsid w:val="008E43B2"/>
    <w:rsid w:val="008F1FFD"/>
    <w:rsid w:val="008F34A2"/>
    <w:rsid w:val="00905399"/>
    <w:rsid w:val="00906525"/>
    <w:rsid w:val="00906CDB"/>
    <w:rsid w:val="009205ED"/>
    <w:rsid w:val="00926CE6"/>
    <w:rsid w:val="00936FAB"/>
    <w:rsid w:val="00942A7D"/>
    <w:rsid w:val="00950A4F"/>
    <w:rsid w:val="009575E9"/>
    <w:rsid w:val="00960617"/>
    <w:rsid w:val="009678B7"/>
    <w:rsid w:val="00967F16"/>
    <w:rsid w:val="009721CE"/>
    <w:rsid w:val="00976F08"/>
    <w:rsid w:val="00977EA7"/>
    <w:rsid w:val="0098513F"/>
    <w:rsid w:val="00991D93"/>
    <w:rsid w:val="009A0F33"/>
    <w:rsid w:val="009A1249"/>
    <w:rsid w:val="009A4A9C"/>
    <w:rsid w:val="009A7C1F"/>
    <w:rsid w:val="009B0071"/>
    <w:rsid w:val="009B09E2"/>
    <w:rsid w:val="009B27CD"/>
    <w:rsid w:val="009C3FC1"/>
    <w:rsid w:val="009C76D9"/>
    <w:rsid w:val="009E6189"/>
    <w:rsid w:val="009F14A2"/>
    <w:rsid w:val="009F2529"/>
    <w:rsid w:val="00A02368"/>
    <w:rsid w:val="00A053CF"/>
    <w:rsid w:val="00A05FD0"/>
    <w:rsid w:val="00A10A17"/>
    <w:rsid w:val="00A302C0"/>
    <w:rsid w:val="00A30DBC"/>
    <w:rsid w:val="00A32633"/>
    <w:rsid w:val="00A36436"/>
    <w:rsid w:val="00A41C8E"/>
    <w:rsid w:val="00A429EF"/>
    <w:rsid w:val="00A50701"/>
    <w:rsid w:val="00A548B8"/>
    <w:rsid w:val="00A636FA"/>
    <w:rsid w:val="00A646DF"/>
    <w:rsid w:val="00A64D50"/>
    <w:rsid w:val="00A706F0"/>
    <w:rsid w:val="00A71894"/>
    <w:rsid w:val="00A777F2"/>
    <w:rsid w:val="00A9533C"/>
    <w:rsid w:val="00AA7EDD"/>
    <w:rsid w:val="00AB4492"/>
    <w:rsid w:val="00AB4CEA"/>
    <w:rsid w:val="00AC3363"/>
    <w:rsid w:val="00AC6510"/>
    <w:rsid w:val="00AD11F2"/>
    <w:rsid w:val="00AD4E7A"/>
    <w:rsid w:val="00AE008B"/>
    <w:rsid w:val="00AE1234"/>
    <w:rsid w:val="00AE2C2A"/>
    <w:rsid w:val="00AF447C"/>
    <w:rsid w:val="00B061CC"/>
    <w:rsid w:val="00B133AF"/>
    <w:rsid w:val="00B13D59"/>
    <w:rsid w:val="00B20A61"/>
    <w:rsid w:val="00B25B5E"/>
    <w:rsid w:val="00B27D3E"/>
    <w:rsid w:val="00B35A73"/>
    <w:rsid w:val="00B41EBD"/>
    <w:rsid w:val="00B42ECF"/>
    <w:rsid w:val="00B513A8"/>
    <w:rsid w:val="00B518E6"/>
    <w:rsid w:val="00B56B3B"/>
    <w:rsid w:val="00B670B2"/>
    <w:rsid w:val="00B72BAC"/>
    <w:rsid w:val="00B747A3"/>
    <w:rsid w:val="00B74B8E"/>
    <w:rsid w:val="00B76F48"/>
    <w:rsid w:val="00B77BDA"/>
    <w:rsid w:val="00B81D6B"/>
    <w:rsid w:val="00B83CD0"/>
    <w:rsid w:val="00B95335"/>
    <w:rsid w:val="00B970F6"/>
    <w:rsid w:val="00B97B0B"/>
    <w:rsid w:val="00BB038B"/>
    <w:rsid w:val="00BB2959"/>
    <w:rsid w:val="00BB4EE4"/>
    <w:rsid w:val="00BB5688"/>
    <w:rsid w:val="00BB7CCE"/>
    <w:rsid w:val="00BD2F72"/>
    <w:rsid w:val="00BD2FFA"/>
    <w:rsid w:val="00BE0229"/>
    <w:rsid w:val="00BE20FD"/>
    <w:rsid w:val="00BE34EB"/>
    <w:rsid w:val="00BE77EF"/>
    <w:rsid w:val="00BF145D"/>
    <w:rsid w:val="00C03483"/>
    <w:rsid w:val="00C03B69"/>
    <w:rsid w:val="00C069E3"/>
    <w:rsid w:val="00C166D2"/>
    <w:rsid w:val="00C16DF6"/>
    <w:rsid w:val="00C24464"/>
    <w:rsid w:val="00C30E51"/>
    <w:rsid w:val="00C336B8"/>
    <w:rsid w:val="00C34AC8"/>
    <w:rsid w:val="00C376CD"/>
    <w:rsid w:val="00C43DE9"/>
    <w:rsid w:val="00C464F3"/>
    <w:rsid w:val="00C52878"/>
    <w:rsid w:val="00C5393D"/>
    <w:rsid w:val="00C54C95"/>
    <w:rsid w:val="00C600D0"/>
    <w:rsid w:val="00C604B4"/>
    <w:rsid w:val="00C6123C"/>
    <w:rsid w:val="00C612B2"/>
    <w:rsid w:val="00C66F88"/>
    <w:rsid w:val="00C70DD9"/>
    <w:rsid w:val="00C7544C"/>
    <w:rsid w:val="00C81666"/>
    <w:rsid w:val="00C82266"/>
    <w:rsid w:val="00C9512F"/>
    <w:rsid w:val="00C96D8A"/>
    <w:rsid w:val="00CA30AF"/>
    <w:rsid w:val="00CA5FDC"/>
    <w:rsid w:val="00CB07A7"/>
    <w:rsid w:val="00CB0FDD"/>
    <w:rsid w:val="00CB300D"/>
    <w:rsid w:val="00CC7C1C"/>
    <w:rsid w:val="00CD6479"/>
    <w:rsid w:val="00CE044B"/>
    <w:rsid w:val="00CE3465"/>
    <w:rsid w:val="00CE4129"/>
    <w:rsid w:val="00CF502C"/>
    <w:rsid w:val="00D049A1"/>
    <w:rsid w:val="00D06CA3"/>
    <w:rsid w:val="00D104A0"/>
    <w:rsid w:val="00D1124D"/>
    <w:rsid w:val="00D17205"/>
    <w:rsid w:val="00D20E55"/>
    <w:rsid w:val="00D217D2"/>
    <w:rsid w:val="00D252DD"/>
    <w:rsid w:val="00D30B3D"/>
    <w:rsid w:val="00D32E0E"/>
    <w:rsid w:val="00D41B27"/>
    <w:rsid w:val="00D41E79"/>
    <w:rsid w:val="00D476E6"/>
    <w:rsid w:val="00D52397"/>
    <w:rsid w:val="00D5582E"/>
    <w:rsid w:val="00D608DE"/>
    <w:rsid w:val="00D65819"/>
    <w:rsid w:val="00D827C9"/>
    <w:rsid w:val="00D844FF"/>
    <w:rsid w:val="00D90D97"/>
    <w:rsid w:val="00D91701"/>
    <w:rsid w:val="00D93994"/>
    <w:rsid w:val="00D9479C"/>
    <w:rsid w:val="00D960F7"/>
    <w:rsid w:val="00D97209"/>
    <w:rsid w:val="00DC0A78"/>
    <w:rsid w:val="00DC2CFF"/>
    <w:rsid w:val="00DC78E0"/>
    <w:rsid w:val="00DD0941"/>
    <w:rsid w:val="00DD0C29"/>
    <w:rsid w:val="00DD33BB"/>
    <w:rsid w:val="00DD6B06"/>
    <w:rsid w:val="00DE5CEC"/>
    <w:rsid w:val="00E118C7"/>
    <w:rsid w:val="00E20A93"/>
    <w:rsid w:val="00E22D40"/>
    <w:rsid w:val="00E269EC"/>
    <w:rsid w:val="00E308C8"/>
    <w:rsid w:val="00E33BD2"/>
    <w:rsid w:val="00E340B9"/>
    <w:rsid w:val="00E35DFA"/>
    <w:rsid w:val="00E36BDA"/>
    <w:rsid w:val="00E37140"/>
    <w:rsid w:val="00E402CC"/>
    <w:rsid w:val="00E435D3"/>
    <w:rsid w:val="00E54D88"/>
    <w:rsid w:val="00E735C9"/>
    <w:rsid w:val="00E7559F"/>
    <w:rsid w:val="00E76925"/>
    <w:rsid w:val="00E8451B"/>
    <w:rsid w:val="00E8571B"/>
    <w:rsid w:val="00E91C84"/>
    <w:rsid w:val="00E93183"/>
    <w:rsid w:val="00EA327E"/>
    <w:rsid w:val="00EA7815"/>
    <w:rsid w:val="00EB5106"/>
    <w:rsid w:val="00EC5097"/>
    <w:rsid w:val="00ED0174"/>
    <w:rsid w:val="00ED1D03"/>
    <w:rsid w:val="00ED5E09"/>
    <w:rsid w:val="00ED5E7B"/>
    <w:rsid w:val="00ED63C3"/>
    <w:rsid w:val="00EE13F6"/>
    <w:rsid w:val="00EE2811"/>
    <w:rsid w:val="00EE7967"/>
    <w:rsid w:val="00EF248F"/>
    <w:rsid w:val="00EF4FC1"/>
    <w:rsid w:val="00EF6BB5"/>
    <w:rsid w:val="00EF7799"/>
    <w:rsid w:val="00F0578C"/>
    <w:rsid w:val="00F07A8E"/>
    <w:rsid w:val="00F10C63"/>
    <w:rsid w:val="00F15C2E"/>
    <w:rsid w:val="00F16B4C"/>
    <w:rsid w:val="00F17F8A"/>
    <w:rsid w:val="00F22A6B"/>
    <w:rsid w:val="00F2303C"/>
    <w:rsid w:val="00F35FE6"/>
    <w:rsid w:val="00F3600F"/>
    <w:rsid w:val="00F42DA8"/>
    <w:rsid w:val="00F47330"/>
    <w:rsid w:val="00F5133D"/>
    <w:rsid w:val="00F5416D"/>
    <w:rsid w:val="00F65524"/>
    <w:rsid w:val="00F7644F"/>
    <w:rsid w:val="00F769E9"/>
    <w:rsid w:val="00F82F14"/>
    <w:rsid w:val="00F83A04"/>
    <w:rsid w:val="00F925A4"/>
    <w:rsid w:val="00FA0339"/>
    <w:rsid w:val="00FB15A7"/>
    <w:rsid w:val="00FC39AF"/>
    <w:rsid w:val="00FC66A8"/>
    <w:rsid w:val="00FC7E46"/>
    <w:rsid w:val="00FD0E9C"/>
    <w:rsid w:val="00FD20D7"/>
    <w:rsid w:val="00FD43D2"/>
    <w:rsid w:val="00FE150E"/>
    <w:rsid w:val="00FE32CD"/>
    <w:rsid w:val="00FE3A8E"/>
    <w:rsid w:val="00FE6F45"/>
    <w:rsid w:val="00FF4D4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uiPriority="99" w:name="footer"/>
    <w:lsdException w:qFormat="true" w:unhideWhenUsed="true" w:semiHidden="true" w:name="caption"/>
    <w:lsdException w:qFormat="true" w:name="Title"/>
    <w:lsdException w:qFormat="true" w:name="Subtitle"/>
    <w:lsdException w:uiPriority="99" w:name="Hyperlink"/>
    <w:lsdException w:qFormat="true" w:name="Strong"/>
    <w:lsdException w:qFormat="true" w:uiPriority="20" w:name="Emphasis"/>
    <w:lsdException w:uiPriority="99" w:name="Normal (Web)"/>
    <w:lsdException w:uiPriority="99" w:name="No List"/>
    <w:lsdException w:uiPriority="99" w:name="Balloon Text"/>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9B0071"/>
    <w:rPr>
      <w:sz w:val="24"/>
      <w:szCs w:val="24"/>
    </w:rPr>
  </w:style>
  <w:style w:styleId="Naslov1" w:type="paragraph">
    <w:name w:val="heading 1"/>
    <w:basedOn w:val="Normal"/>
    <w:next w:val="Normal"/>
    <w:qFormat/>
    <w:pPr>
      <w:keepNext/>
      <w:outlineLvl w:val="0"/>
    </w:pPr>
    <w:rPr>
      <w:b/>
      <w:bCs/>
    </w:rPr>
  </w:style>
  <w:style w:styleId="Naslov2" w:type="paragraph">
    <w:name w:val="heading 2"/>
    <w:basedOn w:val="Normal"/>
    <w:next w:val="Normal"/>
    <w:qFormat/>
    <w:pPr>
      <w:keepNext/>
      <w:jc w:val="center"/>
      <w:outlineLvl w:val="1"/>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pPr>
      <w:tabs>
        <w:tab w:pos="4536" w:val="center"/>
        <w:tab w:pos="9072" w:val="right"/>
      </w:tabs>
    </w:pPr>
  </w:style>
  <w:style w:styleId="Podnoje" w:type="paragraph">
    <w:name w:val="footer"/>
    <w:basedOn w:val="Normal"/>
    <w:link w:val="PodnojeChar"/>
    <w:uiPriority w:val="99"/>
    <w:pPr>
      <w:tabs>
        <w:tab w:pos="4536" w:val="center"/>
        <w:tab w:pos="9072" w:val="right"/>
      </w:tabs>
    </w:pPr>
  </w:style>
  <w:style w:styleId="Tijeloteksta" w:type="paragraph">
    <w:name w:val="Body Text"/>
    <w:basedOn w:val="Normal"/>
    <w:pPr>
      <w:jc w:val="both"/>
    </w:pPr>
  </w:style>
  <w:style w:styleId="Brojstranice" w:type="character">
    <w:name w:val="page number"/>
    <w:basedOn w:val="Zadanifontodlomka"/>
  </w:style>
  <w:style w:styleId="Tekstbalonia" w:type="paragraph">
    <w:name w:val="Balloon Text"/>
    <w:basedOn w:val="Normal"/>
    <w:link w:val="TekstbaloniaChar"/>
    <w:uiPriority w:val="99"/>
    <w:semiHidden/>
    <w:rsid w:val="004F77D0"/>
    <w:rPr>
      <w:rFonts w:cs="Tahoma" w:hAnsi="Tahoma" w:ascii="Tahoma"/>
      <w:sz w:val="16"/>
      <w:szCs w:val="16"/>
    </w:rPr>
  </w:style>
  <w:style w:styleId="Odlomakpopisa" w:type="paragraph">
    <w:name w:val="List Paragraph"/>
    <w:basedOn w:val="Normal"/>
    <w:uiPriority w:val="34"/>
    <w:qFormat/>
    <w:rsid w:val="008C5ECF"/>
    <w:pPr>
      <w:ind w:left="720"/>
      <w:contextualSpacing/>
      <w:jc w:val="both"/>
    </w:pPr>
    <w:rPr>
      <w:rFonts w:eastAsia="Calibri"/>
      <w:szCs w:val="22"/>
      <w:lang w:eastAsia="en-US"/>
    </w:rPr>
  </w:style>
  <w:style w:customStyle="true" w:styleId="ZaglavljeChar" w:type="character">
    <w:name w:val="Zaglavlje Char"/>
    <w:link w:val="Zaglavlje"/>
    <w:uiPriority w:val="99"/>
    <w:rsid w:val="00CA5FDC"/>
    <w:rPr>
      <w:sz w:val="24"/>
      <w:szCs w:val="24"/>
    </w:rPr>
  </w:style>
  <w:style w:customStyle="true" w:styleId="PodnojeChar" w:type="character">
    <w:name w:val="Podnožje Char"/>
    <w:link w:val="Podnoje"/>
    <w:uiPriority w:val="99"/>
    <w:rsid w:val="00CA5FDC"/>
    <w:rPr>
      <w:sz w:val="24"/>
      <w:szCs w:val="24"/>
    </w:rPr>
  </w:style>
  <w:style w:customStyle="true" w:styleId="TekstbaloniaChar" w:type="character">
    <w:name w:val="Tekst balončića Char"/>
    <w:link w:val="Tekstbalonia"/>
    <w:uiPriority w:val="99"/>
    <w:semiHidden/>
    <w:rsid w:val="00CA5FDC"/>
    <w:rPr>
      <w:rFonts w:cs="Tahoma" w:hAnsi="Tahoma" w:ascii="Tahoma"/>
      <w:sz w:val="16"/>
      <w:szCs w:val="16"/>
    </w:rPr>
  </w:style>
  <w:style w:customStyle="true" w:styleId="Normal1" w:type="paragraph">
    <w:name w:val="Normal1"/>
    <w:rsid w:val="00CA5FDC"/>
    <w:pPr>
      <w:spacing w:lineRule="auto" w:line="276" w:after="200"/>
    </w:pPr>
    <w:rPr>
      <w:rFonts w:cs="Calibri" w:eastAsia="Calibri" w:hAnsi="Calibri" w:ascii="Calibri"/>
      <w:color w:val="000000"/>
      <w:sz w:val="22"/>
    </w:rPr>
  </w:style>
  <w:style w:styleId="StandardWeb" w:type="paragraph">
    <w:name w:val="Normal (Web)"/>
    <w:basedOn w:val="Normal"/>
    <w:uiPriority w:val="99"/>
    <w:unhideWhenUsed/>
    <w:rsid w:val="00CA5FDC"/>
    <w:pPr>
      <w:spacing w:afterAutospacing="true" w:after="100" w:beforeAutospacing="true" w:before="100"/>
    </w:pPr>
  </w:style>
  <w:style w:customStyle="true" w:styleId="apple-tab-span" w:type="character">
    <w:name w:val="apple-tab-span"/>
    <w:rsid w:val="00CA5FDC"/>
  </w:style>
  <w:style w:styleId="Hiperveza" w:type="character">
    <w:name w:val="Hyperlink"/>
    <w:uiPriority w:val="99"/>
    <w:unhideWhenUsed/>
    <w:rsid w:val="00CA5FDC"/>
    <w:rPr>
      <w:color w:val="0000FF"/>
      <w:u w:val="single"/>
    </w:rPr>
  </w:style>
  <w:style w:customStyle="true" w:styleId="st" w:type="character">
    <w:name w:val="st"/>
    <w:rsid w:val="00CA5FDC"/>
  </w:style>
  <w:style w:styleId="Istaknuto" w:type="character">
    <w:name w:val="Emphasis"/>
    <w:uiPriority w:val="20"/>
    <w:qFormat/>
    <w:rsid w:val="00CA5FDC"/>
    <w:rPr>
      <w:i/>
      <w:iCs/>
    </w:rPr>
  </w:style>
  <w:style w:customStyle="true" w:styleId="racs" w:type="character">
    <w:name w:val="racs"/>
    <w:rsid w:val="00CA5FDC"/>
  </w:style>
  <w:style w:styleId="Tijeloteksta2" w:type="paragraph">
    <w:name w:val="Body Text 2"/>
    <w:basedOn w:val="Normal"/>
    <w:link w:val="Tijeloteksta2Char"/>
    <w:rsid w:val="00E340B9"/>
    <w:pPr>
      <w:spacing w:lineRule="auto" w:line="480" w:after="120"/>
    </w:pPr>
  </w:style>
  <w:style w:customStyle="true" w:styleId="Tijeloteksta2Char" w:type="character">
    <w:name w:val="Tijelo teksta 2 Char"/>
    <w:link w:val="Tijeloteksta2"/>
    <w:rsid w:val="00E340B9"/>
    <w:rPr>
      <w:sz w:val="24"/>
      <w:szCs w:val="24"/>
    </w:rPr>
  </w:style>
  <w:style w:styleId="Bezproreda" w:type="paragraph">
    <w:name w:val="No Spacing"/>
    <w:link w:val="BezproredaChar"/>
    <w:uiPriority w:val="1"/>
    <w:qFormat/>
    <w:rsid w:val="003F734D"/>
    <w:rPr>
      <w:sz w:val="24"/>
      <w:szCs w:val="24"/>
    </w:rPr>
  </w:style>
  <w:style w:styleId="Uvuenotijeloteksta" w:type="paragraph">
    <w:name w:val="Body Text Indent"/>
    <w:basedOn w:val="Normal"/>
    <w:link w:val="UvuenotijelotekstaChar"/>
    <w:rsid w:val="009F2529"/>
    <w:pPr>
      <w:spacing w:after="120"/>
      <w:ind w:left="283"/>
    </w:pPr>
  </w:style>
  <w:style w:customStyle="true" w:styleId="UvuenotijelotekstaChar" w:type="character">
    <w:name w:val="Uvučeno tijelo teksta Char"/>
    <w:basedOn w:val="Zadanifontodlomka"/>
    <w:link w:val="Uvuenotijeloteksta"/>
    <w:rsid w:val="009F2529"/>
    <w:rPr>
      <w:sz w:val="24"/>
      <w:szCs w:val="24"/>
    </w:rPr>
  </w:style>
  <w:style w:customStyle="true" w:styleId="BezproredaChar" w:type="character">
    <w:name w:val="Bez proreda Char"/>
    <w:basedOn w:val="Zadanifontodlomka"/>
    <w:link w:val="Bezproreda"/>
    <w:uiPriority w:val="1"/>
    <w:locked/>
    <w:rsid w:val="009F2529"/>
    <w:rPr>
      <w:sz w:val="24"/>
      <w:szCs w:val="24"/>
    </w:rPr>
  </w:style>
  <w:style w:styleId="Tekstrezerviranogmjesta" w:type="character">
    <w:name w:val="Placeholder Text"/>
    <w:basedOn w:val="Zadanifontodlomka"/>
    <w:uiPriority w:val="99"/>
    <w:semiHidden/>
    <w:rsid w:val="004817C6"/>
    <w:rPr>
      <w:color w:val="808080"/>
      <w:bdr w:space="0" w:sz="0" w:color="auto" w:val="none"/>
      <w:shd w:fill="CCFFFF" w:color="auto" w:val="clear"/>
    </w:rPr>
  </w:style>
  <w:style w:customStyle="true" w:styleId="eSPISCCParagraphDefaultFont" w:type="character">
    <w:name w:val="eSPIS_CC_Paragraph Default Font"/>
    <w:basedOn w:val="Zadanifontodlomka"/>
    <w:rsid w:val="004817C6"/>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4817C6"/>
    <w:rPr>
      <w:b/>
      <w:bdr w:space="0" w:sz="0" w:color="auto" w:val="none"/>
      <w:shd w:fill="FFFFCC" w:color="auto" w:val="clear"/>
      <w:lang w:val="hr-HR"/>
    </w:rPr>
  </w:style>
  <w:style w:customStyle="true" w:styleId="PozadinaSvijetloCrvena" w:type="character">
    <w:name w:val="Pozadina_SvijetloCrvena"/>
    <w:basedOn w:val="eSPISCCParagraphDefaultFont"/>
    <w:rsid w:val="004817C6"/>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4817C6"/>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footer" w:uiPriority="99"/>
    <w:lsdException w:name="caption" w:qFormat="1" w:semiHidden="1" w:unhideWhenUsed="1"/>
    <w:lsdException w:name="Title" w:qFormat="1"/>
    <w:lsdException w:name="Subtitle" w:qFormat="1"/>
    <w:lsdException w:name="Hyperlink" w:uiPriority="99"/>
    <w:lsdException w:name="Strong" w:qFormat="1"/>
    <w:lsdException w:name="Emphasis" w:qFormat="1" w:uiPriority="20"/>
    <w:lsdException w:name="Normal (Web)" w:uiPriority="99"/>
    <w:lsdException w:name="No List" w:uiPriority="99"/>
    <w:lsdException w:name="Balloon Text" w:uiPriority="9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9B0071"/>
    <w:rPr>
      <w:sz w:val="24"/>
      <w:szCs w:val="24"/>
    </w:rPr>
  </w:style>
  <w:style w:styleId="Naslov1" w:type="paragraph">
    <w:name w:val="heading 1"/>
    <w:basedOn w:val="Normal"/>
    <w:next w:val="Normal"/>
    <w:qFormat/>
    <w:pPr>
      <w:keepNext/>
      <w:outlineLvl w:val="0"/>
    </w:pPr>
    <w:rPr>
      <w:b/>
      <w:bCs/>
    </w:rPr>
  </w:style>
  <w:style w:styleId="Naslov2" w:type="paragraph">
    <w:name w:val="heading 2"/>
    <w:basedOn w:val="Normal"/>
    <w:next w:val="Normal"/>
    <w:qFormat/>
    <w:pPr>
      <w:keepNext/>
      <w:jc w:val="center"/>
      <w:outlineLvl w:val="1"/>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pPr>
      <w:tabs>
        <w:tab w:pos="4536" w:val="center"/>
        <w:tab w:pos="9072" w:val="right"/>
      </w:tabs>
    </w:pPr>
  </w:style>
  <w:style w:styleId="Podnoje" w:type="paragraph">
    <w:name w:val="footer"/>
    <w:basedOn w:val="Normal"/>
    <w:link w:val="PodnojeChar"/>
    <w:uiPriority w:val="99"/>
    <w:pPr>
      <w:tabs>
        <w:tab w:pos="4536" w:val="center"/>
        <w:tab w:pos="9072" w:val="right"/>
      </w:tabs>
    </w:pPr>
  </w:style>
  <w:style w:styleId="Tijeloteksta" w:type="paragraph">
    <w:name w:val="Body Text"/>
    <w:basedOn w:val="Normal"/>
    <w:pPr>
      <w:jc w:val="both"/>
    </w:pPr>
  </w:style>
  <w:style w:styleId="Brojstranice" w:type="character">
    <w:name w:val="page number"/>
    <w:basedOn w:val="Zadanifontodlomka"/>
  </w:style>
  <w:style w:styleId="Tekstbalonia" w:type="paragraph">
    <w:name w:val="Balloon Text"/>
    <w:basedOn w:val="Normal"/>
    <w:link w:val="TekstbaloniaChar"/>
    <w:uiPriority w:val="99"/>
    <w:semiHidden/>
    <w:rsid w:val="004F77D0"/>
    <w:rPr>
      <w:rFonts w:ascii="Tahoma" w:cs="Tahoma" w:hAnsi="Tahoma"/>
      <w:sz w:val="16"/>
      <w:szCs w:val="16"/>
    </w:rPr>
  </w:style>
  <w:style w:styleId="Odlomakpopisa" w:type="paragraph">
    <w:name w:val="List Paragraph"/>
    <w:basedOn w:val="Normal"/>
    <w:uiPriority w:val="34"/>
    <w:qFormat/>
    <w:rsid w:val="008C5ECF"/>
    <w:pPr>
      <w:ind w:left="720"/>
      <w:contextualSpacing/>
      <w:jc w:val="both"/>
    </w:pPr>
    <w:rPr>
      <w:rFonts w:eastAsia="Calibri"/>
      <w:szCs w:val="22"/>
      <w:lang w:eastAsia="en-US"/>
    </w:rPr>
  </w:style>
  <w:style w:customStyle="1" w:styleId="ZaglavljeChar" w:type="character">
    <w:name w:val="Zaglavlje Char"/>
    <w:link w:val="Zaglavlje"/>
    <w:uiPriority w:val="99"/>
    <w:rsid w:val="00CA5FDC"/>
    <w:rPr>
      <w:sz w:val="24"/>
      <w:szCs w:val="24"/>
    </w:rPr>
  </w:style>
  <w:style w:customStyle="1" w:styleId="PodnojeChar" w:type="character">
    <w:name w:val="Podnožje Char"/>
    <w:link w:val="Podnoje"/>
    <w:uiPriority w:val="99"/>
    <w:rsid w:val="00CA5FDC"/>
    <w:rPr>
      <w:sz w:val="24"/>
      <w:szCs w:val="24"/>
    </w:rPr>
  </w:style>
  <w:style w:customStyle="1" w:styleId="TekstbaloniaChar" w:type="character">
    <w:name w:val="Tekst balončića Char"/>
    <w:link w:val="Tekstbalonia"/>
    <w:uiPriority w:val="99"/>
    <w:semiHidden/>
    <w:rsid w:val="00CA5FDC"/>
    <w:rPr>
      <w:rFonts w:ascii="Tahoma" w:cs="Tahoma" w:hAnsi="Tahoma"/>
      <w:sz w:val="16"/>
      <w:szCs w:val="16"/>
    </w:rPr>
  </w:style>
  <w:style w:customStyle="1" w:styleId="Normal1" w:type="paragraph">
    <w:name w:val="Normal1"/>
    <w:rsid w:val="00CA5FDC"/>
    <w:pPr>
      <w:spacing w:after="200" w:line="276" w:lineRule="auto"/>
    </w:pPr>
    <w:rPr>
      <w:rFonts w:ascii="Calibri" w:cs="Calibri" w:eastAsia="Calibri" w:hAnsi="Calibri"/>
      <w:color w:val="000000"/>
      <w:sz w:val="22"/>
    </w:rPr>
  </w:style>
  <w:style w:styleId="StandardWeb" w:type="paragraph">
    <w:name w:val="Normal (Web)"/>
    <w:basedOn w:val="Normal"/>
    <w:uiPriority w:val="99"/>
    <w:unhideWhenUsed/>
    <w:rsid w:val="00CA5FDC"/>
    <w:pPr>
      <w:spacing w:after="100" w:afterAutospacing="1" w:before="100" w:beforeAutospacing="1"/>
    </w:pPr>
  </w:style>
  <w:style w:customStyle="1" w:styleId="apple-tab-span" w:type="character">
    <w:name w:val="apple-tab-span"/>
    <w:rsid w:val="00CA5FDC"/>
  </w:style>
  <w:style w:styleId="Hiperveza" w:type="character">
    <w:name w:val="Hyperlink"/>
    <w:uiPriority w:val="99"/>
    <w:unhideWhenUsed/>
    <w:rsid w:val="00CA5FDC"/>
    <w:rPr>
      <w:color w:val="0000FF"/>
      <w:u w:val="single"/>
    </w:rPr>
  </w:style>
  <w:style w:customStyle="1" w:styleId="st" w:type="character">
    <w:name w:val="st"/>
    <w:rsid w:val="00CA5FDC"/>
  </w:style>
  <w:style w:styleId="Istaknuto" w:type="character">
    <w:name w:val="Emphasis"/>
    <w:uiPriority w:val="20"/>
    <w:qFormat/>
    <w:rsid w:val="00CA5FDC"/>
    <w:rPr>
      <w:i/>
      <w:iCs/>
    </w:rPr>
  </w:style>
  <w:style w:customStyle="1" w:styleId="racs" w:type="character">
    <w:name w:val="racs"/>
    <w:rsid w:val="00CA5FDC"/>
  </w:style>
  <w:style w:styleId="Tijeloteksta2" w:type="paragraph">
    <w:name w:val="Body Text 2"/>
    <w:basedOn w:val="Normal"/>
    <w:link w:val="Tijeloteksta2Char"/>
    <w:rsid w:val="00E340B9"/>
    <w:pPr>
      <w:spacing w:after="120" w:line="480" w:lineRule="auto"/>
    </w:pPr>
  </w:style>
  <w:style w:customStyle="1" w:styleId="Tijeloteksta2Char" w:type="character">
    <w:name w:val="Tijelo teksta 2 Char"/>
    <w:link w:val="Tijeloteksta2"/>
    <w:rsid w:val="00E340B9"/>
    <w:rPr>
      <w:sz w:val="24"/>
      <w:szCs w:val="24"/>
    </w:rPr>
  </w:style>
  <w:style w:styleId="Bezproreda" w:type="paragraph">
    <w:name w:val="No Spacing"/>
    <w:link w:val="BezproredaChar"/>
    <w:uiPriority w:val="1"/>
    <w:qFormat/>
    <w:rsid w:val="003F734D"/>
    <w:rPr>
      <w:sz w:val="24"/>
      <w:szCs w:val="24"/>
    </w:rPr>
  </w:style>
  <w:style w:styleId="Uvuenotijeloteksta" w:type="paragraph">
    <w:name w:val="Body Text Indent"/>
    <w:basedOn w:val="Normal"/>
    <w:link w:val="UvuenotijelotekstaChar"/>
    <w:rsid w:val="009F2529"/>
    <w:pPr>
      <w:spacing w:after="120"/>
      <w:ind w:left="283"/>
    </w:pPr>
  </w:style>
  <w:style w:customStyle="1" w:styleId="UvuenotijelotekstaChar" w:type="character">
    <w:name w:val="Uvučeno tijelo teksta Char"/>
    <w:basedOn w:val="Zadanifontodlomka"/>
    <w:link w:val="Uvuenotijeloteksta"/>
    <w:rsid w:val="009F2529"/>
    <w:rPr>
      <w:sz w:val="24"/>
      <w:szCs w:val="24"/>
    </w:rPr>
  </w:style>
  <w:style w:customStyle="1" w:styleId="BezproredaChar" w:type="character">
    <w:name w:val="Bez proreda Char"/>
    <w:basedOn w:val="Zadanifontodlomka"/>
    <w:link w:val="Bezproreda"/>
    <w:uiPriority w:val="1"/>
    <w:locked/>
    <w:rsid w:val="009F2529"/>
    <w:rPr>
      <w:sz w:val="24"/>
      <w:szCs w:val="24"/>
    </w:rPr>
  </w:style>
  <w:style w:styleId="Tekstrezerviranogmjesta" w:type="character">
    <w:name w:val="Placeholder Text"/>
    <w:basedOn w:val="Zadanifontodlomka"/>
    <w:uiPriority w:val="99"/>
    <w:semiHidden/>
    <w:rsid w:val="004817C6"/>
    <w:rPr>
      <w:color w:val="808080"/>
      <w:bdr w:color="auto" w:space="0" w:sz="0" w:val="none"/>
      <w:shd w:color="auto" w:fill="CCFFFF" w:val="clear"/>
    </w:rPr>
  </w:style>
  <w:style w:customStyle="1" w:styleId="eSPISCCParagraphDefaultFont" w:type="character">
    <w:name w:val="eSPIS_CC_Paragraph Default Font"/>
    <w:basedOn w:val="Zadanifontodlomka"/>
    <w:rsid w:val="004817C6"/>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4817C6"/>
    <w:rPr>
      <w:b/>
      <w:bdr w:color="auto" w:space="0" w:sz="0" w:val="none"/>
      <w:shd w:color="auto" w:fill="FFFFCC" w:val="clear"/>
      <w:lang w:val="hr-HR"/>
    </w:rPr>
  </w:style>
  <w:style w:customStyle="1" w:styleId="PozadinaSvijetloCrvena" w:type="character">
    <w:name w:val="Pozadina_SvijetloCrvena"/>
    <w:basedOn w:val="eSPISCCParagraphDefaultFont"/>
    <w:rsid w:val="004817C6"/>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4817C6"/>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47202839">
      <w:bodyDiv w:val="true"/>
      <w:marLeft w:val="0"/>
      <w:marRight w:val="0"/>
      <w:marTop w:val="0"/>
      <w:marBottom w:val="0"/>
      <w:divBdr>
        <w:top w:space="0" w:sz="0" w:color="auto" w:val="none"/>
        <w:left w:space="0" w:sz="0" w:color="auto" w:val="none"/>
        <w:bottom w:space="0" w:sz="0" w:color="auto" w:val="none"/>
        <w:right w:space="0" w:sz="0" w:color="auto" w:val="none"/>
      </w:divBdr>
    </w:div>
    <w:div w:id="249167902">
      <w:bodyDiv w:val="true"/>
      <w:marLeft w:val="0"/>
      <w:marRight w:val="0"/>
      <w:marTop w:val="0"/>
      <w:marBottom w:val="0"/>
      <w:divBdr>
        <w:top w:space="0" w:sz="0" w:color="auto" w:val="none"/>
        <w:left w:space="0" w:sz="0" w:color="auto" w:val="none"/>
        <w:bottom w:space="0" w:sz="0" w:color="auto" w:val="none"/>
        <w:right w:space="0" w:sz="0" w:color="auto" w:val="none"/>
      </w:divBdr>
    </w:div>
    <w:div w:id="539778556">
      <w:bodyDiv w:val="true"/>
      <w:marLeft w:val="0"/>
      <w:marRight w:val="0"/>
      <w:marTop w:val="0"/>
      <w:marBottom w:val="0"/>
      <w:divBdr>
        <w:top w:space="0" w:sz="0" w:color="auto" w:val="none"/>
        <w:left w:space="0" w:sz="0" w:color="auto" w:val="none"/>
        <w:bottom w:space="0" w:sz="0" w:color="auto" w:val="none"/>
        <w:right w:space="0" w:sz="0" w:color="auto" w:val="none"/>
      </w:divBdr>
    </w:div>
    <w:div w:id="1289622490">
      <w:bodyDiv w:val="true"/>
      <w:marLeft w:val="0"/>
      <w:marRight w:val="0"/>
      <w:marTop w:val="0"/>
      <w:marBottom w:val="0"/>
      <w:divBdr>
        <w:top w:space="0" w:sz="0" w:color="auto" w:val="none"/>
        <w:left w:space="0" w:sz="0" w:color="auto" w:val="none"/>
        <w:bottom w:space="0" w:sz="0" w:color="auto" w:val="none"/>
        <w:right w:space="0" w:sz="0" w:color="auto" w:val="none"/>
      </w:divBdr>
    </w:div>
    <w:div w:id="1950776744">
      <w:bodyDiv w:val="true"/>
      <w:marLeft w:val="0"/>
      <w:marRight w:val="0"/>
      <w:marTop w:val="0"/>
      <w:marBottom w:val="0"/>
      <w:divBdr>
        <w:top w:space="0" w:sz="0" w:color="auto" w:val="none"/>
        <w:left w:space="0" w:sz="0" w:color="auto" w:val="none"/>
        <w:bottom w:space="0" w:sz="0" w:color="auto" w:val="none"/>
        <w:right w:space="0" w:sz="0" w:color="auto" w:val="none"/>
      </w:divBdr>
    </w:div>
    <w:div w:id="211100260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40/II</izvorni_sadrzaj>
    <derivirana_varijabla naziv="DomainObject.Prostorija.Naziv_1">Soba 40/II</derivirana_varijabla>
  </DomainObject.Prostorija.Naziv>
  <DomainObject.Prostorija.Oznaka>
    <izvorni_sadrzaj>Soba 40/II</izvorni_sadrzaj>
    <derivirana_varijabla naziv="DomainObject.Prostorija.Oznaka_1">Soba 40/II</derivirana_varijabla>
  </DomainObject.Prostorija.Oznaka>
  <DomainObject.Obrazlozenje>
    <izvorni_sadrzaj/>
    <derivirana_varijabla naziv="DomainObject.Obrazlozenje_1"/>
  </DomainObject.Obrazlozenje>
  <DomainObject.StvarniPocetakDatum>
    <izvorni_sadrzaj>12. lipnja 2017.</izvorni_sadrzaj>
    <derivirana_varijabla naziv="DomainObject.StvarniPocetakDatum_1">12. lipnja 2017.</derivirana_varijabla>
  </DomainObject.StvarniPocetakDatum>
  <DomainObject.StvarniZavrsetakDatum>
    <izvorni_sadrzaj>12. lipnja 2017.</izvorni_sadrzaj>
    <derivirana_varijabla naziv="DomainObject.StvarniZavrsetakDatum_1">12. lipnja 2017.</derivirana_varijabla>
  </DomainObject.StvarniZavrsetakDatum>
  <DomainObject.PlaniraniZavrsetakDatum>
    <izvorni_sadrzaj>12. lipnja 2017.</izvorni_sadrzaj>
    <derivirana_varijabla naziv="DomainObject.PlaniraniZavrsetakDatum_1">12. lipnja 2017.</derivirana_varijabla>
  </DomainObject.PlaniraniZavrsetakDatum>
  <DomainObject.PlaniraniPocetakDatum>
    <izvorni_sadrzaj>12. lipnja 2017.</izvorni_sadrzaj>
    <derivirana_varijabla naziv="DomainObject.PlaniraniPocetakDatum_1">12. lipnja 2017.</derivirana_varijabla>
  </DomainObject.PlaniraniPocetakDatum>
  <DomainObject.StvarniPocetakVrijeme>
    <izvorni_sadrzaj>11:15</izvorni_sadrzaj>
    <derivirana_varijabla naziv="DomainObject.StvarniPocetakVrijeme_1">11:15</derivirana_varijabla>
  </DomainObject.StvarniPocetakVrijeme>
  <DomainObject.StvarniZavrsetakVrijeme>
    <izvorni_sadrzaj>11:30</izvorni_sadrzaj>
    <derivirana_varijabla naziv="DomainObject.StvarniZavrsetakVrijeme_1">11:30</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11:15</izvorni_sadrzaj>
    <derivirana_varijabla naziv="DomainObject.PlaniraniPocetakVrijeme_1">11:15</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12. lipnja 2017.</izvorni_sadrzaj>
    <derivirana_varijabla naziv="DomainObject.Zapisnik.DatumKreiranja_1">12. lipnja 2017.</derivirana_varijabla>
  </DomainObject.Zapisnik.DatumKreiranja>
  <DomainObject.Zapisnik.ImovinskaKorist>
    <izvorni_sadrzaj/>
    <derivirana_varijabla naziv="DomainObject.Zapisnik.ImovinskaKorist_1"/>
  </DomainObject.Zapisnik.ImovinskaKorist>
  <DomainObject.Zapisnik.Oznaka>
    <izvorni_sadrzaj>St-347/2014-63</izvorni_sadrzaj>
    <derivirana_varijabla naziv="DomainObject.Zapisnik.Oznaka_1">St-347/2014-63</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347</izvorni_sadrzaj>
    <derivirana_varijabla naziv="DomainObject.Predmet.Broj_1">347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listopada 2014.</izvorni_sadrzaj>
    <derivirana_varijabla naziv="DomainObject.Predmet.DatumOsnivanja_1">31. listopada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St-347/2014</izvorni_sadrzaj>
    <derivirana_varijabla naziv="DomainObject.Predmet.OznakaBroj_1">St-347/2014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ZADRUGA BRANITELJA LADIMIREVCI za usluge</izvorni_sadrzaj>
    <derivirana_varijabla naziv="DomainObject.Predmet.ProtustrankaFormated_1">  ZADRUGA BRANITELJA LADIMIREVCI za usluge</derivirana_varijabla>
  </DomainObject.Predmet.ProtustrankaFormated>
  <DomainObject.Predmet.ProtustrankaFormatedOIB>
    <izvorni_sadrzaj>  ZADRUGA BRANITELJA LADIMIREVCI za usluge, OIB 64964438199</izvorni_sadrzaj>
    <derivirana_varijabla naziv="DomainObject.Predmet.ProtustrankaFormatedOIB_1">  ZADRUGA BRANITELJA LADIMIREVCI za usluge, OIB 64964438199</derivirana_varijabla>
  </DomainObject.Predmet.ProtustrankaFormatedOIB>
  <DomainObject.Predmet.ProtustrankaFormatedWithAdress>
    <izvorni_sadrzaj> ZADRUGA BRANITELJA LADIMIREVCI za usluge, Trg Fabijana Šovagovića 2, 31550 Ladimirevci</izvorni_sadrzaj>
    <derivirana_varijabla naziv="DomainObject.Predmet.ProtustrankaFormatedWithAdress_1"> ZADRUGA BRANITELJA LADIMIREVCI za usluge, Trg Fabijana Šovagovića 2, 31550 Ladimirevci</derivirana_varijabla>
  </DomainObject.Predmet.ProtustrankaFormatedWithAdress>
  <DomainObject.Predmet.ProtustrankaFormatedWithAdressOIB>
    <izvorni_sadrzaj> ZADRUGA BRANITELJA LADIMIREVCI za usluge, OIB 64964438199, Trg Fabijana Šovagovića 2, 31550 Ladimirevci</izvorni_sadrzaj>
    <derivirana_varijabla naziv="DomainObject.Predmet.ProtustrankaFormatedWithAdressOIB_1"> ZADRUGA BRANITELJA LADIMIREVCI za usluge, OIB 64964438199, Trg Fabijana Šovagovića 2, 31550 Ladimirevci</derivirana_varijabla>
  </DomainObject.Predmet.ProtustrankaFormatedWithAdressOIB>
  <DomainObject.Predmet.ProtustrankaWithAdress>
    <izvorni_sadrzaj>ZADRUGA BRANITELJA LADIMIREVCI za usluge Trg Fabijana Šovagovića 2, 31550 Ladimirevci</izvorni_sadrzaj>
    <derivirana_varijabla naziv="DomainObject.Predmet.ProtustrankaWithAdress_1">ZADRUGA BRANITELJA LADIMIREVCI za usluge Trg Fabijana Šovagovića 2, 31550 Ladimirevci</derivirana_varijabla>
  </DomainObject.Predmet.ProtustrankaWithAdress>
  <DomainObject.Predmet.ProtustrankaWithAdressOIB>
    <izvorni_sadrzaj>ZADRUGA BRANITELJA LADIMIREVCI za usluge, OIB 64964438199, Trg Fabijana Šovagovića 2, 31550 Ladimirevci</izvorni_sadrzaj>
    <derivirana_varijabla naziv="DomainObject.Predmet.ProtustrankaWithAdressOIB_1">ZADRUGA BRANITELJA LADIMIREVCI za usluge, OIB 64964438199, Trg Fabijana Šovagovića 2, 31550 Ladimirevci</derivirana_varijabla>
  </DomainObject.Predmet.ProtustrankaWithAdressOIB>
  <DomainObject.Predmet.ProtustrankaNazivFormated>
    <izvorni_sadrzaj>ZADRUGA BRANITELJA LADIMIREVCI za usluge</izvorni_sadrzaj>
    <derivirana_varijabla naziv="DomainObject.Predmet.ProtustrankaNazivFormated_1">ZADRUGA BRANITELJA LADIMIREVCI za usluge</derivirana_varijabla>
  </DomainObject.Predmet.ProtustrankaNazivFormated>
  <DomainObject.Predmet.ProtustrankaNazivFormatedOIB>
    <izvorni_sadrzaj>ZADRUGA BRANITELJA LADIMIREVCI za usluge, OIB 64964438199</izvorni_sadrzaj>
    <derivirana_varijabla naziv="DomainObject.Predmet.ProtustrankaNazivFormatedOIB_1">ZADRUGA BRANITELJA LADIMIREVCI za usluge, OIB 64964438199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 Referada</izvorni_sadrzaj>
    <derivirana_varijabla naziv="DomainObject.Predmet.Referada.Naziv_1">6. Referada</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40/II</izvorni_sadrzaj>
    <derivirana_varijabla naziv="DomainObject.Predmet.Referada.Prostorija.Naziv_1">Soba 40/II</derivirana_varijabla>
  </DomainObject.Predmet.Referada.Prostorija.Naziv>
  <DomainObject.Predmet.Referada.Prostorija.Oznaka>
    <izvorni_sadrzaj>Soba 40/II</izvorni_sadrzaj>
    <derivirana_varijabla naziv="DomainObject.Predmet.Referada.Prostorija.Oznaka_1">Soba 40/II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Nada Roso</izvorni_sadrzaj>
    <derivirana_varijabla naziv="DomainObject.Predmet.Referada.Sudac_1">Nada Roso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MR PU PODRUČNI URED OSIJEK</izvorni_sadrzaj>
    <derivirana_varijabla naziv="DomainObject.Predmet.StrankaFormated_1">  RH MR PU PODRUČNI URED OSIJEK</derivirana_varijabla>
  </DomainObject.Predmet.StrankaFormated>
  <DomainObject.Predmet.StrankaFormatedOIB>
    <izvorni_sadrzaj>  RH MR PU PODRUČNI URED OSIJEK, OIB 18683136487</izvorni_sadrzaj>
    <derivirana_varijabla naziv="DomainObject.Predmet.StrankaFormatedOIB_1">  RH MR PU PODRUČNI URED OSIJEK, OIB 18683136487</derivirana_varijabla>
  </DomainObject.Predmet.StrankaFormatedOIB>
  <DomainObject.Predmet.StrankaFormatedWithAdress>
    <izvorni_sadrzaj> RH MR PU PODRUČNI URED OSIJEK</izvorni_sadrzaj>
    <derivirana_varijabla naziv="DomainObject.Predmet.StrankaFormatedWithAdress_1"> RH MR PU PODRUČNI URED OSIJEK</derivirana_varijabla>
  </DomainObject.Predmet.StrankaFormatedWithAdress>
  <DomainObject.Predmet.StrankaFormatedWithAdressOIB>
    <izvorni_sadrzaj> RH MR PU PODRUČNI URED OSIJEK, OIB 18683136487</izvorni_sadrzaj>
    <derivirana_varijabla naziv="DomainObject.Predmet.StrankaFormatedWithAdressOIB_1"> RH MR PU PODRUČNI URED OSIJEK, OIB 18683136487</derivirana_varijabla>
  </DomainObject.Predmet.StrankaFormatedWithAdressOIB>
  <DomainObject.Predmet.StrankaWithAdress>
    <izvorni_sadrzaj>RH MR PU PODRUČNI URED OSIJEK </izvorni_sadrzaj>
    <derivirana_varijabla naziv="DomainObject.Predmet.StrankaWithAdress_1">RH MR PU PODRUČNI URED OSIJEK </derivirana_varijabla>
  </DomainObject.Predmet.StrankaWithAdress>
  <DomainObject.Predmet.StrankaWithAdressOIB>
    <izvorni_sadrzaj>RH MR PU PODRUČNI URED OSIJEK, OIB 18683136487</izvorni_sadrzaj>
    <derivirana_varijabla naziv="DomainObject.Predmet.StrankaWithAdressOIB_1">RH MR PU PODRUČNI URED OSIJEK, OIB 18683136487</derivirana_varijabla>
  </DomainObject.Predmet.StrankaWithAdressOIB>
  <DomainObject.Predmet.StrankaNazivFormated>
    <izvorni_sadrzaj>RH MR PU PODRUČNI URED OSIJEK</izvorni_sadrzaj>
    <derivirana_varijabla naziv="DomainObject.Predmet.StrankaNazivFormated_1">RH MR PU PODRUČNI URED OSIJEK</derivirana_varijabla>
  </DomainObject.Predmet.StrankaNazivFormated>
  <DomainObject.Predmet.StrankaNazivFormatedOIB>
    <izvorni_sadrzaj>RH MR PU PODRUČNI URED OSIJEK, OIB 18683136487</izvorni_sadrzaj>
    <derivirana_varijabla naziv="DomainObject.Predmet.StrankaNazivFormatedOIB_1">RH MR PU PODRUČNI URED OSIJEK, OIB 18683136487</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Sudska pisarnica</izvorni_sadrzaj>
    <derivirana_varijabla naziv="DomainObject.Predmet.TrenutnaLokacijaSpisa.Naziv_1">Sudska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 ostalo</izvorni_sadrzaj>
    <derivirana_varijabla naziv="DomainObject.Predmet.VrstaSpora.Naziv_1">Stečaj - ostalo</derivirana_varijabla>
  </DomainObject.Predmet.VrstaSpora.Naziv>
  <DomainObject.Predmet.Zapisnicar>
    <izvorni_sadrzaj>Danijela Sekulić</izvorni_sadrzaj>
    <derivirana_varijabla naziv="DomainObject.Predmet.Zapisnicar_1">Danijela Sekulić</derivirana_varijabla>
  </DomainObject.Predmet.Zapisnicar>
  <DomainObject.Predmet.StrankaListFormated>
    <izvorni_sadrzaj>
      <item>RH MR PU PODRUČNI URED OSIJEK</item>
    </izvorni_sadrzaj>
    <derivirana_varijabla naziv="DomainObject.Predmet.StrankaListFormated_1">
      <item>RH MR PU PODRUČNI URED OSIJEK</item>
    </derivirana_varijabla>
  </DomainObject.Predmet.StrankaListFormated>
  <DomainObject.Predmet.StrankaListFormatedOIB>
    <izvorni_sadrzaj>
      <item>RH MR PU PODRUČNI URED OSIJEK, OIB 18683136487</item>
    </izvorni_sadrzaj>
    <derivirana_varijabla naziv="DomainObject.Predmet.StrankaListFormatedOIB_1">
      <item>RH MR PU PODRUČNI URED OSIJEK, OIB 18683136487</item>
    </derivirana_varijabla>
  </DomainObject.Predmet.StrankaListFormatedOIB>
  <DomainObject.Predmet.StrankaListFormatedWithAdress>
    <izvorni_sadrzaj>
      <item>RH MR PU PODRUČNI URED OSIJEK</item>
    </izvorni_sadrzaj>
    <derivirana_varijabla naziv="DomainObject.Predmet.StrankaListFormatedWithAdress_1">
      <item>RH MR PU PODRUČNI URED OSIJEK</item>
    </derivirana_varijabla>
  </DomainObject.Predmet.StrankaListFormatedWithAdress>
  <DomainObject.Predmet.StrankaListFormatedWithAdressOIB>
    <izvorni_sadrzaj>
      <item>RH MR PU PODRUČNI URED OSIJEK, OIB 18683136487</item>
    </izvorni_sadrzaj>
    <derivirana_varijabla naziv="DomainObject.Predmet.StrankaListFormatedWithAdressOIB_1">
      <item>RH MR PU PODRUČNI URED OSIJEK, OIB 18683136487</item>
    </derivirana_varijabla>
  </DomainObject.Predmet.StrankaListFormatedWithAdressOIB>
  <DomainObject.Predmet.StrankaListNazivFormated>
    <izvorni_sadrzaj>
      <item>RH MR PU PODRUČNI URED OSIJEK</item>
    </izvorni_sadrzaj>
    <derivirana_varijabla naziv="DomainObject.Predmet.StrankaListNazivFormated_1">
      <item>RH MR PU PODRUČNI URED OSIJEK</item>
    </derivirana_varijabla>
  </DomainObject.Predmet.StrankaListNazivFormated>
  <DomainObject.Predmet.StrankaListNazivFormatedOIB>
    <izvorni_sadrzaj>
      <item>RH MR PU PODRUČNI URED OSIJEK, OIB 18683136487</item>
    </izvorni_sadrzaj>
    <derivirana_varijabla naziv="DomainObject.Predmet.StrankaListNazivFormatedOIB_1">
      <item>RH MR PU PODRUČNI URED OSIJEK, OIB 18683136487</item>
    </derivirana_varijabla>
  </DomainObject.Predmet.StrankaListNazivFormatedOIB>
  <DomainObject.Predmet.ProtuStrankaListFormated>
    <izvorni_sadrzaj>
      <item>ZADRUGA BRANITELJA LADIMIREVCI za usluge</item>
    </izvorni_sadrzaj>
    <derivirana_varijabla naziv="DomainObject.Predmet.ProtuStrankaListFormated_1">
      <item>ZADRUGA BRANITELJA LADIMIREVCI za usluge</item>
    </derivirana_varijabla>
  </DomainObject.Predmet.ProtuStrankaListFormated>
  <DomainObject.Predmet.ProtuStrankaListFormatedOIB>
    <izvorni_sadrzaj>
      <item>ZADRUGA BRANITELJA LADIMIREVCI za usluge, OIB 64964438199</item>
    </izvorni_sadrzaj>
    <derivirana_varijabla naziv="DomainObject.Predmet.ProtuStrankaListFormatedOIB_1">
      <item>ZADRUGA BRANITELJA LADIMIREVCI za usluge, OIB 64964438199</item>
    </derivirana_varijabla>
  </DomainObject.Predmet.ProtuStrankaListFormatedOIB>
  <DomainObject.Predmet.ProtuStrankaListFormatedWithAdress>
    <izvorni_sadrzaj>
      <item>ZADRUGA BRANITELJA LADIMIREVCI za usluge, Trg Fabijana Šovagovića 2, 31550 Ladimirevci</item>
    </izvorni_sadrzaj>
    <derivirana_varijabla naziv="DomainObject.Predmet.ProtuStrankaListFormatedWithAdress_1">
      <item>ZADRUGA BRANITELJA LADIMIREVCI za usluge, Trg Fabijana Šovagovića 2, 31550 Ladimirevci</item>
    </derivirana_varijabla>
  </DomainObject.Predmet.ProtuStrankaListFormatedWithAdress>
  <DomainObject.Predmet.ProtuStrankaListFormatedWithAdressOIB>
    <izvorni_sadrzaj>
      <item>ZADRUGA BRANITELJA LADIMIREVCI za usluge, OIB 64964438199, Trg Fabijana Šovagovića 2, 31550 Ladimirevci</item>
    </izvorni_sadrzaj>
    <derivirana_varijabla naziv="DomainObject.Predmet.ProtuStrankaListFormatedWithAdressOIB_1">
      <item>ZADRUGA BRANITELJA LADIMIREVCI za usluge, OIB 64964438199, Trg Fabijana Šovagovića 2, 31550 Ladimirevci</item>
    </derivirana_varijabla>
  </DomainObject.Predmet.ProtuStrankaListFormatedWithAdressOIB>
  <DomainObject.Predmet.ProtuStrankaListNazivFormated>
    <izvorni_sadrzaj>
      <item>ZADRUGA BRANITELJA LADIMIREVCI za usluge</item>
    </izvorni_sadrzaj>
    <derivirana_varijabla naziv="DomainObject.Predmet.ProtuStrankaListNazivFormated_1">
      <item>ZADRUGA BRANITELJA LADIMIREVCI za usluge</item>
    </derivirana_varijabla>
  </DomainObject.Predmet.ProtuStrankaListNazivFormated>
  <DomainObject.Predmet.ProtuStrankaListNazivFormatedOIB>
    <izvorni_sadrzaj>
      <item>ZADRUGA BRANITELJA LADIMIREVCI za usluge, OIB 64964438199</item>
    </izvorni_sadrzaj>
    <derivirana_varijabla naziv="DomainObject.Predmet.ProtuStrankaListNazivFormatedOIB_1">
      <item>ZADRUGA BRANITELJA LADIMIREVCI za usluge, OIB 64964438199</item>
    </derivirana_varijabla>
  </DomainObject.Predmet.ProtuStrankaListNazivFormatedOIB>
  <DomainObject.Predmet.OstaliListFormated>
    <izvorni_sadrzaj>
      <item>Zdravko Grubeša</item>
      <item>Oglasna ploča- ZADRUGA BRANITELJA PIŠKOREVCI</item>
      <item>FINA OSIJEK</item>
      <item>NARODNE NOVINE, dioničko društvo za izdavanje i tiskanje Službenog lista Republike Hrvatske, službenih i drugih obrazaca te </item>
      <item>ŽDO GUO Osijek</item>
    </izvorni_sadrzaj>
    <derivirana_varijabla naziv="DomainObject.Predmet.OstaliListFormated_1">
      <item>Zdravko Grubeša</item>
      <item>Oglasna ploča- ZADRUGA BRANITELJA PIŠKOREVCI</item>
      <item>FINA OSIJEK</item>
      <item>NARODNE NOVINE, dioničko društvo za izdavanje i tiskanje Službenog lista Republike Hrvatske, službenih i drugih obrazaca te </item>
      <item>ŽDO GUO Osijek</item>
    </derivirana_varijabla>
  </DomainObject.Predmet.OstaliListFormated>
  <DomainObject.Predmet.OstaliListFormatedOIB>
    <izvorni_sadrzaj>
      <item>Zdravko Grubeša, OIB 38584131681</item>
      <item>Oglasna ploča- ZADRUGA BRANITELJA PIŠKOREVCI</item>
      <item>FINA OSIJEK, OIB 85821130368</item>
      <item>NARODNE NOVINE, dioničko društvo za izdavanje i tiskanje Službenog lista Republike Hrvatske, službenih i drugih obrazaca te , OIB 64546066176</item>
      <item>ŽDO GUO Osijek, OIB 61379160880</item>
    </izvorni_sadrzaj>
    <derivirana_varijabla naziv="DomainObject.Predmet.OstaliListFormatedOIB_1">
      <item>Zdravko Grubeša, OIB 38584131681</item>
      <item>Oglasna ploča- ZADRUGA BRANITELJA PIŠKOREVCI</item>
      <item>FINA OSIJEK, OIB 85821130368</item>
      <item>NARODNE NOVINE, dioničko društvo za izdavanje i tiskanje Službenog lista Republike Hrvatske, službenih i drugih obrazaca te , OIB 64546066176</item>
      <item>ŽDO GUO Osijek, OIB 61379160880</item>
    </derivirana_varijabla>
  </DomainObject.Predmet.OstaliListFormatedOIB>
  <DomainObject.Predmet.OstaliListFormatedWithAdress>
    <izvorni_sadrzaj>
      <item>Zdravko Grubeša, Zagrebačka 8 A, 31410 Piškorevci</item>
      <item>Oglasna ploča- ZADRUGA BRANITELJA PIŠKOREVCI</item>
      <item>FINA OSIJEK, BB, 31000 Osijek</item>
      <item>NARODNE NOVINE, dioničko društvo za izdavanje i tiskanje Službenog lista Republike Hrvatske, službenih i drugih obrazaca te , Savski Gaj XIII. put 6, Zagreb</item>
      <item>ŽDO GUO Osijek</item>
    </izvorni_sadrzaj>
    <derivirana_varijabla naziv="DomainObject.Predmet.OstaliListFormatedWithAdress_1">
      <item>Zdravko Grubeša, Zagrebačka 8 A, 31410 Piškorevci</item>
      <item>Oglasna ploča- ZADRUGA BRANITELJA PIŠKOREVCI</item>
      <item>FINA OSIJEK, BB, 31000 Osijek</item>
      <item>NARODNE NOVINE, dioničko društvo za izdavanje i tiskanje Službenog lista Republike Hrvatske, službenih i drugih obrazaca te , Savski Gaj XIII. put 6, Zagreb</item>
      <item>ŽDO GUO Osijek</item>
    </derivirana_varijabla>
  </DomainObject.Predmet.OstaliListFormatedWithAdress>
  <DomainObject.Predmet.OstaliListFormatedWithAdressOIB>
    <izvorni_sadrzaj>
      <item>Zdravko Grubeša, OIB 38584131681, Zagrebačka 8 A, 31410 Piškorevci</item>
      <item>Oglasna ploča- ZADRUGA BRANITELJA PIŠKOREVCI</item>
      <item>FINA OSIJEK, OIB 85821130368, BB, 31000 Osijek</item>
      <item>NARODNE NOVINE, dioničko društvo za izdavanje i tiskanje Službenog lista Republike Hrvatske, službenih i drugih obrazaca te , OIB 64546066176, Savski Gaj XIII. put 6, Zagreb</item>
      <item>ŽDO GUO Osijek, OIB 61379160880</item>
    </izvorni_sadrzaj>
    <derivirana_varijabla naziv="DomainObject.Predmet.OstaliListFormatedWithAdressOIB_1">
      <item>Zdravko Grubeša, OIB 38584131681, Zagrebačka 8 A, 31410 Piškorevci</item>
      <item>Oglasna ploča- ZADRUGA BRANITELJA PIŠKOREVCI</item>
      <item>FINA OSIJEK, OIB 85821130368, BB, 31000 Osijek</item>
      <item>NARODNE NOVINE, dioničko društvo za izdavanje i tiskanje Službenog lista Republike Hrvatske, službenih i drugih obrazaca te , OIB 64546066176, Savski Gaj XIII. put 6, Zagreb</item>
      <item>ŽDO GUO Osijek, OIB 61379160880</item>
    </derivirana_varijabla>
  </DomainObject.Predmet.OstaliListFormatedWithAdressOIB>
  <DomainObject.Predmet.OstaliListNazivFormated>
    <izvorni_sadrzaj>
      <item>Zdravko Grubeša</item>
      <item>Oglasna ploča- ZADRUGA BRANITELJA PIŠKOREVCI</item>
      <item>FINA OSIJEK</item>
      <item>NARODNE NOVINE, dioničko društvo za izdavanje i tiskanje Službenog lista Republike Hrvatske, službenih i drugih obrazaca te </item>
      <item>ŽDO GUO Osijek</item>
    </izvorni_sadrzaj>
    <derivirana_varijabla naziv="DomainObject.Predmet.OstaliListNazivFormated_1">
      <item>Zdravko Grubeša</item>
      <item>Oglasna ploča- ZADRUGA BRANITELJA PIŠKOREVCI</item>
      <item>FINA OSIJEK</item>
      <item>NARODNE NOVINE, dioničko društvo za izdavanje i tiskanje Službenog lista Republike Hrvatske, službenih i drugih obrazaca te </item>
      <item>ŽDO GUO Osijek</item>
    </derivirana_varijabla>
  </DomainObject.Predmet.OstaliListNazivFormated>
  <DomainObject.Predmet.OstaliListNazivFormatedOIB>
    <izvorni_sadrzaj>
      <item>Zdravko Grubeša, OIB 38584131681</item>
      <item>Oglasna ploča- ZADRUGA BRANITELJA PIŠKOREVCI</item>
      <item>FINA OSIJEK, OIB 85821130368</item>
      <item>NARODNE NOVINE, dioničko društvo za izdavanje i tiskanje Službenog lista Republike Hrvatske, službenih i drugih obrazaca te , OIB 64546066176</item>
      <item>ŽDO GUO Osijek, OIB 61379160880</item>
    </izvorni_sadrzaj>
    <derivirana_varijabla naziv="DomainObject.Predmet.OstaliListNazivFormatedOIB_1">
      <item>Zdravko Grubeša, OIB 38584131681</item>
      <item>Oglasna ploča- ZADRUGA BRANITELJA PIŠKOREVCI</item>
      <item>FINA OSIJEK, OIB 85821130368</item>
      <item>NARODNE NOVINE, dioničko društvo za izdavanje i tiskanje Službenog lista Republike Hrvatske, službenih i drugih obrazaca te , OIB 64546066176</item>
      <item>ŽDO GUO Osijek, OIB 61379160880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lipnja 2017.</izvorni_sadrzaj>
    <derivirana_varijabla naziv="DomainObject.Datum_1">12. lipnja 2017.</derivirana_varijabla>
  </DomainObject.Datum>
  <DomainObject.PoslovniBrojDokumenta>
    <izvorni_sadrzaj>St-347/2014-63</izvorni_sadrzaj>
    <derivirana_varijabla naziv="DomainObject.PoslovniBrojDokumenta_1">St-347/2014-63</derivirana_varijabla>
  </DomainObject.PoslovniBrojDokumenta>
  <DomainObject.Predmet.StrankaIDrugi>
    <izvorni_sadrzaj>RH MR PU PODRUČNI URED OSIJEK</izvorni_sadrzaj>
    <derivirana_varijabla naziv="DomainObject.Predmet.StrankaIDrugi_1">RH MR PU PODRUČNI URED OSIJEK</derivirana_varijabla>
  </DomainObject.Predmet.StrankaIDrugi>
  <DomainObject.Predmet.ProtustrankaIDrugi>
    <izvorni_sadrzaj>ZADRUGA BRANITELJA LADIMIREVCI za usluge</izvorni_sadrzaj>
    <derivirana_varijabla naziv="DomainObject.Predmet.ProtustrankaIDrugi_1">ZADRUGA BRANITELJA LADIMIREVCI za usluge</derivirana_varijabla>
  </DomainObject.Predmet.ProtustrankaIDrugi>
  <DomainObject.Predmet.StrankaIDrugiAdressOIB>
    <izvorni_sadrzaj>RH MR PU PODRUČNI URED OSIJEK, OIB 18683136487</izvorni_sadrzaj>
    <derivirana_varijabla naziv="DomainObject.Predmet.StrankaIDrugiAdressOIB_1">RH MR PU PODRUČNI URED OSIJEK, OIB 18683136487</derivirana_varijabla>
  </DomainObject.Predmet.StrankaIDrugiAdressOIB>
  <DomainObject.Predmet.ProtustrankaIDrugiAdressOIB>
    <izvorni_sadrzaj>ZADRUGA BRANITELJA LADIMIREVCI za usluge, OIB 64964438199, Trg Fabijana Šovagovića 2, 31550 Ladimirevci</izvorni_sadrzaj>
    <derivirana_varijabla naziv="DomainObject.Predmet.ProtustrankaIDrugiAdressOIB_1">ZADRUGA BRANITELJA LADIMIREVCI za usluge, OIB 64964438199, Trg Fabijana Šovagovića 2, 31550 Ladimirevci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RH MR PU PODRUČNI URED OSIJEK</item>
      <item>ZADRUGA BRANITELJA LADIMIREVCI za usluge</item>
      <item>Zdravko Grubeša</item>
      <item>Oglasna ploča- ZADRUGA BRANITELJA PIŠKOREVCI</item>
      <item>FINA OSIJEK</item>
      <item>NARODNE NOVINE, dioničko društvo za izdavanje i tiskanje Službenog lista Republike Hrvatske, službenih i drugih obrazaca te </item>
      <item>ŽDO GUO Osijek</item>
    </izvorni_sadrzaj>
    <derivirana_varijabla naziv="DomainObject.Predmet.SudioniciListNaziv_1">
      <item>RH MR PU PODRUČNI URED OSIJEK</item>
      <item>ZADRUGA BRANITELJA LADIMIREVCI za usluge</item>
      <item>Zdravko Grubeša</item>
      <item>Oglasna ploča- ZADRUGA BRANITELJA PIŠKOREVCI</item>
      <item>FINA OSIJEK</item>
      <item>NARODNE NOVINE, dioničko društvo za izdavanje i tiskanje Službenog lista Republike Hrvatske, službenih i drugih obrazaca te </item>
      <item>ŽDO GUO Osijek</item>
    </derivirana_varijabla>
  </DomainObject.Predmet.SudioniciListNaziv>
  <DomainObject.Predmet.SudioniciListAdressOIB>
    <izvorni_sadrzaj>
      <item>RH MR PU PODRUČNI URED OSIJEK, OIB 18683136487</item>
      <item>ZADRUGA BRANITELJA LADIMIREVCI za usluge, OIB 64964438199, Trg Fabijana Šovagovića 2,31550 Ladimirevci</item>
      <item>Zdravko Grubeša, OIB 38584131681, Zagrebačka 8 A,31410 Piškorevci</item>
      <item>Oglasna ploča- ZADRUGA BRANITELJA PIŠKOREVCI</item>
      <item>FINA OSIJEK, OIB 85821130368, BB,31000 Osijek</item>
      <item>NARODNE NOVINE, dioničko društvo za izdavanje i tiskanje Službenog lista Republike Hrvatske, službenih i drugih obrazaca te , OIB 64546066176, Savski Gaj XIII. put 6,Zagreb</item>
      <item>ŽDO GUO Osijek, OIB 61379160880</item>
    </izvorni_sadrzaj>
    <derivirana_varijabla naziv="DomainObject.Predmet.SudioniciListAdressOIB_1">
      <item>RH MR PU PODRUČNI URED OSIJEK, OIB 18683136487</item>
      <item>ZADRUGA BRANITELJA LADIMIREVCI za usluge, OIB 64964438199, Trg Fabijana Šovagovića 2,31550 Ladimirevci</item>
      <item>Zdravko Grubeša, OIB 38584131681, Zagrebačka 8 A,31410 Piškorevci</item>
      <item>Oglasna ploča- ZADRUGA BRANITELJA PIŠKOREVCI</item>
      <item>FINA OSIJEK, OIB 85821130368, BB,31000 Osijek</item>
      <item>NARODNE NOVINE, dioničko društvo za izdavanje i tiskanje Službenog lista Republike Hrvatske, službenih i drugih obrazaca te , OIB 64546066176, Savski Gaj XIII. put 6,Zagreb</item>
      <item>ŽDO GUO Osijek, OIB 61379160880</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18683136487</item>
      <item>, OIB 64964438199</item>
      <item>, OIB 38584131681</item>
      <item>, OIB null</item>
      <item>, OIB 85821130368</item>
      <item>, OIB 64546066176</item>
      <item>, OIB 61379160880</item>
    </izvorni_sadrzaj>
    <derivirana_varijabla naziv="DomainObject.Predmet.SudioniciListNazivOIB_1">
      <item>, OIB 18683136487</item>
      <item>, OIB 64964438199</item>
      <item>, OIB 38584131681</item>
      <item>, OIB null</item>
      <item>, OIB 85821130368</item>
      <item>, OIB 64546066176</item>
      <item>, OIB 61379160880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Zdravko Grubeša, OIB 38584131681, Zagrebačka 8a Piškorevci</item>
    </izvorni_sadrzaj>
    <derivirana_varijabla naziv="DomainObject.Predmet.StecajniUpraviteljiListAddressOIB_1">
      <item>Zdravko Grubeša, OIB 38584131681, Zagrebačka 8a Piškorevci</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3083A6A-C6C1-4EFE-A92D-CBC3FD5006B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banka</properties:Company>
  <properties:Pages>6</properties:Pages>
  <properties:Words>1339</properties:Words>
  <properties:Characters>7805</properties:Characters>
  <properties:Lines>240</properties:Lines>
  <properties:Paragraphs>104</properties:Paragraphs>
  <properties:TotalTime>20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9938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2017-06-12T06:48:00Z</dcterms:created>
  <dc:creator>banka</dc:creator>
  <cp:lastModifiedBy>Danijela Sekulić</cp:lastModifiedBy>
  <cp:lastPrinted>2017-06-12T09:31:00Z</cp:lastPrinted>
  <dcterms:modified xmlns:xsi="http://www.w3.org/2001/XMLSchema-instance" xsi:type="dcterms:W3CDTF">2017-06-12T09:32:00Z</dcterms:modified>
  <cp:revision>8</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St-347/2014-63 / Zapisnik - Skupština vjerovnika</vt:lpwstr>
  </prop:property>
  <prop:property name="CC_coloring" pid="4" fmtid="{D5CDD505-2E9C-101B-9397-08002B2CF9AE}">
    <vt:bool>true</vt:bool>
  </prop:property>
  <prop:property name="BrojStranica" pid="5" fmtid="{D5CDD505-2E9C-101B-9397-08002B2CF9AE}">
    <vt:i4>6</vt:i4>
  </prop:property>
</prop:Properties>
</file>