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3783" w14:paraId="d843783" w:rsidRDefault="00C8243E" w:rsidP="00295512" w:rsidR="00EF227F" w:rsidRPr="00295512">
      <w:pPr>
        <w15:collapsed w:val="false"/>
      </w:pPr>
      <w:bookmarkStart w:name="_GoBack" w:id="0"/>
      <w:bookmarkEnd w:id="0"/>
      <w:r>
        <w:t xml:space="preserve">                   </w:t>
      </w:r>
      <w:r w:rsidR="00EF227F" w:rsidRPr="001B7DA3">
        <w:rPr>
          <w:b/>
        </w:rPr>
        <w:t xml:space="preserve">        </w:t>
      </w:r>
    </w:p>
    <w:p w:rsidRDefault="00295512" w:rsidP="00295512" w:rsidR="00D719CA" w:rsidRPr="001B7DA3">
      <w:r>
        <w:t xml:space="preserve">     </w:t>
      </w:r>
      <w:r w:rsidR="00D719CA" w:rsidRPr="001B7DA3">
        <w:t>REPUBLIKA HRVATSKA</w:t>
      </w:r>
    </w:p>
    <w:p w:rsidRDefault="00D719CA" w:rsidP="00295512" w:rsidR="0024015D">
      <w:r w:rsidRPr="001B7DA3">
        <w:t xml:space="preserve">TRGOVAČKI SUD U ZAGREBU                                </w:t>
      </w:r>
      <w:r w:rsidR="0024015D">
        <w:t xml:space="preserve">                          </w:t>
      </w:r>
      <w:r w:rsidR="00295512">
        <w:t xml:space="preserve">      </w:t>
      </w:r>
      <w:r w:rsidR="003D7239">
        <w:t>89</w:t>
      </w:r>
      <w:r w:rsidRPr="001B7DA3">
        <w:t>. St</w:t>
      </w:r>
      <w:r w:rsidR="009E4E4B">
        <w:t>-</w:t>
      </w:r>
      <w:r w:rsidR="009D1F96">
        <w:t>2981/16-</w:t>
      </w:r>
      <w:r w:rsidR="00295512">
        <w:t>51</w:t>
      </w:r>
      <w:r w:rsidR="00C8243E">
        <w:t xml:space="preserve">         </w:t>
      </w:r>
      <w:r w:rsidR="00295512">
        <w:t xml:space="preserve">                 </w:t>
      </w:r>
    </w:p>
    <w:p w:rsidRDefault="00295512" w:rsidP="00295512" w:rsidR="00295512"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295512" w:rsidP="00295512" w:rsidR="00295512" w:rsidRPr="001B7DA3"/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3D7239" w:rsidP="00295512" w:rsidR="009D1F96" w:rsidRPr="00EC34B9">
      <w:pPr>
        <w:ind w:firstLine="720"/>
        <w:jc w:val="both"/>
        <w:rPr>
          <w:lang w:val="pt-BR"/>
        </w:rPr>
      </w:pPr>
      <w:r w:rsidRPr="00F354C1">
        <w:t xml:space="preserve">Trgovački sud u Zagrebu, po sucu Nikolini Dorić Hadžisejdić, u stečajnom postupku nad </w:t>
      </w:r>
      <w:r w:rsidRPr="00D6265F">
        <w:t xml:space="preserve">dužnikom </w:t>
      </w:r>
      <w:r w:rsidR="009D1F96" w:rsidRPr="00EC34B9">
        <w:rPr>
          <w:lang w:val="pt-BR"/>
        </w:rPr>
        <w:t xml:space="preserve">DUBROVAČKE VILE d.o.o. u stečaju, Zagreb, Voćarska cesta 14, OIB 8480714145, </w:t>
      </w:r>
      <w:r w:rsidR="009D1F96">
        <w:rPr>
          <w:lang w:val="pt-BR"/>
        </w:rPr>
        <w:t>10</w:t>
      </w:r>
      <w:r w:rsidR="009D1F96" w:rsidRPr="00EC34B9">
        <w:rPr>
          <w:lang w:val="pt-BR"/>
        </w:rPr>
        <w:t xml:space="preserve">. </w:t>
      </w:r>
      <w:r w:rsidR="009D1F96">
        <w:rPr>
          <w:lang w:val="pt-BR"/>
        </w:rPr>
        <w:t>rujna 2018</w:t>
      </w:r>
      <w:r w:rsidR="009D1F96" w:rsidRPr="00EC34B9">
        <w:rPr>
          <w:lang w:val="pt-BR"/>
        </w:rPr>
        <w:t>.,</w:t>
      </w: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>I.</w:t>
      </w:r>
      <w:r w:rsidR="003D7239">
        <w:t xml:space="preserve"> </w:t>
      </w:r>
      <w:r w:rsidR="009D1F96">
        <w:t>R</w:t>
      </w:r>
      <w:r w:rsidR="009D1F96" w:rsidRPr="00AD0CE8">
        <w:t xml:space="preserve">očište za diobu </w:t>
      </w:r>
      <w:proofErr w:type="spellStart"/>
      <w:r w:rsidR="009D1F96" w:rsidRPr="00AD0CE8">
        <w:t>kupovnine</w:t>
      </w:r>
      <w:proofErr w:type="spellEnd"/>
      <w:r w:rsidR="003D7239">
        <w:t xml:space="preserve"> određeno za</w:t>
      </w:r>
      <w:r w:rsidR="001B7DA3" w:rsidRPr="001B7DA3">
        <w:t xml:space="preserve"> </w:t>
      </w:r>
      <w:r w:rsidR="009D1F96">
        <w:t>17</w:t>
      </w:r>
      <w:r w:rsidR="00137A06">
        <w:t xml:space="preserve">. </w:t>
      </w:r>
      <w:r w:rsidR="009D1F96">
        <w:t>listopada 2018</w:t>
      </w:r>
      <w:r w:rsidR="003D7239">
        <w:t xml:space="preserve">. u </w:t>
      </w:r>
      <w:r w:rsidR="009D1F96">
        <w:t>11:15 sati, soba 89</w:t>
      </w:r>
      <w:r w:rsidR="009D1F96" w:rsidRPr="003636FC">
        <w:t>/II-ulična zgrada</w:t>
      </w:r>
      <w:r w:rsidR="003D7239">
        <w:t xml:space="preserve"> </w:t>
      </w:r>
      <w:r w:rsidR="001B7DA3" w:rsidRPr="001B7DA3">
        <w:t>neće se održati.</w:t>
      </w:r>
    </w:p>
    <w:p w:rsidRDefault="001B7DA3" w:rsidP="001B7DA3" w:rsidR="001B7DA3" w:rsidRPr="001B7DA3">
      <w:pPr>
        <w:jc w:val="both"/>
      </w:pPr>
    </w:p>
    <w:p w:rsidRDefault="001B7DA3" w:rsidP="003D7239" w:rsidR="005B1702">
      <w:pPr>
        <w:ind w:firstLine="720"/>
        <w:jc w:val="both"/>
      </w:pPr>
      <w:r w:rsidRPr="001B7DA3">
        <w:t xml:space="preserve">II. </w:t>
      </w:r>
      <w:r w:rsidR="003D7239">
        <w:t xml:space="preserve"> Daljnja odluka pisanim putem. </w:t>
      </w:r>
    </w:p>
    <w:p w:rsidRDefault="005B1702" w:rsidP="007C2D6E" w:rsidR="00442DDA" w:rsidRPr="0024015D">
      <w:pPr>
        <w:numPr>
          <w:ilvl w:val="12"/>
          <w:numId w:val="0"/>
        </w:numPr>
        <w:ind w:firstLine="720"/>
        <w:jc w:val="both"/>
      </w:pPr>
      <w:r>
        <w:t xml:space="preserve"> </w:t>
      </w:r>
    </w:p>
    <w:p w:rsidRDefault="007F0DBF" w:rsidP="00442DDA" w:rsidR="00EF227F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9D1F96">
        <w:t>10</w:t>
      </w:r>
      <w:r w:rsidR="007C2D6E">
        <w:t xml:space="preserve">. </w:t>
      </w:r>
      <w:r w:rsidR="009D1F96">
        <w:t>rujna 2018</w:t>
      </w:r>
      <w:r w:rsidR="00442DDA" w:rsidRPr="0024015D">
        <w:t>.</w:t>
      </w:r>
    </w:p>
    <w:p w:rsidRDefault="00C8243E" w:rsidP="00442DDA" w:rsidR="00C8243E">
      <w:pPr>
        <w:numPr>
          <w:ilvl w:val="12"/>
          <w:numId w:val="0"/>
        </w:numPr>
        <w:jc w:val="center"/>
      </w:pPr>
    </w:p>
    <w:p w:rsidRDefault="00C8243E" w:rsidP="00442DDA" w:rsidR="00C8243E" w:rsidRPr="0024015D">
      <w:pPr>
        <w:numPr>
          <w:ilvl w:val="12"/>
          <w:numId w:val="0"/>
        </w:numPr>
        <w:jc w:val="center"/>
      </w:pPr>
    </w:p>
    <w:p w:rsidRDefault="00442DDA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3D7239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Nikolina Dorić Hadžisejdić</w:t>
      </w:r>
      <w:r w:rsidR="00EA04A5">
        <w:rPr>
          <w:rFonts w:hAnsi="Times New Roman" w:ascii="Times New Roman"/>
          <w:szCs w:val="24"/>
        </w:rPr>
        <w:t>, v.r.</w:t>
      </w:r>
    </w:p>
    <w:p w:rsidRDefault="0024015D" w:rsidP="00EF227F" w:rsidR="0024015D">
      <w:pPr>
        <w:numPr>
          <w:ilvl w:val="12"/>
          <w:numId w:val="0"/>
        </w:numPr>
        <w:jc w:val="both"/>
      </w:pPr>
    </w:p>
    <w:p w:rsidRDefault="00C8243E" w:rsidP="00EF227F" w:rsidR="00C8243E">
      <w:pPr>
        <w:numPr>
          <w:ilvl w:val="12"/>
          <w:numId w:val="0"/>
        </w:numPr>
        <w:jc w:val="both"/>
      </w:pPr>
    </w:p>
    <w:p w:rsidRDefault="00C8243E" w:rsidP="00EF227F" w:rsidR="00C8243E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C8243E" w:rsidP="007C2D6E" w:rsidR="00C8243E">
      <w:pPr>
        <w:numPr>
          <w:ilvl w:val="12"/>
          <w:numId w:val="0"/>
        </w:numPr>
      </w:pPr>
    </w:p>
    <w:p w:rsidRDefault="00EA04A5" w:rsidP="007C2D6E" w:rsidR="00EA04A5">
      <w:pPr>
        <w:numPr>
          <w:ilvl w:val="12"/>
          <w:numId w:val="0"/>
        </w:numPr>
      </w:pPr>
    </w:p>
    <w:p w:rsidRDefault="00EA04A5" w:rsidP="007B64C7" w:rsidR="00EA04A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A04A5" w:rsidP="007B64C7" w:rsidR="00EA04A5">
      <w:pPr>
        <w:ind w:firstLine="708" w:left="3540"/>
        <w:jc w:val="right"/>
      </w:pPr>
      <w:r>
        <w:t xml:space="preserve">                                       Valentina Gabud</w:t>
      </w:r>
    </w:p>
    <w:p w:rsidRDefault="00470A0A" w:rsidP="00EF227F" w:rsidR="00470A0A" w:rsidRPr="0024015D">
      <w:pPr>
        <w:numPr>
          <w:ilvl w:val="12"/>
          <w:numId w:val="0"/>
        </w:numPr>
        <w:jc w:val="both"/>
      </w:pPr>
    </w:p>
    <w:p w:rsidRDefault="00EF227F" w:rsidP="00160C6A" w:rsidR="008F7471" w:rsidRPr="0024015D">
      <w:pPr>
        <w:rPr>
          <w:color w:themeColor="background1" w:val="FFFFFF"/>
        </w:rPr>
      </w:pPr>
      <w:r w:rsidRPr="0024015D">
        <w:rPr>
          <w:color w:themeColor="background1" w:val="FFFFFF"/>
        </w:rPr>
        <w:t>DNA:</w:t>
      </w:r>
    </w:p>
    <w:sectPr w:rsidSect="00C8243E" w:rsidR="008F7471" w:rsidRPr="0024015D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D7239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512" w:rsidR="00295512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95512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3D7239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D1F96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4803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05"/>
    <w:rsid w:val="00C1761D"/>
    <w:rsid w:val="00C40D3E"/>
    <w:rsid w:val="00C42ADA"/>
    <w:rsid w:val="00C729AD"/>
    <w:rsid w:val="00C746F6"/>
    <w:rsid w:val="00C80215"/>
    <w:rsid w:val="00C8243E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A04A5"/>
    <w:rsid w:val="00EB6CC8"/>
    <w:rsid w:val="00EC6008"/>
    <w:rsid w:val="00EF227F"/>
    <w:rsid w:val="00F14FDC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592</properties:Characters>
  <properties:Lines>38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2016-07-21T13:30:00Z</dcterms:created>
  <dc:creator>nmarkovic</dc:creator>
  <cp:lastModifiedBy>Valentina Gabud</cp:lastModifiedBy>
  <cp:lastPrinted>2018-09-10T08:42:00Z</cp:lastPrinted>
  <dcterms:modified xmlns:xsi="http://www.w3.org/2001/XMLSchema-instance" xsi:type="dcterms:W3CDTF">2018-09-10T08:42:00Z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(15. Rješenje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