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1824" w14:paraId="f781824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  <w:r w:rsidR="00D71080">
        <w:rPr>
          <w:b/>
        </w:rPr>
        <w:t>Broj: 7/St-743</w:t>
      </w:r>
      <w:r w:rsidR="00B80FDE" w:rsidRPr="00B80FDE">
        <w:rPr>
          <w:b/>
        </w:rPr>
        <w:t>/2016-</w:t>
      </w:r>
      <w:r w:rsidR="00D71080">
        <w:rPr>
          <w:b/>
        </w:rPr>
        <w:t>44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064A42" w:rsidP="00434312" w:rsidR="00064A42" w:rsidRPr="00F542E0">
      <w:pPr>
        <w:rPr>
          <w:b/>
        </w:rPr>
      </w:pPr>
    </w:p>
    <w:p w:rsidRDefault="00AA58BD" w:rsidP="00AA58BD" w:rsidR="00434312" w:rsidRPr="00C4534E">
      <w:pPr>
        <w:jc w:val="center"/>
        <w:rPr>
          <w:b/>
        </w:rPr>
      </w:pPr>
      <w:r w:rsidRPr="00C4534E">
        <w:rPr>
          <w:b/>
        </w:rPr>
        <w:t>R E P U B L I K A  H R V A T S K A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434312" w:rsidP="00064A42" w:rsidR="005D2DE3">
      <w:pPr>
        <w:jc w:val="both"/>
      </w:pPr>
      <w:r w:rsidRPr="00C4534E">
        <w:t xml:space="preserve"> </w:t>
      </w:r>
      <w:r w:rsidRPr="00C4534E">
        <w:tab/>
      </w:r>
      <w:r w:rsidRPr="00C4534E">
        <w:tab/>
      </w:r>
      <w:r w:rsidR="00C606D5" w:rsidRPr="00C606D5">
        <w:rPr>
          <w:b/>
        </w:rPr>
        <w:t>TRGOVAČKI SUD U OSIJEKU, STALNA SLUŽBA U SLAVONSKOM BRODU,</w:t>
      </w:r>
      <w:r w:rsidR="00C606D5" w:rsidRPr="00C606D5">
        <w:t xml:space="preserve"> po stečajnoj  sutkinji Mirni Vujčić, u stečajnom postupku nad stečajnim dužnikom </w:t>
      </w:r>
      <w:r w:rsidR="00D71080" w:rsidRPr="00D71080">
        <w:t>GRUPA FERDINAND društvo s ograničenom odgovornošću za promidžbu i trgovinu, skraćena tvrtka: GRUPA FERDINAND d.o.o., Pakrac, Radničko naselje 6, OIB: 45488760710</w:t>
      </w:r>
      <w:r w:rsidR="00D71080">
        <w:t xml:space="preserve"> </w:t>
      </w:r>
      <w:r w:rsidR="003D0B5A" w:rsidRPr="00C4534E">
        <w:t xml:space="preserve">dana </w:t>
      </w:r>
      <w:r w:rsidR="00D71080">
        <w:t>21</w:t>
      </w:r>
      <w:r w:rsidR="00B80FDE">
        <w:t xml:space="preserve">. </w:t>
      </w:r>
      <w:r w:rsidR="00D71080">
        <w:t>veljače</w:t>
      </w:r>
      <w:r w:rsidR="003D0B5A" w:rsidRPr="00C4534E">
        <w:t xml:space="preserve"> 201</w:t>
      </w:r>
      <w:r w:rsidR="00C606D5">
        <w:t>7</w:t>
      </w:r>
      <w:r w:rsidR="003D0B5A" w:rsidRPr="00C4534E">
        <w:t>.</w:t>
      </w:r>
      <w:r w:rsidR="005752E3" w:rsidRPr="00C4534E">
        <w:t xml:space="preserve"> godine</w:t>
      </w:r>
    </w:p>
    <w:p w:rsidRDefault="00064A42" w:rsidP="00064A42" w:rsidR="00064A42">
      <w:pPr>
        <w:jc w:val="both"/>
      </w:pPr>
    </w:p>
    <w:p w:rsidRDefault="00434312" w:rsidP="00434312" w:rsidR="00434312" w:rsidRPr="002A60DF">
      <w:pPr>
        <w:jc w:val="center"/>
      </w:pPr>
      <w:r w:rsidRPr="002A60DF">
        <w:t>r i j e š i o    j e</w:t>
      </w:r>
    </w:p>
    <w:p w:rsidRDefault="00194BC1" w:rsidP="00194BC1" w:rsidR="00194BC1">
      <w:pPr>
        <w:jc w:val="both"/>
      </w:pPr>
    </w:p>
    <w:p w:rsidRDefault="00194BC1" w:rsidP="00C4534E" w:rsidR="00194BC1">
      <w:pPr>
        <w:ind w:firstLine="1440"/>
        <w:jc w:val="both"/>
      </w:pPr>
      <w:r>
        <w:t>Odbacuj</w:t>
      </w:r>
      <w:r w:rsidR="00D71080">
        <w:t>u</w:t>
      </w:r>
      <w:r>
        <w:t xml:space="preserve"> se kao nepravovremen</w:t>
      </w:r>
      <w:r w:rsidR="00D71080">
        <w:t>e</w:t>
      </w:r>
      <w:r>
        <w:t xml:space="preserve"> prijav</w:t>
      </w:r>
      <w:r w:rsidR="00D71080">
        <w:t>e</w:t>
      </w:r>
      <w:r>
        <w:t xml:space="preserve"> </w:t>
      </w:r>
      <w:r w:rsidR="00B44019">
        <w:t>tražbin</w:t>
      </w:r>
      <w:r w:rsidR="00D71080">
        <w:t>a</w:t>
      </w:r>
      <w:r w:rsidR="00B44019">
        <w:t xml:space="preserve"> stečajn</w:t>
      </w:r>
      <w:r w:rsidR="00D71080">
        <w:t>ih</w:t>
      </w:r>
      <w:r w:rsidR="00B44019">
        <w:t xml:space="preserve"> vjerovnika </w:t>
      </w:r>
      <w:r w:rsidR="00D71080">
        <w:t xml:space="preserve">VODE LIPIK d.o.o., Pakrac, Ulica Križnog puta 18, OIB 22292251967 u iznosu od 1.541,45 Kn i KOMUNALAC d.o.o., Pakrac, Ulica Križnog puta 18, OIB 01617722870 </w:t>
      </w:r>
      <w:r w:rsidR="00B44019">
        <w:t xml:space="preserve"> u iznosu od </w:t>
      </w:r>
      <w:r w:rsidR="00C606D5">
        <w:t>2.03</w:t>
      </w:r>
      <w:r w:rsidR="00D71080">
        <w:t>8</w:t>
      </w:r>
      <w:r w:rsidR="00C606D5">
        <w:t>,</w:t>
      </w:r>
      <w:r w:rsidR="00D71080">
        <w:t xml:space="preserve">46 </w:t>
      </w:r>
      <w:r w:rsidR="00B44019">
        <w:t>Kn.</w:t>
      </w:r>
    </w:p>
    <w:p w:rsidRDefault="008C6F34" w:rsidP="00194BC1" w:rsidR="008C6F34">
      <w:pPr>
        <w:jc w:val="both"/>
      </w:pPr>
    </w:p>
    <w:p w:rsidRDefault="00194BC1" w:rsidP="00194BC1" w:rsidR="00194BC1">
      <w:pPr>
        <w:jc w:val="center"/>
      </w:pPr>
      <w:r>
        <w:t>Obrazloženje</w:t>
      </w:r>
    </w:p>
    <w:p w:rsidRDefault="00194BC1" w:rsidP="00194BC1" w:rsidR="00194BC1">
      <w:pPr>
        <w:jc w:val="both"/>
      </w:pPr>
    </w:p>
    <w:p w:rsidRDefault="00D71080" w:rsidP="00194BC1" w:rsidR="00C606D5">
      <w:pPr>
        <w:ind w:firstLine="1440"/>
        <w:jc w:val="both"/>
      </w:pPr>
      <w:r>
        <w:t>Stečajni vjerovnici</w:t>
      </w:r>
      <w:r w:rsidR="00B44019">
        <w:t xml:space="preserve"> pobliže naznačen</w:t>
      </w:r>
      <w:r w:rsidR="002F4502">
        <w:t>i</w:t>
      </w:r>
      <w:r w:rsidR="00194BC1">
        <w:t xml:space="preserve"> u izreci rješenja prijavi</w:t>
      </w:r>
      <w:r>
        <w:t>li</w:t>
      </w:r>
      <w:r w:rsidR="00194BC1">
        <w:t xml:space="preserve"> </w:t>
      </w:r>
      <w:r>
        <w:t>su</w:t>
      </w:r>
      <w:r w:rsidR="00194BC1">
        <w:t xml:space="preserve"> svoj</w:t>
      </w:r>
      <w:r w:rsidR="002F4502">
        <w:t>e</w:t>
      </w:r>
      <w:r w:rsidR="00194BC1">
        <w:t xml:space="preserve"> tražbin</w:t>
      </w:r>
      <w:r w:rsidR="002F4502">
        <w:t>e</w:t>
      </w:r>
      <w:r w:rsidR="00194BC1">
        <w:t xml:space="preserve"> nakon isteka roka za prij</w:t>
      </w:r>
      <w:r w:rsidR="00164708">
        <w:t xml:space="preserve">avu tražbina, te je </w:t>
      </w:r>
      <w:r w:rsidR="00194BC1">
        <w:t>stečajn</w:t>
      </w:r>
      <w:r w:rsidR="00C606D5">
        <w:t>i</w:t>
      </w:r>
      <w:r w:rsidR="00194BC1">
        <w:t xml:space="preserve"> upravitelj</w:t>
      </w:r>
      <w:r w:rsidR="00B44019">
        <w:t xml:space="preserve"> predloži</w:t>
      </w:r>
      <w:r w:rsidR="00C606D5">
        <w:t>o</w:t>
      </w:r>
      <w:r w:rsidR="00164708">
        <w:t xml:space="preserve"> ist</w:t>
      </w:r>
      <w:r w:rsidR="002F4502">
        <w:t>e</w:t>
      </w:r>
      <w:r w:rsidR="00164708">
        <w:t xml:space="preserve"> odbaciti. </w:t>
      </w:r>
      <w:r w:rsidR="00D4779B">
        <w:t>Stečajni upravitelj n</w:t>
      </w:r>
      <w:r>
        <w:t>avodi da je dana 24</w:t>
      </w:r>
      <w:r w:rsidR="00C606D5">
        <w:t>.</w:t>
      </w:r>
      <w:r w:rsidR="005039F7">
        <w:t xml:space="preserve"> </w:t>
      </w:r>
      <w:r w:rsidR="00C606D5">
        <w:t>siječnja 2017</w:t>
      </w:r>
      <w:r w:rsidR="00D4779B">
        <w:t>.godine</w:t>
      </w:r>
      <w:r w:rsidR="00C606D5">
        <w:t xml:space="preserve"> </w:t>
      </w:r>
      <w:r>
        <w:t xml:space="preserve">istekao rok za </w:t>
      </w:r>
      <w:r w:rsidR="00C606D5">
        <w:t xml:space="preserve"> prijavu tražbin</w:t>
      </w:r>
      <w:r>
        <w:t>a</w:t>
      </w:r>
      <w:r w:rsidR="00D4779B">
        <w:t>,</w:t>
      </w:r>
      <w:r>
        <w:t xml:space="preserve"> a da su</w:t>
      </w:r>
      <w:r w:rsidR="00C606D5">
        <w:t xml:space="preserve"> prijav</w:t>
      </w:r>
      <w:r>
        <w:t>e tražbine</w:t>
      </w:r>
      <w:r w:rsidR="00C606D5">
        <w:t xml:space="preserve"> napisan</w:t>
      </w:r>
      <w:r>
        <w:t>e</w:t>
      </w:r>
      <w:r w:rsidR="00C606D5">
        <w:t xml:space="preserve"> </w:t>
      </w:r>
      <w:r>
        <w:t>30</w:t>
      </w:r>
      <w:r w:rsidR="00C606D5">
        <w:t>.</w:t>
      </w:r>
      <w:r w:rsidR="005039F7">
        <w:t xml:space="preserve"> </w:t>
      </w:r>
      <w:r w:rsidR="00C606D5">
        <w:t xml:space="preserve">siječnja 2017. </w:t>
      </w:r>
      <w:r>
        <w:t xml:space="preserve">godine </w:t>
      </w:r>
      <w:r w:rsidR="00C606D5">
        <w:t xml:space="preserve"> što je vidljivo iz prijave.</w:t>
      </w:r>
      <w:r>
        <w:t xml:space="preserve"> Po nalogu suda dostavio je dokaze iz kojih je vidljivo kada su ovi vjerovnici podnijeli prijavu tražbina</w:t>
      </w:r>
    </w:p>
    <w:p w:rsidRDefault="00164708" w:rsidP="007904D9" w:rsidR="00D4779B">
      <w:pPr>
        <w:ind w:firstLine="1440"/>
        <w:jc w:val="both"/>
      </w:pPr>
      <w:r>
        <w:t>Rješenjem o otvaranju st</w:t>
      </w:r>
      <w:r w:rsidR="00D71080">
        <w:t>ečajnog postupka posl.br. 7/St-743</w:t>
      </w:r>
      <w:r>
        <w:t>/2016-</w:t>
      </w:r>
      <w:r w:rsidR="00D71080">
        <w:t>19</w:t>
      </w:r>
      <w:r>
        <w:t xml:space="preserve"> od </w:t>
      </w:r>
      <w:r w:rsidR="00D71080">
        <w:t>24.studenog</w:t>
      </w:r>
      <w:r>
        <w:t xml:space="preserve"> 2016. godine pozvani su vjerovnici u roku od 60 dana od dana objave rješenja o otvaranju stečajnog postupka na mrežnoj stranici e-Oglasna ploča sudova prijaviti svoje tražbine stečajnom upravitelju na propisanom obrascu, a rješenje je javno objavljeno dana </w:t>
      </w:r>
      <w:r w:rsidR="00C606D5">
        <w:t>2</w:t>
      </w:r>
      <w:r w:rsidR="00D71080">
        <w:t>4</w:t>
      </w:r>
      <w:r>
        <w:t xml:space="preserve">. </w:t>
      </w:r>
      <w:r w:rsidR="00D71080">
        <w:t>studenog</w:t>
      </w:r>
      <w:r>
        <w:t xml:space="preserve"> 2016. godine te </w:t>
      </w:r>
      <w:r w:rsidR="00C606D5">
        <w:t xml:space="preserve">je rok za prijavu istekao dana </w:t>
      </w:r>
      <w:r w:rsidR="00D71080">
        <w:t>2</w:t>
      </w:r>
      <w:r w:rsidR="002F4502">
        <w:t>3</w:t>
      </w:r>
      <w:r w:rsidRPr="00BD02CB">
        <w:t xml:space="preserve">. </w:t>
      </w:r>
      <w:r w:rsidR="00D71080">
        <w:t>siječnja</w:t>
      </w:r>
      <w:r w:rsidR="00C606D5">
        <w:t xml:space="preserve"> 2016. godine, a sukladno odredbi članka 129. st. 1 Stečajnog zakona ( NN 71/15) koj</w:t>
      </w:r>
      <w:r w:rsidR="002F4502">
        <w:t>a</w:t>
      </w:r>
      <w:r w:rsidR="00C606D5">
        <w:t xml:space="preserve"> izričito propisuje da rok za prijavu tražbine iznosi 60 dana od dana objave rješenja</w:t>
      </w:r>
      <w:r w:rsidR="00D71080">
        <w:t xml:space="preserve"> o otvaranju stečajnog postupka, a ne od dana dostave rješenja o otvaranju stečajnog postupka.</w:t>
      </w:r>
    </w:p>
    <w:p w:rsidRDefault="00FF38F7" w:rsidP="00FF38F7" w:rsidR="00FF38F7">
      <w:pPr>
        <w:ind w:firstLine="1440"/>
        <w:jc w:val="right"/>
      </w:pPr>
      <w:r w:rsidRPr="00FF38F7">
        <w:rPr>
          <w:b/>
        </w:rPr>
        <w:lastRenderedPageBreak/>
        <w:t>Broj: 7/St-743/2016-44</w:t>
      </w:r>
    </w:p>
    <w:p w:rsidRDefault="00FF38F7" w:rsidP="007904D9" w:rsidR="00FF38F7">
      <w:pPr>
        <w:ind w:firstLine="1440"/>
        <w:jc w:val="both"/>
      </w:pPr>
    </w:p>
    <w:p w:rsidRDefault="00164708" w:rsidP="00D71080" w:rsidR="00194BC1">
      <w:pPr>
        <w:ind w:firstLine="1440"/>
        <w:jc w:val="both"/>
      </w:pPr>
      <w:r>
        <w:t xml:space="preserve"> Kako </w:t>
      </w:r>
      <w:r w:rsidR="00D71080">
        <w:t>su</w:t>
      </w:r>
      <w:r>
        <w:t xml:space="preserve"> stečajni vjerovni</w:t>
      </w:r>
      <w:r w:rsidR="00D71080">
        <w:t>ci</w:t>
      </w:r>
      <w:r>
        <w:t xml:space="preserve"> prijavi</w:t>
      </w:r>
      <w:r w:rsidR="00D71080">
        <w:t>li</w:t>
      </w:r>
      <w:r>
        <w:t xml:space="preserve"> svoj</w:t>
      </w:r>
      <w:r w:rsidR="00D71080">
        <w:t>e</w:t>
      </w:r>
      <w:r>
        <w:t xml:space="preserve"> tražbin</w:t>
      </w:r>
      <w:r w:rsidR="00D71080">
        <w:t>e</w:t>
      </w:r>
      <w:r>
        <w:t xml:space="preserve"> u stečajni postupak </w:t>
      </w:r>
      <w:r w:rsidR="00D71080">
        <w:t>dana 31</w:t>
      </w:r>
      <w:r w:rsidR="00C606D5">
        <w:t>. siječnja 2017. godine</w:t>
      </w:r>
      <w:r w:rsidR="00D71080">
        <w:t xml:space="preserve"> predajom pošti, što je vidljivo </w:t>
      </w:r>
      <w:r w:rsidR="002F4502">
        <w:t>iz žiga zaprime Hrvatskih pošta na omotnicama,</w:t>
      </w:r>
      <w:r w:rsidR="00C606D5">
        <w:t xml:space="preserve"> </w:t>
      </w:r>
      <w:r>
        <w:t>to</w:t>
      </w:r>
      <w:r w:rsidR="00D71080">
        <w:t xml:space="preserve"> su </w:t>
      </w:r>
      <w:r>
        <w:t xml:space="preserve"> ist</w:t>
      </w:r>
      <w:r w:rsidR="00D71080">
        <w:t>e</w:t>
      </w:r>
      <w:r>
        <w:t xml:space="preserve"> podnesen</w:t>
      </w:r>
      <w:r w:rsidR="00D71080">
        <w:t>e</w:t>
      </w:r>
      <w:r w:rsidR="00C606D5">
        <w:t xml:space="preserve"> </w:t>
      </w:r>
      <w:r>
        <w:t xml:space="preserve"> izvan roka za prijavu tražbine, pa je istu valjalo odbaciti na temelju odredbe čl. 257. st. 6. </w:t>
      </w:r>
      <w:r w:rsidR="00B44019">
        <w:t>Stečajnog zakona ( NN 71/15 ).</w:t>
      </w:r>
    </w:p>
    <w:p w:rsidRDefault="00064A42" w:rsidP="00064A42" w:rsidR="00064A42">
      <w:pPr>
        <w:jc w:val="both"/>
      </w:pPr>
    </w:p>
    <w:p w:rsidRDefault="00194BC1" w:rsidP="00434312" w:rsidR="00434312">
      <w:pPr>
        <w:jc w:val="both"/>
      </w:pPr>
      <w:r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D71080">
        <w:t>21</w:t>
      </w:r>
      <w:r w:rsidR="00B80FDE">
        <w:t xml:space="preserve">. </w:t>
      </w:r>
      <w:r w:rsidR="00D71080">
        <w:t>veljače</w:t>
      </w:r>
      <w:r>
        <w:t xml:space="preserve"> 201</w:t>
      </w:r>
      <w:r w:rsidR="00C606D5">
        <w:t>7</w:t>
      </w:r>
      <w:r w:rsidR="00434312">
        <w:t>. godine</w:t>
      </w:r>
    </w:p>
    <w:p w:rsidRDefault="00434312" w:rsidP="00434312" w:rsidR="00434312">
      <w:pPr>
        <w:jc w:val="both"/>
      </w:pPr>
    </w:p>
    <w:p w:rsidRDefault="00064A42" w:rsidP="00434312" w:rsidR="00064A42">
      <w:pPr>
        <w:jc w:val="both"/>
      </w:pPr>
    </w:p>
    <w:p w:rsidRDefault="001B1F9A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276A47">
        <w:t xml:space="preserve"> </w:t>
      </w:r>
      <w:r w:rsidR="00434312">
        <w:t>Stečajna sutkinja:</w:t>
      </w:r>
    </w:p>
    <w:p w:rsidRDefault="00434312" w:rsidP="00B80FDE" w:rsidR="00276A47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1B1F9A">
        <w:t xml:space="preserve">                       </w:t>
      </w:r>
      <w:r w:rsidR="007904D9">
        <w:t xml:space="preserve">    </w:t>
      </w:r>
      <w:r w:rsidR="00164708">
        <w:t xml:space="preserve"> </w:t>
      </w:r>
      <w:r>
        <w:t>Mirna Vujčić</w:t>
      </w:r>
    </w:p>
    <w:p w:rsidRDefault="00B33EB4" w:rsidP="00D71080" w:rsidR="007904D9">
      <w:pPr>
        <w:ind w:firstLine="720"/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</w:p>
    <w:p w:rsidRDefault="008454C6" w:rsidP="008454C6" w:rsidR="008454C6">
      <w:pPr>
        <w:ind w:firstLine="720" w:left="5040"/>
        <w:jc w:val="both"/>
      </w:pPr>
    </w:p>
    <w:p w:rsidRDefault="001B1F9A" w:rsidP="00434312" w:rsidR="00434312" w:rsidRPr="001B1F9A">
      <w:pPr>
        <w:jc w:val="both"/>
      </w:pPr>
      <w:r>
        <w:t xml:space="preserve">                                                                               </w:t>
      </w:r>
      <w:r w:rsidR="00164708">
        <w:t xml:space="preserve">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64708" w:rsidP="00164708" w:rsidR="001647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64708" w:rsidP="00164708" w:rsidR="0016470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164708" w:rsidP="00164708" w:rsidR="00164708">
      <w:pPr>
        <w:rPr>
          <w:sz w:val="20"/>
          <w:szCs w:val="20"/>
        </w:rPr>
      </w:pPr>
    </w:p>
    <w:p w:rsidRDefault="00164708" w:rsidP="00164708" w:rsidR="00164708" w:rsidRPr="00164708">
      <w:pPr>
        <w:rPr>
          <w:b/>
          <w:sz w:val="20"/>
          <w:szCs w:val="20"/>
        </w:rPr>
      </w:pPr>
    </w:p>
    <w:p w:rsidRDefault="00434312" w:rsidP="00434312" w:rsidR="00434312"/>
    <w:p w:rsidRDefault="00434312" w:rsidP="00434312" w:rsidR="00434312"/>
    <w:p w:rsidRDefault="00047860" w:rsidP="00047860" w:rsidR="00047860" w:rsidRPr="00047860">
      <w:r w:rsidRPr="00047860">
        <w:t>DNA:</w:t>
      </w:r>
    </w:p>
    <w:p w:rsidRDefault="00047860" w:rsidP="00047860" w:rsidR="00047860" w:rsidRPr="00047860">
      <w:r w:rsidRPr="00047860">
        <w:t>1. Rješenje nepravomoćno</w:t>
      </w:r>
    </w:p>
    <w:p w:rsidRDefault="00047860" w:rsidP="00047860" w:rsidR="00047860" w:rsidRPr="00047860">
      <w:r w:rsidRPr="00047860">
        <w:t>2. Objaviti na mrežnoj stranici e- Oglasna ploča sudova</w:t>
      </w:r>
    </w:p>
    <w:p w:rsidRDefault="00047860" w:rsidP="00047860" w:rsidR="00047860" w:rsidRPr="00047860">
      <w:r w:rsidRPr="00047860">
        <w:t xml:space="preserve">3. Dostaviti </w:t>
      </w:r>
    </w:p>
    <w:p w:rsidRDefault="00047860" w:rsidP="00047860" w:rsidR="00047860" w:rsidRPr="00047860">
      <w:r w:rsidRPr="00047860">
        <w:t xml:space="preserve">- </w:t>
      </w:r>
      <w:r>
        <w:t>vjerovnicima</w:t>
      </w:r>
    </w:p>
    <w:p w:rsidRDefault="00047860" w:rsidP="00047860" w:rsidR="00047860" w:rsidRPr="00047860">
      <w:r w:rsidRPr="00047860">
        <w:t>4. Kalendar 15 dana</w:t>
      </w:r>
    </w:p>
    <w:p w:rsidRDefault="00434312" w:rsidP="00434312" w:rsidR="00434312"/>
    <w:sectPr w:rsidSect="00434312" w:rsidR="0043431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269" w:rsidR="00433269">
      <w:r>
        <w:separator/>
      </w:r>
    </w:p>
  </w:endnote>
  <w:endnote w:id="0" w:type="continuationSeparator">
    <w:p w:rsidRDefault="00433269" w:rsidR="0043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269" w:rsidR="00433269">
      <w:r>
        <w:separator/>
      </w:r>
    </w:p>
  </w:footnote>
  <w:footnote w:id="0" w:type="continuationSeparator">
    <w:p w:rsidRDefault="00433269" w:rsidR="0043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21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32F0D"/>
    <w:rsid w:val="00047860"/>
    <w:rsid w:val="00064A42"/>
    <w:rsid w:val="000D045D"/>
    <w:rsid w:val="000E2EB1"/>
    <w:rsid w:val="000F6025"/>
    <w:rsid w:val="00146A92"/>
    <w:rsid w:val="00164708"/>
    <w:rsid w:val="0018220A"/>
    <w:rsid w:val="00194BC1"/>
    <w:rsid w:val="001B1F9A"/>
    <w:rsid w:val="001C316D"/>
    <w:rsid w:val="00232BAE"/>
    <w:rsid w:val="00276A47"/>
    <w:rsid w:val="002A60DF"/>
    <w:rsid w:val="002F4502"/>
    <w:rsid w:val="00305A7F"/>
    <w:rsid w:val="003262A4"/>
    <w:rsid w:val="00326670"/>
    <w:rsid w:val="00372D05"/>
    <w:rsid w:val="003D0B5A"/>
    <w:rsid w:val="004011AE"/>
    <w:rsid w:val="00433269"/>
    <w:rsid w:val="00434312"/>
    <w:rsid w:val="004948BA"/>
    <w:rsid w:val="005039F7"/>
    <w:rsid w:val="00552EF9"/>
    <w:rsid w:val="005752E3"/>
    <w:rsid w:val="005D2DE3"/>
    <w:rsid w:val="00601D55"/>
    <w:rsid w:val="0064467E"/>
    <w:rsid w:val="006A4049"/>
    <w:rsid w:val="006C343E"/>
    <w:rsid w:val="007739BF"/>
    <w:rsid w:val="00775014"/>
    <w:rsid w:val="007904D9"/>
    <w:rsid w:val="0079409B"/>
    <w:rsid w:val="007A1813"/>
    <w:rsid w:val="007D40D6"/>
    <w:rsid w:val="008454C6"/>
    <w:rsid w:val="00895875"/>
    <w:rsid w:val="008C6F34"/>
    <w:rsid w:val="00A46539"/>
    <w:rsid w:val="00AA58BD"/>
    <w:rsid w:val="00AA675D"/>
    <w:rsid w:val="00B33EB4"/>
    <w:rsid w:val="00B44019"/>
    <w:rsid w:val="00B80FDE"/>
    <w:rsid w:val="00B8275A"/>
    <w:rsid w:val="00BD02CB"/>
    <w:rsid w:val="00BF0A6F"/>
    <w:rsid w:val="00C4534E"/>
    <w:rsid w:val="00C606D5"/>
    <w:rsid w:val="00C93B0B"/>
    <w:rsid w:val="00CC150F"/>
    <w:rsid w:val="00CC3CB2"/>
    <w:rsid w:val="00CD5FE6"/>
    <w:rsid w:val="00D17480"/>
    <w:rsid w:val="00D4779B"/>
    <w:rsid w:val="00D55EC9"/>
    <w:rsid w:val="00D57960"/>
    <w:rsid w:val="00D71080"/>
    <w:rsid w:val="00D764DE"/>
    <w:rsid w:val="00DB0565"/>
    <w:rsid w:val="00E4021E"/>
    <w:rsid w:val="00E82AB5"/>
    <w:rsid w:val="00ED31A8"/>
    <w:rsid w:val="00FB2ECC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2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2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2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2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0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2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2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2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2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45266-60A2-4A3F-8ECF-D57BE729C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441</properties:Words>
  <properties:Characters>2313</properties:Characters>
  <properties:Lines>76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2017-02-20T13:20:00Z</dcterms:created>
  <dc:creator>zbiondic</dc:creator>
  <cp:lastModifiedBy>wsadmin</cp:lastModifiedBy>
  <cp:lastPrinted>2017-02-21T07:06:00Z</cp:lastPrinted>
  <dcterms:modified xmlns:xsi="http://www.w3.org/2001/XMLSchema-instance" xsi:type="dcterms:W3CDTF">2017-02-21T07:28:00Z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