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ecb5" w14:paraId="b73ecb5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13</w:t>
      </w:r>
      <w:r w:rsidR="006F72C2">
        <w:rPr>
          <w:rStyle w:val="Naglaeno"/>
          <w:b w:val="false"/>
        </w:rPr>
        <w:t>82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6F72C2">
        <w:t>SOLAR PARK 1 jednostavno</w:t>
      </w:r>
      <w:r w:rsidR="003A2A2F">
        <w:t xml:space="preserve"> društvo s ograničenom odgovornošću za</w:t>
      </w:r>
      <w:r w:rsidR="00E16CD8">
        <w:t xml:space="preserve"> </w:t>
      </w:r>
      <w:r w:rsidR="006F72C2">
        <w:t>proizvodnj</w:t>
      </w:r>
      <w:r w:rsidR="00E16CD8">
        <w:t>u</w:t>
      </w:r>
      <w:r w:rsidR="00D024F1">
        <w:t xml:space="preserve"> i usluge, </w:t>
      </w:r>
      <w:r w:rsidR="006F72C2">
        <w:t>Babina Greda, Vladimira Nazora 90</w:t>
      </w:r>
      <w:r w:rsidR="00A74747">
        <w:t xml:space="preserve">, </w:t>
      </w:r>
      <w:r w:rsidR="007B7534">
        <w:t>MBS</w:t>
      </w:r>
      <w:r w:rsidR="003A2A2F">
        <w:t>:</w:t>
      </w:r>
      <w:r w:rsidR="007B7534">
        <w:t xml:space="preserve"> 030</w:t>
      </w:r>
      <w:r w:rsidR="00194011">
        <w:t>1</w:t>
      </w:r>
      <w:r w:rsidR="003A2A2F">
        <w:t>3</w:t>
      </w:r>
      <w:r w:rsidR="003150FD">
        <w:t>4156</w:t>
      </w:r>
      <w:r w:rsidR="00331402">
        <w:t xml:space="preserve">, OIB: </w:t>
      </w:r>
      <w:r w:rsidR="003150FD">
        <w:t>92048239386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B6072">
        <w:t>2</w:t>
      </w:r>
      <w:r w:rsidR="003150FD">
        <w:t>5</w:t>
      </w:r>
      <w:r w:rsidR="000408AE">
        <w:t xml:space="preserve">. </w:t>
      </w:r>
      <w:r w:rsidR="004D6CE6">
        <w:t>kolovoz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3150FD">
        <w:t>SOLAR PARK 1 jednostavno društvo s ograničenom odgovornošću za proizvodnju i usluge, Babina Greda, Vladimira Nazora 90, MBS: 030134156, OIB: 92048239386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3150FD">
        <w:t>16.167,89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3150FD">
        <w:t>Alen Marošević, Županja, Obla Odvojak IV 18</w:t>
      </w:r>
      <w:r w:rsidR="00D71700">
        <w:t xml:space="preserve">, </w:t>
      </w:r>
      <w:r w:rsidR="00AE66C9">
        <w:t xml:space="preserve">OIB </w:t>
      </w:r>
      <w:r w:rsidR="003150FD">
        <w:t>07363603316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13</w:t>
      </w:r>
      <w:r w:rsidR="005E0812">
        <w:t>82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4D6CE6" w:rsidRPr="004D6CE6">
        <w:t>2</w:t>
      </w:r>
      <w:r w:rsidR="005E0812">
        <w:t>5</w:t>
      </w:r>
      <w:r w:rsidR="004D6CE6" w:rsidRPr="004D6CE6">
        <w:t xml:space="preserve">. kolovoza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E0812">
        <w:t>28/9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F6DD5"/>
    <w:rsid w:val="006F72C2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0A52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C0A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0A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A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A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0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C0A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0A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A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A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1382</izvorni_sadrzaj>
    <derivirana_varijabla naziv="DomainObject.Predmet.Broj_1">1382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St-1382/2017</izvorni_sadrzaj>
    <derivirana_varijabla naziv="DomainObject.Predmet.OznakaBroj_1">St-1382/2017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PARK 1 jednostavno društvo s ograničenom odgovornošću za proizvodnju i usluge</izvorni_sadrzaj>
    <derivirana_varijabla naziv="DomainObject.Predmet.ProtustrankaFormated_1">  SOLAR PARK 1 jednostavno društvo s ograničenom odgovornošću za proizvodnju i usluge</derivirana_varijabla>
  </DomainObject.Predmet.ProtustrankaFormated>
  <DomainObject.Predmet.ProtustrankaFormatedOIB>
    <izvorni_sadrzaj>  SOLAR PARK 1 jednostavno društvo s ograničenom odgovornošću za proizvodnju i usluge, OIB 92048239386</izvorni_sadrzaj>
    <derivirana_varijabla naziv="DomainObject.Predmet.ProtustrankaFormatedOIB_1">  SOLAR PARK 1 jednostavno društvo s ograničenom odgovornošću za proizvodnju i usluge, OIB 92048239386</derivirana_varijabla>
  </DomainObject.Predmet.ProtustrankaFormatedOIB>
  <DomainObject.Predmet.ProtustrankaFormatedWithAdress>
    <izvorni_sadrzaj> SOLAR PARK 1 jednostavno društvo s ograničenom odgovornošću za proizvodnju i usluge, Vladimira Nazora 90, 32276 Babina Greda</izvorni_sadrzaj>
    <derivirana_varijabla naziv="DomainObject.Predmet.ProtustrankaFormatedWithAdress_1"> SOLAR PARK 1 jednostavno društvo s ograničenom odgovornošću za proizvodnju i usluge, Vladimira Nazora 90, 32276 Babina Greda</derivirana_varijabla>
  </DomainObject.Predmet.ProtustrankaFormatedWithAdress>
  <DomainObject.Predmet.ProtustrankaFormatedWithAdressOIB>
    <izvorni_sadrzaj> SOLAR PARK 1 jednostavno društvo s ograničenom odgovornošću za proizvodnju i usluge, OIB 92048239386, Vladimira Nazora 90, 32276 Babina Greda</izvorni_sadrzaj>
    <derivirana_varijabla naziv="DomainObject.Predmet.ProtustrankaFormatedWithAdressOIB_1"> SOLAR PARK 1 jednostavno društvo s ograničenom odgovornošću za proizvodnju i usluge, OIB 92048239386, Vladimira Nazora 90, 32276 Babina Greda</derivirana_varijabla>
  </DomainObject.Predmet.ProtustrankaFormatedWithAdressOIB>
  <DomainObject.Predmet.ProtustrankaWithAdress>
    <izvorni_sadrzaj>SOLAR PARK 1 jednostavno društvo s ograničenom odgovornošću za proizvodnju i usluge Vladimira Nazora 90, 32276 Babina Greda</izvorni_sadrzaj>
    <derivirana_varijabla naziv="DomainObject.Predmet.ProtustrankaWithAdress_1">SOLAR PARK 1 jednostavno društvo s ograničenom odgovornošću za proizvodnju i usluge Vladimira Nazora 90, 32276 Babina Greda</derivirana_varijabla>
  </DomainObject.Predmet.ProtustrankaWithAdress>
  <DomainObject.Predmet.ProtustrankaWithAdressOIB>
    <izvorni_sadrzaj>SOLAR PARK 1 jednostavno društvo s ograničenom odgovornošću za proizvodnju i usluge, OIB 92048239386, Vladimira Nazora 90, 32276 Babina Greda</izvorni_sadrzaj>
    <derivirana_varijabla naziv="DomainObject.Predmet.ProtustrankaWithAdressOIB_1">SOLAR PARK 1 jednostavno društvo s ograničenom odgovornošću za proizvodnju i usluge, OIB 92048239386, Vladimira Nazora 90, 32276 Babina Greda</derivirana_varijabla>
  </DomainObject.Predmet.ProtustrankaWithAdressOIB>
  <DomainObject.Predmet.ProtustrankaNazivFormated>
    <izvorni_sadrzaj>SOLAR PARK 1 jednostavno društvo s ograničenom odgovornošću za proizvodnju i usluge</izvorni_sadrzaj>
    <derivirana_varijabla naziv="DomainObject.Predmet.ProtustrankaNazivFormated_1">SOLAR PARK 1 jednostavno društvo s ograničenom odgovornošću za proizvodnju i usluge</derivirana_varijabla>
  </DomainObject.Predmet.ProtustrankaNazivFormated>
  <DomainObject.Predmet.ProtustrankaNazivFormatedOIB>
    <izvorni_sadrzaj>SOLAR PARK 1 jednostavno društvo s ograničenom odgovornošću za proizvodnju i usluge, OIB 92048239386</izvorni_sadrzaj>
    <derivirana_varijabla naziv="DomainObject.Predmet.ProtustrankaNazivFormatedOIB_1">SOLAR PARK 1 jednostavno društvo s ograničenom odgovornošću za proizvodnju i usluge, OIB 92048239386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SOLAR PARK 1 jednostavno društvo s ograničenom odgovornošću za proizvodnju i usluge</item>
    </izvorni_sadrzaj>
    <derivirana_varijabla naziv="DomainObject.Predmet.ProtuStrankaListFormated_1">
      <item>SOLAR PARK 1 jednostavno društvo s ograničenom odgovornošću za proizvodnju i usluge</item>
    </derivirana_varijabla>
  </DomainObject.Predmet.ProtuStrankaListFormated>
  <DomainObject.Predmet.ProtuStrankaListFormatedOIB>
    <izvorni_sadrzaj>
      <item>SOLAR PARK 1 jednostavno društvo s ograničenom odgovornošću za proizvodnju i usluge, OIB 92048239386</item>
    </izvorni_sadrzaj>
    <derivirana_varijabla naziv="DomainObject.Predmet.ProtuStrankaListFormatedOIB_1">
      <item>SOLAR PARK 1 jednostavno društvo s ograničenom odgovornošću za proizvodnju i usluge, OIB 92048239386</item>
    </derivirana_varijabla>
  </DomainObject.Predmet.ProtuStrankaListFormatedOIB>
  <DomainObject.Predmet.ProtuStrankaListFormatedWithAdress>
    <izvorni_sadrzaj>
      <item>SOLAR PARK 1 jednostavno društvo s ograničenom odgovornošću za proizvodnju i usluge, Vladimira Nazora 90, 32276 Babina Greda</item>
    </izvorni_sadrzaj>
    <derivirana_varijabla naziv="DomainObject.Predmet.ProtuStrankaListFormatedWithAdress_1">
      <item>SOLAR PARK 1 jednostavno društvo s ograničenom odgovornošću za proizvodnju i usluge, Vladimira Nazora 90, 32276 Babina Greda</item>
    </derivirana_varijabla>
  </DomainObject.Predmet.ProtuStrankaListFormatedWithAdress>
  <DomainObject.Predmet.ProtuStrankaListFormatedWithAdressOIB>
    <izvorni_sadrzaj>
      <item>SOLAR PARK 1 jednostavno društvo s ograničenom odgovornošću za proizvodnju i usluge, OIB 92048239386, Vladimira Nazora 90, 32276 Babina Greda</item>
    </izvorni_sadrzaj>
    <derivirana_varijabla naziv="DomainObject.Predmet.ProtuStrankaListFormatedWithAdressOIB_1">
      <item>SOLAR PARK 1 jednostavno društvo s ograničenom odgovornošću za proizvodnju i usluge, OIB 92048239386, Vladimira Nazora 90, 32276 Babina Greda</item>
    </derivirana_varijabla>
  </DomainObject.Predmet.ProtuStrankaListFormatedWithAdressOIB>
  <DomainObject.Predmet.ProtuStrankaListNazivFormated>
    <izvorni_sadrzaj>
      <item>SOLAR PARK 1 jednostavno društvo s ograničenom odgovornošću za proizvodnju i usluge</item>
    </izvorni_sadrzaj>
    <derivirana_varijabla naziv="DomainObject.Predmet.ProtuStrankaListNazivFormated_1">
      <item>SOLAR PARK 1 jednostavno društvo s ograničenom odgovornošću za proizvodnju i usluge</item>
    </derivirana_varijabla>
  </DomainObject.Predmet.ProtuStrankaListNazivFormated>
  <DomainObject.Predmet.ProtuStrankaListNazivFormatedOIB>
    <izvorni_sadrzaj>
      <item>SOLAR PARK 1 jednostavno društvo s ograničenom odgovornošću za proizvodnju i usluge, OIB 92048239386</item>
    </izvorni_sadrzaj>
    <derivirana_varijabla naziv="DomainObject.Predmet.ProtuStrankaListNazivFormatedOIB_1">
      <item>SOLAR PARK 1 jednostavno društvo s ograničenom odgovornošću za proizvodnju i usluge, OIB 92048239386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SOLAR PARK 1 jednostavno društvo s ograničenom odgovornošću za proizvodnju i usluge</izvorni_sadrzaj>
    <derivirana_varijabla naziv="DomainObject.Predmet.ProtustrankaIDrugi_1">SOLAR PARK 1 jednostavno društvo s ograničenom odgovornošću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SOLAR PARK 1 jednostavno društvo s ograničenom odgovornošću za proizvodnju i usluge, OIB 92048239386, Vladimira Nazora 90, 32276 Babina Greda</izvorni_sadrzaj>
    <derivirana_varijabla naziv="DomainObject.Predmet.ProtustrankaIDrugiAdressOIB_1">SOLAR PARK 1 jednostavno društvo s ograničenom odgovornošću za proizvodnju i usluge, OIB 92048239386, Vladimira Nazora 90,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SOLAR PARK 1 jednostavno društvo s ograničenom odgovornošću za proizvodnju i usluge</item>
    </izvorni_sadrzaj>
    <derivirana_varijabla naziv="DomainObject.Predmet.SudioniciListNaziv_1">
      <item>FINA RC OSIJEK</item>
      <item>SOLAR PARK 1 jednostavno društvo s ograničenom odgovornošću za proizvodnju i usluge</item>
    </derivirana_varijabla>
  </DomainObject.Predmet.SudioniciListNaziv>
  <DomainObject.Predmet.SudioniciListAdressOIB>
    <izvorni_sadrzaj>
      <item>FINA RC OSIJEK, OIB 85821130368</item>
      <item>SOLAR PARK 1 jednostavno društvo s ograničenom odgovornošću za proizvodnju i usluge, OIB 92048239386, Vladimira Nazora 90,32276 Babina Greda</item>
    </izvorni_sadrzaj>
    <derivirana_varijabla naziv="DomainObject.Predmet.SudioniciListAdressOIB_1">
      <item>FINA RC OSIJEK, OIB 85821130368</item>
      <item>SOLAR PARK 1 jednostavno društvo s ograničenom odgovornošću za proizvodnju i usluge, OIB 92048239386, Vladimira Nazora 90,32276 Babina Greda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92048239386</item>
    </izvorni_sadrzaj>
    <derivirana_varijabla naziv="DomainObject.Predmet.SudioniciListNazivOIB_1">
      <item>, OIB 85821130368</item>
      <item>, OIB 92048239386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81A95-B0F3-47C4-A57B-AA512B262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419</properties:Words>
  <properties:Characters>2244</properties:Characters>
  <properties:Lines>52</properties:Lines>
  <properties:Paragraphs>16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2017-08-25T11:52:00Z</dcterms:modified>
  <cp:revision>18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