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6979" w14:paraId="2db6979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686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DALMATINSKI SOKOL d.o.o., Šibenik, Prilaz Tvornici 21, MBS: 060237198, OIB: 27226925268,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DF2FA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DALMATINSKI SOKOL d.o.o., Šibenik, Prilaz Tvornici 21, MBS: 060237198, OIB: 27226925268 </w:t>
      </w:r>
      <w:r w:rsidR="00280512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F2F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Zdenko Krstić iz </w:t>
      </w:r>
      <w:proofErr w:type="spellStart"/>
      <w:r w:rsidR="00DF2FAB">
        <w:rPr>
          <w:rFonts w:cs="Times New Roman" w:eastAsia="Times New Roman" w:hAnsi="Times New Roman" w:ascii="Times New Roman"/>
          <w:sz w:val="24"/>
          <w:szCs w:val="24"/>
          <w:lang w:eastAsia="hr-HR"/>
        </w:rPr>
        <w:t>Čeminca</w:t>
      </w:r>
      <w:proofErr w:type="spellEnd"/>
      <w:r w:rsidR="00DF2FAB">
        <w:rPr>
          <w:rFonts w:cs="Times New Roman" w:eastAsia="Times New Roman" w:hAnsi="Times New Roman" w:ascii="Times New Roman"/>
          <w:sz w:val="24"/>
          <w:szCs w:val="24"/>
          <w:lang w:eastAsia="hr-HR"/>
        </w:rPr>
        <w:t>, Matije Gupca 23, OIB: 13827089798.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DALMATINSKI SOKOL d.o.o., Šibenik, Prilaz Tvornici 21, MBS: 060237198, OIB: 27226925268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28051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DALMATINSKI SOKOL d.o.o., Šibenik, Prilaz Tvornici 21, MBS: 060237198, OIB: 27226925268 </w:t>
      </w:r>
      <w:r w:rsidR="00280512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686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05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F2FAB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4D1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71" w:rsidP="00BD7A2F" w:rsidR="00252571">
      <w:pPr>
        <w:spacing w:lineRule="auto" w:line="240" w:after="0"/>
      </w:pPr>
      <w:r>
        <w:separator/>
      </w:r>
    </w:p>
  </w:endnote>
  <w:endnote w:id="0" w:type="continuationSeparator">
    <w:p w:rsidRDefault="00252571" w:rsidP="00BD7A2F" w:rsidR="002525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71" w:rsidP="00BD7A2F" w:rsidR="00252571">
      <w:pPr>
        <w:spacing w:lineRule="auto" w:line="240" w:after="0"/>
      </w:pPr>
      <w:r>
        <w:separator/>
      </w:r>
    </w:p>
  </w:footnote>
  <w:footnote w:id="0" w:type="continuationSeparator">
    <w:p w:rsidRDefault="00252571" w:rsidP="00BD7A2F" w:rsidR="002525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</w:t>
    </w:r>
    <w:r w:rsidR="00A17750">
      <w:t>686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252571"/>
    <w:rsid w:val="00252646"/>
    <w:rsid w:val="00280512"/>
    <w:rsid w:val="002D090A"/>
    <w:rsid w:val="0031551B"/>
    <w:rsid w:val="00476E19"/>
    <w:rsid w:val="004A7D3A"/>
    <w:rsid w:val="004D14EC"/>
    <w:rsid w:val="005D361A"/>
    <w:rsid w:val="00673C09"/>
    <w:rsid w:val="006D4CC4"/>
    <w:rsid w:val="00A17750"/>
    <w:rsid w:val="00A20DB2"/>
    <w:rsid w:val="00A96374"/>
    <w:rsid w:val="00AA443B"/>
    <w:rsid w:val="00B8264C"/>
    <w:rsid w:val="00BB0656"/>
    <w:rsid w:val="00BD7A2F"/>
    <w:rsid w:val="00BE61E3"/>
    <w:rsid w:val="00C736FD"/>
    <w:rsid w:val="00CE57F1"/>
    <w:rsid w:val="00DF2FAB"/>
    <w:rsid w:val="00E6743F"/>
    <w:rsid w:val="00EC7656"/>
    <w:rsid w:val="00FB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E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1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61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61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61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E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1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61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61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61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SOKOL d.o.o. za trgovinu</izvorni_sadrzaj>
    <derivirana_varijabla naziv="DomainObject.Predmet.ProtustrankaFormated_1">  DALMATINSKI SOKOL d.o.o. za trgovinu</derivirana_varijabla>
  </DomainObject.Predmet.ProtustrankaFormated>
  <DomainObject.Predmet.ProtustrankaFormatedOIB>
    <izvorni_sadrzaj>  DALMATINSKI SOKOL d.o.o. za trgovinu, OIB 27226925268</izvorni_sadrzaj>
    <derivirana_varijabla naziv="DomainObject.Predmet.ProtustrankaFormatedOIB_1">  DALMATINSKI SOKOL d.o.o. za trgovinu, OIB 27226925268</derivirana_varijabla>
  </DomainObject.Predmet.ProtustrankaFormatedOIB>
  <DomainObject.Predmet.ProtustrankaFormatedWithAdress>
    <izvorni_sadrzaj> DALMATINSKI SOKOL d.o.o. za trgovinu, Prilaz Tvornici 21, 22000 Šibenik</izvorni_sadrzaj>
    <derivirana_varijabla naziv="DomainObject.Predmet.ProtustrankaFormatedWithAdress_1"> DALMATINSKI SOKOL d.o.o. za trgovinu, Prilaz Tvornici 21, 22000 Šibenik</derivirana_varijabla>
  </DomainObject.Predmet.ProtustrankaFormatedWithAdress>
  <DomainObject.Predmet.ProtustrankaFormatedWithAdressOIB>
    <izvorni_sadrzaj> DALMATINSKI SOKOL d.o.o. za trgovinu, OIB 27226925268, Prilaz Tvornici 21, 22000 Šibenik</izvorni_sadrzaj>
    <derivirana_varijabla naziv="DomainObject.Predmet.ProtustrankaFormatedWithAdressOIB_1"> DALMATINSKI SOKOL d.o.o. za trgovinu, OIB 27226925268, Prilaz Tvornici 21, 22000 Šibenik</derivirana_varijabla>
  </DomainObject.Predmet.ProtustrankaFormatedWithAdressOIB>
  <DomainObject.Predmet.ProtustrankaWithAdress>
    <izvorni_sadrzaj>DALMATINSKI SOKOL d.o.o. za trgovinu Prilaz Tvornici 21, 22000 Šibenik</izvorni_sadrzaj>
    <derivirana_varijabla naziv="DomainObject.Predmet.ProtustrankaWithAdress_1">DALMATINSKI SOKOL d.o.o. za trgovinu Prilaz Tvornici 21, 22000 Šibenik</derivirana_varijabla>
  </DomainObject.Predmet.ProtustrankaWithAdress>
  <DomainObject.Predmet.ProtustrankaWithAdressOIB>
    <izvorni_sadrzaj>DALMATINSKI SOKOL d.o.o. za trgovinu, OIB 27226925268, Prilaz Tvornici 21, 22000 Šibenik</izvorni_sadrzaj>
    <derivirana_varijabla naziv="DomainObject.Predmet.ProtustrankaWithAdressOIB_1">DALMATINSKI SOKOL d.o.o. za trgovinu, OIB 27226925268, Prilaz Tvornici 21, 22000 Šibenik</derivirana_varijabla>
  </DomainObject.Predmet.ProtustrankaWithAdressOIB>
  <DomainObject.Predmet.ProtustrankaNazivFormated>
    <izvorni_sadrzaj>DALMATINSKI SOKOL d.o.o. za trgovinu</izvorni_sadrzaj>
    <derivirana_varijabla naziv="DomainObject.Predmet.ProtustrankaNazivFormated_1">DALMATINSKI SOKOL d.o.o. za trgovinu</derivirana_varijabla>
  </DomainObject.Predmet.ProtustrankaNazivFormated>
  <DomainObject.Predmet.ProtustrankaNazivFormatedOIB>
    <izvorni_sadrzaj>DALMATINSKI SOKOL d.o.o. za trgovinu, OIB 27226925268</izvorni_sadrzaj>
    <derivirana_varijabla naziv="DomainObject.Predmet.ProtustrankaNazivFormatedOIB_1">DALMATINSKI SOKOL d.o.o. za trgovinu, OIB 27226925268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DALMATINSKI SOKOL d.o.o. za trgovinu</item>
    </izvorni_sadrzaj>
    <derivirana_varijabla naziv="DomainObject.Predmet.ProtuStrankaListFormated_1">
      <item>DALMATINSKI SOKOL d.o.o. za trgovinu</item>
    </derivirana_varijabla>
  </DomainObject.Predmet.ProtuStrankaListFormated>
  <DomainObject.Predmet.ProtuStrankaListFormatedOIB>
    <izvorni_sadrzaj>
      <item>DALMATINSKI SOKOL d.o.o. za trgovinu, OIB 27226925268</item>
    </izvorni_sadrzaj>
    <derivirana_varijabla naziv="DomainObject.Predmet.ProtuStrankaListFormatedOIB_1">
      <item>DALMATINSKI SOKOL d.o.o. za trgovinu, OIB 27226925268</item>
    </derivirana_varijabla>
  </DomainObject.Predmet.ProtuStrankaListFormatedOIB>
  <DomainObject.Predmet.ProtuStrankaListFormatedWithAdress>
    <izvorni_sadrzaj>
      <item>DALMATINSKI SOKOL d.o.o. za trgovinu, Prilaz Tvornici 21, 22000 Šibenik</item>
    </izvorni_sadrzaj>
    <derivirana_varijabla naziv="DomainObject.Predmet.ProtuStrankaListFormatedWithAdress_1">
      <item>DALMATINSKI SOKOL d.o.o. za trgovinu, Prilaz Tvornici 21, 22000 Šibenik</item>
    </derivirana_varijabla>
  </DomainObject.Predmet.ProtuStrankaListFormatedWithAdress>
  <DomainObject.Predmet.ProtuStrankaListFormatedWithAdressOIB>
    <izvorni_sadrzaj>
      <item>DALMATINSKI SOKOL d.o.o. za trgovinu, OIB 27226925268, Prilaz Tvornici 21, 22000 Šibenik</item>
    </izvorni_sadrzaj>
    <derivirana_varijabla naziv="DomainObject.Predmet.ProtuStrankaListFormatedWithAdressOIB_1">
      <item>DALMATINSKI SOKOL d.o.o. za trgovinu, OIB 27226925268, Prilaz Tvornici 21, 22000 Šibenik</item>
    </derivirana_varijabla>
  </DomainObject.Predmet.ProtuStrankaListFormatedWithAdressOIB>
  <DomainObject.Predmet.ProtuStrankaListNazivFormated>
    <izvorni_sadrzaj>
      <item>DALMATINSKI SOKOL d.o.o. za trgovinu</item>
    </izvorni_sadrzaj>
    <derivirana_varijabla naziv="DomainObject.Predmet.ProtuStrankaListNazivFormated_1">
      <item>DALMATINSKI SOKOL d.o.o. za trgovinu</item>
    </derivirana_varijabla>
  </DomainObject.Predmet.ProtuStrankaListNazivFormated>
  <DomainObject.Predmet.ProtuStrankaListNazivFormatedOIB>
    <izvorni_sadrzaj>
      <item>DALMATINSKI SOKOL d.o.o. za trgovinu, OIB 27226925268</item>
    </izvorni_sadrzaj>
    <derivirana_varijabla naziv="DomainObject.Predmet.ProtuStrankaListNazivFormatedOIB_1">
      <item>DALMATINSKI SOKOL d.o.o. za trgovinu, OIB 27226925268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DALMATINSKI SOKOL d.o.o. za trgovinu</izvorni_sadrzaj>
    <derivirana_varijabla naziv="DomainObject.Predmet.ProtustrankaIDrugi_1">DALMATINSKI SOKOL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DALMATINSKI SOKOL d.o.o. za trgovinu, OIB 27226925268, Prilaz Tvornici 21, 22000 Šibenik</izvorni_sadrzaj>
    <derivirana_varijabla naziv="DomainObject.Predmet.ProtustrankaIDrugiAdressOIB_1">DALMATINSKI SOKOL d.o.o. za trgovinu, OIB 27226925268, Prilaz Tvornici 21,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DALMATINSKI SOKOL d.o.o. za trgovinu</item>
    </izvorni_sadrzaj>
    <derivirana_varijabla naziv="DomainObject.Predmet.SudioniciListNaziv_1">
      <item>FINA - Podružnica Šibenik</item>
      <item>DALMATINSKI SOKOL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DALMATINSKI SOKOL d.o.o. za trgovinu, OIB 27226925268, Prilaz Tvornici 21,22000 Šibenik</item>
    </izvorni_sadrzaj>
    <derivirana_varijabla naziv="DomainObject.Predmet.SudioniciListAdressOIB_1">
      <item>FINA - Podružnica Šibenik, OIB 85821130368, Perivoj L. Marune 1,22000 Šibenik</item>
      <item>DALMATINSKI SOKOL d.o.o. za trgovinu, OIB 27226925268, Prilaz Tvornici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27226925268</item>
    </izvorni_sadrzaj>
    <derivirana_varijabla naziv="DomainObject.Predmet.SudioniciListNazivOIB_1">
      <item>, OIB 85821130368</item>
      <item>, OIB 27226925268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2585</properties:Characters>
  <properties:Lines>91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2016-02-23T10:55:00Z</dcterms:created>
  <dc:creator>Marina Gulin</dc:creator>
  <cp:lastModifiedBy>Marina Gulin</cp:lastModifiedBy>
  <cp:lastPrinted>2016-02-17T13:20:00Z</cp:lastPrinted>
  <dcterms:modified xmlns:xsi="http://www.w3.org/2001/XMLSchema-instance" xsi:type="dcterms:W3CDTF">2016-02-23T10:59:00Z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