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b6c4" w14:paraId="4a4b6c4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867E7">
        <w:t>48 – St-6578/16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6759DD">
        <w:t>15</w:t>
      </w:r>
      <w:r w:rsidR="00A25E5B">
        <w:t>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410963">
        <w:t xml:space="preserve">TERRA </w:t>
      </w:r>
      <w:r w:rsidR="00E7263E">
        <w:t>FIRMA d.d</w:t>
      </w:r>
      <w:r w:rsidR="00410963">
        <w:t xml:space="preserve">. Zagreb, Budmanijeva 3, OIB: </w:t>
      </w:r>
      <w:r w:rsidR="00E7263E">
        <w:t>22198253360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40472C">
        <w:t xml:space="preserve">25409 k.o. Grad Zagreb, z.k.č.br. 2502/18 koja čini ZK tijelo II </w:t>
      </w:r>
      <w:r w:rsidR="00E7263E">
        <w:t>– 73</w:t>
      </w:r>
      <w:r w:rsidR="0040472C">
        <w:t xml:space="preserve">. Suvlasnički dio: </w:t>
      </w:r>
      <w:r w:rsidR="003E3CD9">
        <w:t>0,59/100 ETAŽNO VL</w:t>
      </w:r>
      <w:r w:rsidR="002510C9">
        <w:t>ASNIŠTVO</w:t>
      </w:r>
      <w:r w:rsidR="00E7263E">
        <w:t xml:space="preserve"> (E-73</w:t>
      </w:r>
      <w:r w:rsidR="003E3CD9">
        <w:t xml:space="preserve">), garaža oznake </w:t>
      </w:r>
      <w:r w:rsidR="00E7263E">
        <w:t>78</w:t>
      </w:r>
      <w:r w:rsidR="0040472C">
        <w:t xml:space="preserve"> na ni</w:t>
      </w:r>
      <w:r w:rsidR="00E7263E">
        <w:t>vou (-2) objekta, površine 18,21</w:t>
      </w:r>
      <w:r w:rsidR="0040472C">
        <w:t xml:space="preserve"> m2, na lokaciji Zagreb, Jurkovićeva ulica, u vlasništvu dužnik 1/1 dijela.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3E3CD9" w:rsidRPr="003E3CD9">
        <w:t xml:space="preserve"> </w:t>
      </w:r>
      <w:r w:rsidR="005E0D65">
        <w:t xml:space="preserve">TERRA FIRMA d.d. Zagreb, Budmanijeva 3, OIB: 22198253360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2765B">
        <w:t>144</w:t>
      </w:r>
      <w:r w:rsidR="005E0D65">
        <w:t>290</w:t>
      </w:r>
      <w:r w:rsidR="00E13773">
        <w:t xml:space="preserve"> i P2: </w:t>
      </w:r>
      <w:r w:rsidR="005E0D65">
        <w:t>80098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FA621E">
        <w:t>57.200,00</w:t>
      </w:r>
      <w:r w:rsidR="00317031">
        <w:t xml:space="preserve">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65C72" w:rsidP="00FA5ABB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 xml:space="preserve">brisanje zabilježbe upisanog rješenja o </w:t>
      </w:r>
      <w:r w:rsidR="009877FF">
        <w:t>otvaranju stečajnog postupka</w:t>
      </w:r>
      <w:r w:rsidR="00FC0888">
        <w:t xml:space="preserve"> pod brojem Z-</w:t>
      </w:r>
      <w:r w:rsidR="009877FF">
        <w:t>29743/17</w:t>
      </w:r>
      <w:r w:rsidR="009F4F88">
        <w:t xml:space="preserve"> od </w:t>
      </w:r>
      <w:r w:rsidR="009877FF">
        <w:t xml:space="preserve">1. lipnja 2017. </w:t>
      </w:r>
      <w:r w:rsidR="001A240C">
        <w:t xml:space="preserve"> godine, </w:t>
      </w:r>
      <w:r w:rsidRPr="008E7B11">
        <w:t xml:space="preserve"> </w:t>
      </w:r>
    </w:p>
    <w:p w:rsidRDefault="009877FF" w:rsidP="00E65C72" w:rsidR="009877FF">
      <w:pPr>
        <w:ind w:firstLine="360"/>
        <w:jc w:val="both"/>
      </w:pPr>
      <w:r>
        <w:t xml:space="preserve">- </w:t>
      </w:r>
      <w:r w:rsidRPr="008E7B11">
        <w:t xml:space="preserve">brisanje zabilježbe upisanog rješenja o </w:t>
      </w:r>
      <w:r>
        <w:t>proda</w:t>
      </w:r>
      <w:r w:rsidR="005E0D65">
        <w:t>ji nekretnine pod brojem Z-38928</w:t>
      </w:r>
      <w:r>
        <w:t xml:space="preserve">/18 od </w:t>
      </w:r>
      <w:r w:rsidR="00B4374D">
        <w:t xml:space="preserve">12. srpnja </w:t>
      </w:r>
      <w:r>
        <w:t xml:space="preserve">2018.  godine, </w:t>
      </w:r>
      <w:r w:rsidRPr="008E7B11">
        <w:t xml:space="preserve"> </w:t>
      </w:r>
    </w:p>
    <w:p w:rsidRDefault="00733B3E" w:rsidP="00666ED4" w:rsidR="001B5AF9">
      <w:pPr>
        <w:ind w:firstLine="360"/>
        <w:jc w:val="both"/>
      </w:pPr>
      <w:r>
        <w:t xml:space="preserve">- </w:t>
      </w:r>
      <w:r w:rsidRPr="00666ED4">
        <w:t xml:space="preserve">založno pravo u korist 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7E3DDB"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="00FB1827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OIB: 13667298928, </w:t>
      </w:r>
      <w:r w:rsidR="003C48F0" w:rsidRPr="00666ED4">
        <w:t>pod brojem Z-</w:t>
      </w:r>
      <w:r w:rsidR="00666ED4" w:rsidRPr="00666ED4">
        <w:t>33179/17</w:t>
      </w:r>
      <w:r w:rsidR="001B5AF9" w:rsidRPr="00666ED4">
        <w:t xml:space="preserve"> od </w:t>
      </w:r>
      <w:r w:rsidR="00666ED4" w:rsidRPr="00666ED4">
        <w:t>19. lipnja 2017</w:t>
      </w:r>
      <w:r w:rsidR="001B5AF9" w:rsidRPr="00666ED4">
        <w:t>.g.,</w:t>
      </w:r>
      <w:r w:rsidR="001B5AF9">
        <w:t xml:space="preserve"> </w:t>
      </w:r>
    </w:p>
    <w:p w:rsidRDefault="00FB1827" w:rsidP="00666ED4" w:rsidR="00FB1827">
      <w:pPr>
        <w:ind w:firstLine="360"/>
        <w:jc w:val="both"/>
      </w:pPr>
      <w:r>
        <w:t xml:space="preserve">- </w:t>
      </w:r>
      <w:r w:rsidR="007E3DDB">
        <w:t xml:space="preserve">  zabilježba</w:t>
      </w:r>
      <w:r>
        <w:t xml:space="preserve"> pod brojem Z-19009/10 od 14. travnja 2010. godine, </w:t>
      </w:r>
    </w:p>
    <w:p w:rsidRDefault="007E3DDB" w:rsidP="001B5AF9" w:rsidR="003F37AF">
      <w:pPr>
        <w:ind w:firstLine="360"/>
        <w:jc w:val="both"/>
      </w:pPr>
      <w:r>
        <w:t xml:space="preserve">- </w:t>
      </w:r>
      <w:r w:rsidR="003F37AF">
        <w:t xml:space="preserve">založno pravo u korist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>OIB: 13667298928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 </w:t>
      </w:r>
      <w:r w:rsidR="003F37AF">
        <w:t>pod brojem Z-</w:t>
      </w:r>
      <w:r w:rsidR="00554609">
        <w:t>20091/13</w:t>
      </w:r>
      <w:r w:rsidR="003F37AF">
        <w:t xml:space="preserve"> od </w:t>
      </w:r>
      <w:r w:rsidR="00554609">
        <w:t>23. travnja 2013</w:t>
      </w:r>
      <w:r w:rsidR="003F37AF">
        <w:t>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>Općinskom</w:t>
      </w:r>
      <w:r w:rsidR="00AF3432">
        <w:t xml:space="preserve"> građanskom </w:t>
      </w:r>
      <w:r w:rsidR="00DD7D39">
        <w:t xml:space="preserve"> </w:t>
      </w:r>
      <w:r w:rsidR="009923B0">
        <w:t>sudu u Zagrebu</w:t>
      </w:r>
      <w:r w:rsidR="00C503F3">
        <w:t xml:space="preserve">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>Općinskom</w:t>
      </w:r>
      <w:r w:rsidR="00AF3432">
        <w:t xml:space="preserve"> građanskom </w:t>
      </w:r>
      <w:r w:rsidR="00F02342">
        <w:t xml:space="preserve"> sudu u Z</w:t>
      </w:r>
      <w:r w:rsidR="00DD7D39">
        <w:t xml:space="preserve">agrebu, zemljišnoknjižni odjel </w:t>
      </w:r>
      <w:r w:rsidRPr="008E7B11">
        <w:t>u zemljišnim knjigama zabilježiti dosudu nekretnina navedenih u točci I ovog rješenja.</w:t>
      </w:r>
    </w:p>
    <w:p w:rsidRDefault="00AF3432" w:rsidP="004E0776" w:rsidR="00AF3432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AF3432">
        <w:t xml:space="preserve">28. lipnja </w:t>
      </w:r>
      <w:r w:rsidR="00695EDA">
        <w:t>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261A0E">
        <w:t xml:space="preserve">23. srpnja </w:t>
      </w:r>
      <w:r w:rsidR="00AC08F1">
        <w:t>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65C0F">
        <w:t xml:space="preserve">3. svibnja </w:t>
      </w:r>
      <w:r w:rsidR="00D1078E">
        <w:t>2019. godine</w:t>
      </w:r>
      <w:r w:rsidR="00936C8A">
        <w:t xml:space="preserve"> na </w:t>
      </w:r>
      <w:r w:rsidR="00565C0F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590FD1">
        <w:t>71</w:t>
      </w:r>
      <w:r w:rsidR="000F133E">
        <w:t>.500,00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076DE6" w:rsidRPr="00076DE6">
        <w:t xml:space="preserve"> </w:t>
      </w:r>
      <w:r w:rsidR="00590FD1">
        <w:t>TERRA FIRMA d.d. Zagreb, Budmanijeva 3, OIB: 22198253360</w:t>
      </w:r>
      <w:r w:rsidR="00DE1961">
        <w:t>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6759DD">
        <w:t>15</w:t>
      </w:r>
      <w:r w:rsidR="00C82FB7">
        <w:t>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3C57F1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55033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  <w:rPr>
          <w:sz w:val="20"/>
          <w:szCs w:val="20"/>
        </w:rPr>
      </w:pPr>
    </w:p>
    <w:p w:rsidRDefault="003C57F1" w:rsidR="003C57F1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Za točnost otpravka-ovl. službenik</w:t>
      </w:r>
    </w:p>
    <w:p w:rsidRDefault="003C57F1" w:rsidR="003C57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3C57F1" w:rsidP="0007340C" w:rsidR="003C57F1">
      <w:pPr>
        <w:jc w:val="both"/>
      </w:pPr>
    </w:p>
    <w:sectPr w:rsidSect="00A25E5B" w:rsidR="003C57F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7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76DE6"/>
    <w:rsid w:val="0008428F"/>
    <w:rsid w:val="00096615"/>
    <w:rsid w:val="000B118B"/>
    <w:rsid w:val="000B449F"/>
    <w:rsid w:val="000C44C8"/>
    <w:rsid w:val="000C64E0"/>
    <w:rsid w:val="000D433A"/>
    <w:rsid w:val="000E5CF0"/>
    <w:rsid w:val="000E6949"/>
    <w:rsid w:val="000F00A7"/>
    <w:rsid w:val="000F0F74"/>
    <w:rsid w:val="000F133E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10C9"/>
    <w:rsid w:val="00253F68"/>
    <w:rsid w:val="00260BB0"/>
    <w:rsid w:val="00261A0E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2ED"/>
    <w:rsid w:val="002F15B8"/>
    <w:rsid w:val="002F15D9"/>
    <w:rsid w:val="002F3C6E"/>
    <w:rsid w:val="00314D53"/>
    <w:rsid w:val="00316D33"/>
    <w:rsid w:val="00317031"/>
    <w:rsid w:val="00331302"/>
    <w:rsid w:val="00333139"/>
    <w:rsid w:val="00333E8E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C48F0"/>
    <w:rsid w:val="003C57F1"/>
    <w:rsid w:val="003E0289"/>
    <w:rsid w:val="003E3CD9"/>
    <w:rsid w:val="003F2A8C"/>
    <w:rsid w:val="003F37AF"/>
    <w:rsid w:val="00400B55"/>
    <w:rsid w:val="0040472C"/>
    <w:rsid w:val="00410963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033A"/>
    <w:rsid w:val="00554211"/>
    <w:rsid w:val="00554609"/>
    <w:rsid w:val="00560FE4"/>
    <w:rsid w:val="00563B94"/>
    <w:rsid w:val="00565C0F"/>
    <w:rsid w:val="00572E2E"/>
    <w:rsid w:val="0058023A"/>
    <w:rsid w:val="00583549"/>
    <w:rsid w:val="00590FD1"/>
    <w:rsid w:val="00592CB5"/>
    <w:rsid w:val="005A07DD"/>
    <w:rsid w:val="005C23D5"/>
    <w:rsid w:val="005D29CA"/>
    <w:rsid w:val="005D2D95"/>
    <w:rsid w:val="005E0D6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66ED4"/>
    <w:rsid w:val="006759DD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77C4"/>
    <w:rsid w:val="00700470"/>
    <w:rsid w:val="007025E0"/>
    <w:rsid w:val="007102B9"/>
    <w:rsid w:val="00716272"/>
    <w:rsid w:val="00727296"/>
    <w:rsid w:val="00730491"/>
    <w:rsid w:val="00733B3E"/>
    <w:rsid w:val="00756C5F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7E3DDB"/>
    <w:rsid w:val="00806656"/>
    <w:rsid w:val="008100F9"/>
    <w:rsid w:val="00812721"/>
    <w:rsid w:val="008230E3"/>
    <w:rsid w:val="0082765B"/>
    <w:rsid w:val="00830E98"/>
    <w:rsid w:val="00833CCA"/>
    <w:rsid w:val="00842B8E"/>
    <w:rsid w:val="00873EAF"/>
    <w:rsid w:val="008746FE"/>
    <w:rsid w:val="0087771C"/>
    <w:rsid w:val="0088540A"/>
    <w:rsid w:val="00886469"/>
    <w:rsid w:val="00887430"/>
    <w:rsid w:val="0089370E"/>
    <w:rsid w:val="00895FA0"/>
    <w:rsid w:val="008A01F9"/>
    <w:rsid w:val="008A087F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766B1"/>
    <w:rsid w:val="0098340F"/>
    <w:rsid w:val="00985E77"/>
    <w:rsid w:val="00986363"/>
    <w:rsid w:val="009867E7"/>
    <w:rsid w:val="009877FF"/>
    <w:rsid w:val="009923B0"/>
    <w:rsid w:val="00992A1E"/>
    <w:rsid w:val="0099546C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33FC8"/>
    <w:rsid w:val="00A41DE5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28C7"/>
    <w:rsid w:val="00AF2EA5"/>
    <w:rsid w:val="00AF3432"/>
    <w:rsid w:val="00AF38F3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374D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4376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2D01"/>
    <w:rsid w:val="00D26446"/>
    <w:rsid w:val="00D27E4F"/>
    <w:rsid w:val="00D45B56"/>
    <w:rsid w:val="00D45FC2"/>
    <w:rsid w:val="00D5449D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1961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5C72"/>
    <w:rsid w:val="00E66974"/>
    <w:rsid w:val="00E7263E"/>
    <w:rsid w:val="00E737C0"/>
    <w:rsid w:val="00E75124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66CB9"/>
    <w:rsid w:val="00F7770B"/>
    <w:rsid w:val="00F82CEF"/>
    <w:rsid w:val="00F86E5D"/>
    <w:rsid w:val="00F8772A"/>
    <w:rsid w:val="00F92F05"/>
    <w:rsid w:val="00FA15E9"/>
    <w:rsid w:val="00FA305C"/>
    <w:rsid w:val="00FA5ABB"/>
    <w:rsid w:val="00FA621E"/>
    <w:rsid w:val="00FA7913"/>
    <w:rsid w:val="00FA7D65"/>
    <w:rsid w:val="00FB1827"/>
    <w:rsid w:val="00FB7777"/>
    <w:rsid w:val="00FC0888"/>
    <w:rsid w:val="00FC10F8"/>
    <w:rsid w:val="00FD6C05"/>
    <w:rsid w:val="00FE1098"/>
    <w:rsid w:val="00FE2F1D"/>
    <w:rsid w:val="00FE5E0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666ED4"/>
    <w:rPr>
      <w:rFonts w:hAnsi="TimesNewRomanPS-BoldMT" w:ascii="TimesNewRomanPS-BoldMT" w:hint="default"/>
      <w:b/>
      <w:bCs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C5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7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7F1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7F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7F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666ED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C5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7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7F1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7F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7F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St-6578/2016-677</izvorni_sadrzaj>
    <derivirana_varijabla naziv="DomainObject.PredzadnjaOdlukaIzPredmeta.Oznaka_1">St-6578/2016-677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805</properties:Words>
  <properties:Characters>4281</properties:Characters>
  <properties:Lines>91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2019-05-14T08:57:00Z</dcterms:created>
  <dc:creator>BISERKA CALIC</dc:creator>
  <cp:lastModifiedBy>Vinka Mihalinčić</cp:lastModifiedBy>
  <cp:lastPrinted>2019-03-12T08:51:00Z</cp:lastPrinted>
  <dcterms:modified xmlns:xsi="http://www.w3.org/2001/XMLSchema-instance" xsi:type="dcterms:W3CDTF">2019-05-16T08:05:00Z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TERRA FIRMA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