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87d9" w14:paraId="15487d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C3557">
        <w:rPr>
          <w:lang w:val="hr-HR"/>
        </w:rPr>
        <w:t>St-740/15-3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692EBB">
        <w:t xml:space="preserve">MAPLAST d.o.o., OIB: </w:t>
      </w:r>
      <w:r w:rsidR="00692EBB" w:rsidRPr="00735E9E">
        <w:t>83845798916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692EBB">
        <w:t>sjedištem u Vladimira Nazora 26 a, 40000 Čakovec</w:t>
      </w:r>
      <w:r w:rsidR="0082762B">
        <w:t xml:space="preserve">, </w:t>
      </w:r>
      <w:r w:rsidR="002C5CA3">
        <w:t xml:space="preserve">dana </w:t>
      </w:r>
      <w:r w:rsidR="001E4957">
        <w:t>15</w:t>
      </w:r>
      <w:r w:rsidR="00025B63">
        <w:t>.</w:t>
      </w:r>
      <w:r w:rsidR="00920620">
        <w:t xml:space="preserve"> </w:t>
      </w:r>
      <w:r w:rsidR="002D1612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5E5F67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692EBB">
        <w:t>MAPLAST d.o.o., OIB: 83845798916 sa sjedištem u Vladimira Nazora 26 a, 40000 Čakovec</w:t>
      </w:r>
      <w:r w:rsidR="00692EBB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B522CD">
        <w:rPr>
          <w:lang w:val="hr-HR"/>
        </w:rPr>
        <w:t>4. studenog</w:t>
      </w:r>
      <w:r w:rsidR="00E66FC5">
        <w:rPr>
          <w:lang w:val="hr-HR"/>
        </w:rPr>
        <w:t xml:space="preserve">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692EBB">
        <w:rPr>
          <w:lang w:val="hr-HR"/>
        </w:rPr>
        <w:t xml:space="preserve">83.169,26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735E9E">
        <w:t xml:space="preserve"> </w:t>
      </w:r>
      <w:r w:rsidR="00692EBB">
        <w:t>MAPLAST d.o.o., OIB: 83845798916 sa sjedištem u Vladimira Nazora 26 a,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692EBB">
        <w:rPr>
          <w:lang w:val="hr-HR"/>
        </w:rPr>
        <w:t xml:space="preserve"> ovome sudu dana 06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692EBB">
        <w:t>MAPLAST d.o.o., OIB: 83845798916 sa sjedištem u Vladimira Nazora 26 a, 40000 Čakovec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692EBB">
        <w:rPr>
          <w:lang w:val="hr-HR"/>
        </w:rPr>
        <w:t>4. studenog</w:t>
      </w:r>
      <w:r w:rsidR="00E66FC5">
        <w:rPr>
          <w:lang w:val="hr-HR"/>
        </w:rPr>
        <w:t xml:space="preserve">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692EBB">
        <w:rPr>
          <w:lang w:val="hr-HR"/>
        </w:rPr>
        <w:t>83.169,26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1</w:t>
      </w:r>
      <w:r w:rsidR="001E4957">
        <w:rPr>
          <w:lang w:val="hr-HR"/>
        </w:rPr>
        <w:t>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2D1612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735E9E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CC2" w:rsidP="007F64E0" w:rsidR="00F06CC2">
      <w:r>
        <w:separator/>
      </w:r>
    </w:p>
  </w:endnote>
  <w:endnote w:id="0" w:type="continuationSeparator">
    <w:p w:rsidRDefault="00F06CC2" w:rsidP="007F64E0" w:rsidR="00F06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CC2" w:rsidP="007F64E0" w:rsidR="00F06CC2">
      <w:r>
        <w:separator/>
      </w:r>
    </w:p>
  </w:footnote>
  <w:footnote w:id="0" w:type="continuationSeparator">
    <w:p w:rsidRDefault="00F06CC2" w:rsidP="007F64E0" w:rsidR="00F06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C3557">
      <w:rPr>
        <w:lang w:val="hr-HR"/>
      </w:rPr>
      <w:t>St-740/15-3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2B11" w:rsidRPr="00A62B1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4957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612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52BFC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5F6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2EBB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5E9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3557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2B11"/>
    <w:rsid w:val="00A708EE"/>
    <w:rsid w:val="00A71789"/>
    <w:rsid w:val="00A76D1C"/>
    <w:rsid w:val="00A803FB"/>
    <w:rsid w:val="00A828ED"/>
    <w:rsid w:val="00A913EC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5973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22CD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3188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DE7D4D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06CC2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2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2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MAPLAST društvo s ograničenom odgovornošću za proizvodnju, trgovinu i usluge</izvorni_sadrzaj>
    <derivirana_varijabla naziv="DomainObject.Predmet.ProtustrankaFormated_1">  MAPLAST društvo s ograničenom odgovornošću za proizvodnju, trgovinu i usluge</derivirana_varijabla>
  </DomainObject.Predmet.ProtustrankaFormated>
  <DomainObject.Predmet.ProtustrankaFormatedOIB>
    <izvorni_sadrzaj>  MAPLAST društvo s ograničenom odgovornošću za proizvodnju, trgovinu i usluge, OIB 83845798916</izvorni_sadrzaj>
    <derivirana_varijabla naziv="DomainObject.Predmet.ProtustrankaFormatedOIB_1">  MAPLAST društvo s ograničenom odgovornošću za proizvodnju, trgovinu i usluge, OIB 83845798916</derivirana_varijabla>
  </DomainObject.Predmet.ProtustrankaFormatedOIB>
  <DomainObject.Predmet.ProtustrankaFormatedWithAdress>
    <izvorni_sadrzaj> MAPLAST društvo s ograničenom odgovornošću za proizvodnju, trgovinu i usluge, Vladimira Nazora 26/a, 40000 Čakovec</izvorni_sadrzaj>
    <derivirana_varijabla naziv="DomainObject.Predmet.ProtustrankaFormatedWithAdress_1"> MAPLAST društvo s ograničenom odgovornošću za proizvodnju, trgovinu i usluge, Vladimira Nazora 26/a, 40000 Čakovec</derivirana_varijabla>
  </DomainObject.Predmet.ProtustrankaFormatedWithAdress>
  <DomainObject.Predmet.ProtustrankaFormatedWithAdressOIB>
    <izvorni_sadrzaj> MAPLAST društvo s ograničenom odgovornošću za proizvodnju, trgovinu i usluge, OIB 83845798916, Vladimira Nazora 26/a, 40000 Čakovec</izvorni_sadrzaj>
    <derivirana_varijabla naziv="DomainObject.Predmet.ProtustrankaFormatedWithAdressOIB_1"> MAPLAST društvo s ograničenom odgovornošću za proizvodnju, trgovinu i usluge, OIB 83845798916, Vladimira Nazora 26/a, 40000 Čakovec</derivirana_varijabla>
  </DomainObject.Predmet.ProtustrankaFormatedWithAdressOIB>
  <DomainObject.Predmet.ProtustrankaWithAdress>
    <izvorni_sadrzaj>MAPLAST društvo s ograničenom odgovornošću za proizvodnju, trgovinu i usluge Vladimira Nazora 26/a, 40000 Čakovec</izvorni_sadrzaj>
    <derivirana_varijabla naziv="DomainObject.Predmet.ProtustrankaWithAdress_1">MAPLAST društvo s ograničenom odgovornošću za proizvodnju, trgovinu i usluge Vladimira Nazora 26/a, 40000 Čakovec</derivirana_varijabla>
  </DomainObject.Predmet.ProtustrankaWithAdress>
  <DomainObject.Predmet.ProtustrankaWithAdressOIB>
    <izvorni_sadrzaj>MAPLAST društvo s ograničenom odgovornošću za proizvodnju, trgovinu i usluge, OIB 83845798916, Vladimira Nazora 26/a, 40000 Čakovec</izvorni_sadrzaj>
    <derivirana_varijabla naziv="DomainObject.Predmet.ProtustrankaWithAdressOIB_1">MAPLAST društvo s ograničenom odgovornošću za proizvodnju, trgovinu i usluge, OIB 83845798916, Vladimira Nazora 26/a, 40000 Čakovec</derivirana_varijabla>
  </DomainObject.Predmet.ProtustrankaWithAdressOIB>
  <DomainObject.Predmet.ProtustrankaNazivFormated>
    <izvorni_sadrzaj>MAPLAST društvo s ograničenom odgovornošću za proizvodnju, trgovinu i usluge</izvorni_sadrzaj>
    <derivirana_varijabla naziv="DomainObject.Predmet.ProtustrankaNazivFormated_1">MAPLAST društvo s ograničenom odgovornošću za proizvodnju, trgovinu i usluge</derivirana_varijabla>
  </DomainObject.Predmet.ProtustrankaNazivFormated>
  <DomainObject.Predmet.ProtustrankaNazivFormatedOIB>
    <izvorni_sadrzaj>MAPLAST društvo s ograničenom odgovornošću za proizvodnju, trgovinu i usluge, OIB 83845798916</izvorni_sadrzaj>
    <derivirana_varijabla naziv="DomainObject.Predmet.ProtustrankaNazivFormatedOIB_1">MAPLAST društvo s ograničenom odgovornošću za proizvodnju, trgovinu i usluge, OIB 83845798916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83169.26</izvorni_sadrzaj>
    <derivirana_varijabla naziv="DomainObject.Predmet.TrenutnaVrijednost_1">83169.26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MAPLAST društvo s ograničenom odgovornošću za proizvodnju, trgovinu i usluge</item>
    </izvorni_sadrzaj>
    <derivirana_varijabla naziv="DomainObject.Predmet.ProtuStrankaListFormated_1">
      <item>MAPLAST društvo s ograničenom odgovornošću za proizvodnju, trgovinu i usluge</item>
    </derivirana_varijabla>
  </DomainObject.Predmet.ProtuStrankaListFormated>
  <DomainObject.Predmet.ProtuStrankaListFormatedOIB>
    <izvorni_sadrzaj>
      <item>MAPLAST društvo s ograničenom odgovornošću za proizvodnju, trgovinu i usluge, OIB 83845798916</item>
    </izvorni_sadrzaj>
    <derivirana_varijabla naziv="DomainObject.Predmet.ProtuStrankaListFormatedOIB_1">
      <item>MAPLAST društvo s ograničenom odgovornošću za proizvodnju, trgovinu i usluge, OIB 83845798916</item>
    </derivirana_varijabla>
  </DomainObject.Predmet.ProtuStrankaListFormatedOIB>
  <DomainObject.Predmet.ProtuStrankaListFormatedWithAdress>
    <izvorni_sadrzaj>
      <item>MAPLAST društvo s ograničenom odgovornošću za proizvodnju, trgovinu i usluge, Vladimira Nazora 26/a, 40000 Čakovec</item>
    </izvorni_sadrzaj>
    <derivirana_varijabla naziv="DomainObject.Predmet.ProtuStrankaListFormatedWithAdress_1">
      <item>MAPLAST društvo s ograničenom odgovornošću za proizvodnju, trgovinu i usluge, Vladimira Nazora 26/a, 40000 Čakovec</item>
    </derivirana_varijabla>
  </DomainObject.Predmet.ProtuStrankaListFormatedWithAdress>
  <DomainObject.Predmet.ProtuStrankaListFormatedWithAdressOIB>
    <izvorni_sadrzaj>
      <item>MAPLAST društvo s ograničenom odgovornošću za proizvodnju, trgovinu i usluge, OIB 83845798916, Vladimira Nazora 26/a, 40000 Čakovec</item>
    </izvorni_sadrzaj>
    <derivirana_varijabla naziv="DomainObject.Predmet.ProtuStrankaListFormatedWithAdressOIB_1">
      <item>MAPLAST društvo s ograničenom odgovornošću za proizvodnju, trgovinu i usluge, OIB 83845798916, Vladimira Nazora 26/a, 40000 Čakovec</item>
    </derivirana_varijabla>
  </DomainObject.Predmet.ProtuStrankaListFormatedWithAdressOIB>
  <DomainObject.Predmet.ProtuStrankaListNazivFormated>
    <izvorni_sadrzaj>
      <item>MAPLAST društvo s ograničenom odgovornošću za proizvodnju, trgovinu i usluge</item>
    </izvorni_sadrzaj>
    <derivirana_varijabla naziv="DomainObject.Predmet.ProtuStrankaListNazivFormated_1">
      <item>MAPLAST društvo s ograničenom odgovornošću za proizvodnju, trgovinu i usluge</item>
    </derivirana_varijabla>
  </DomainObject.Predmet.ProtuStrankaListNazivFormated>
  <DomainObject.Predmet.ProtuStrankaListNazivFormatedOIB>
    <izvorni_sadrzaj>
      <item>MAPLAST društvo s ograničenom odgovornošću za proizvodnju, trgovinu i usluge, OIB 83845798916</item>
    </izvorni_sadrzaj>
    <derivirana_varijabla naziv="DomainObject.Predmet.ProtuStrankaListNazivFormatedOIB_1">
      <item>MAPLAST društvo s ograničenom odgovornošću za proizvodnju, trgovinu i usluge, OIB 83845798916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MAPLAST društvo s ograničenom odgovornošću za proizvodnju, trgovinu i usluge</izvorni_sadrzaj>
    <derivirana_varijabla naziv="DomainObject.Predmet.ProtustrankaIDrugi_1">MAPLAST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MAPLAST društvo s ograničenom odgovornošću za proizvodnju, trgovinu i usluge, OIB 83845798916, Vladimira Nazora 26/a, 40000 Čakovec</izvorni_sadrzaj>
    <derivirana_varijabla naziv="DomainObject.Predmet.ProtustrankaIDrugiAdressOIB_1">MAPLAST društvo s ograničenom odgovornošću za proizvodnju, trgovinu i usluge, OIB 83845798916,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MAPLAST društvo s ograničenom odgovornošću za proizvodnju, trgovinu i usluge</item>
      <item>Sudski registar</item>
    </izvorni_sadrzaj>
    <derivirana_varijabla naziv="DomainObject.Predmet.SudioniciListNaziv_1">
      <item>Financijska agencija</item>
      <item>MAPLAST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MAPLAST društvo s ograničenom odgovornošću za proizvodnju, trgovinu i usluge, OIB 83845798916, Vladimira Nazora 26/a,40000 Čakovec</item>
      <item>Sudski registar</item>
    </izvorni_sadrzaj>
    <derivirana_varijabla naziv="DomainObject.Predmet.SudioniciListAdressOIB_1">
      <item>Financijska agencija, OIB 85821130368, A. Cesarca 2,42000 Varaždin</item>
      <item>MAPLAST društvo s ograničenom odgovornošću za proizvodnju, trgovinu i usluge, OIB 83845798916, Vladimira Nazora 26/a,40000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83845798916</item>
      <item>, OIB null</item>
    </izvorni_sadrzaj>
    <derivirana_varijabla naziv="DomainObject.Predmet.SudioniciListNazivOIB_1">
      <item>, OIB 85821130368</item>
      <item>, OIB 83845798916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C084B-8644-41DD-9EE5-7AAA2999C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2303</properties:Characters>
  <properties:Lines>66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2016-02-01T09:19:00Z</dcterms:created>
  <dc:creator>user</dc:creator>
  <cp:lastModifiedBy>Maja Marčec</cp:lastModifiedBy>
  <cp:lastPrinted>2016-03-15T07:26:00Z</cp:lastPrinted>
  <dcterms:modified xmlns:xsi="http://www.w3.org/2001/XMLSchema-instance" xsi:type="dcterms:W3CDTF">2016-03-15T07:28:00Z</dcterms:modified>
  <cp:revision>15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