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61107" w14:paraId="5761107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C21A10">
        <w:t>St-7079</w:t>
      </w:r>
      <w:r w:rsidR="00077E25">
        <w:t>/2016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C21A10" w:rsidP="00912715" w:rsidR="00912715">
      <w:pPr>
        <w:jc w:val="both"/>
      </w:pPr>
      <w:r w:rsidRPr="00C21A10">
        <w:t>Trgovački sud u Zagrebu, po sucu Maji Jurovicki, u stečajnom postupku u povodu prijedloga predlagatelja FINANCIJSKE AGENCIJE, Zagreb, Ulica grada Vukovara 70, OIB: 85821130368, za otvaranje stečajnog postupka nad dužnikom RED EXPRESS j.d.o.o. OIB: 17281377792, Zagreb, Siget 8</w:t>
      </w:r>
      <w:r>
        <w:t xml:space="preserve">, </w:t>
      </w:r>
      <w:r w:rsidR="00721B17" w:rsidRPr="00721B17">
        <w:t xml:space="preserve">dana </w:t>
      </w:r>
      <w:r w:rsidR="00721B17">
        <w:t>1</w:t>
      </w:r>
      <w:r w:rsidR="008E4BB4">
        <w:t>2</w:t>
      </w:r>
      <w:r w:rsidR="00EE6609" w:rsidRPr="00EE6609">
        <w:t>. srpnja 2018.</w:t>
      </w:r>
    </w:p>
    <w:p w:rsidRDefault="00EE6609" w:rsidP="00912715" w:rsidR="00EE6609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8F1A6D">
      <w:pPr>
        <w:jc w:val="both"/>
      </w:pPr>
      <w:r>
        <w:t xml:space="preserve">I    </w:t>
      </w:r>
      <w:r w:rsidR="00DB441F">
        <w:t xml:space="preserve">Otvara se stečajni postupak nad dužnikom </w:t>
      </w:r>
      <w:r w:rsidR="008F1A6D" w:rsidRPr="008F1A6D">
        <w:t>RED EXPRESS j.d.o.o. OIB: 17281377792, Zagreb, Siget 8</w:t>
      </w:r>
      <w:r w:rsidR="008F1A6D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8E4BB4">
        <w:t xml:space="preserve"> 12. srpnja 2018. 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9D34AB" w:rsidR="00511E34">
      <w:pPr>
        <w:jc w:val="both"/>
      </w:pPr>
      <w:r>
        <w:t xml:space="preserve">II </w:t>
      </w:r>
      <w:r w:rsidR="00AA78A7">
        <w:t xml:space="preserve">  </w:t>
      </w:r>
      <w:r>
        <w:t>Za stečajnog upravitelja imenuje se</w:t>
      </w:r>
      <w:r w:rsidR="001B73F3">
        <w:t xml:space="preserve"> </w:t>
      </w:r>
      <w:r w:rsidR="00D34BFF">
        <w:t xml:space="preserve">Branka Božić </w:t>
      </w:r>
      <w:r w:rsidR="00F47B5B">
        <w:t xml:space="preserve">OIB: </w:t>
      </w:r>
      <w:r w:rsidR="00D34BFF">
        <w:t>50835813248 iz Zagreba, Mirka Deanovića 11.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E54DF3">
      <w:pPr>
        <w:jc w:val="both"/>
      </w:pPr>
      <w:r>
        <w:t xml:space="preserve">III Zaključuje se stečajni postupak nad dužnikom </w:t>
      </w:r>
      <w:r w:rsidR="008F1A6D" w:rsidRPr="008F1A6D">
        <w:t>RED EXPRESS j.d.o.o. OIB: 17281377792, Zagreb, Siget 8</w:t>
      </w:r>
      <w:r w:rsidR="008F1A6D">
        <w:t>.</w:t>
      </w:r>
    </w:p>
    <w:p w:rsidRDefault="008F1A6D" w:rsidP="00152F9B" w:rsidR="008F1A6D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BE3247" w:rsidRPr="00BE3247">
        <w:t xml:space="preserve"> </w:t>
      </w:r>
      <w:r w:rsidR="008F1A6D" w:rsidRPr="008F1A6D">
        <w:t>RED EXPRESS j.d.o.o. OIB: 17281377792, Zagreb, Siget 8</w:t>
      </w:r>
      <w:r w:rsidR="008F1A6D">
        <w:t>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8F1A6D">
      <w:pPr>
        <w:jc w:val="both"/>
      </w:pPr>
      <w:r>
        <w:t xml:space="preserve">           </w:t>
      </w:r>
      <w:r w:rsidR="008F1A6D" w:rsidRPr="008F1A6D">
        <w:t xml:space="preserve">Financijska agencija, kao predlagatelj, navela je u prijedlogu za otvaranje stečajnog postupka kako dužnik na dan 21.12.2016. u Očevidniku redoslijeda osnova za plaćanje ima evidentirane neizvršene 17.796,62  kn, kao i da dužnik ima 1 zaposlenika. S obzirom na to da predlagatelj vodi Očevidnik redoslijeda osnova za plaćanje, sud je prihvatio predlagateljeve </w:t>
      </w:r>
      <w:r w:rsidR="008F1A6D" w:rsidRPr="008F1A6D">
        <w:lastRenderedPageBreak/>
        <w:t>tvrdnje o neprekinutom razdoblju evidentiranih neizvršenih osnova za plaćanje koji su zavedeni u Očevidniku  redoslijeda osnova za plaćanje.</w:t>
      </w:r>
    </w:p>
    <w:p w:rsidRDefault="00EF6357" w:rsidP="000E4567" w:rsidR="000E4567">
      <w:pPr>
        <w:jc w:val="both"/>
      </w:pPr>
      <w:r>
        <w:t xml:space="preserve">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BE3247" w:rsidP="000E4567" w:rsidR="00A83814">
      <w:pPr>
        <w:jc w:val="both"/>
      </w:pPr>
      <w:r>
        <w:t xml:space="preserve">         </w:t>
      </w:r>
      <w:r w:rsidR="000E4567">
        <w:t xml:space="preserve">Sud je rješenjem </w:t>
      </w:r>
      <w:r w:rsidR="00FB4968">
        <w:t>od 19.01</w:t>
      </w:r>
      <w:r w:rsidR="007B3327">
        <w:t>.2018</w:t>
      </w:r>
      <w:r w:rsidR="000A77E9">
        <w:t xml:space="preserve">. </w:t>
      </w:r>
      <w:r w:rsidR="000E4567">
        <w:t>pokrenuo prethodni postupak nad dužnikom, a potom je održano  ročište radi očitovanja o prijedlogu za otvaranje stečajnog postupka. Zastupnik po zakonu dužnika je</w:t>
      </w:r>
      <w:r w:rsidR="003A7A61">
        <w:t xml:space="preserve"> pristupi</w:t>
      </w:r>
      <w:r w:rsidR="00A83814">
        <w:t>o  na naveden</w:t>
      </w:r>
      <w:r w:rsidR="00FB4968">
        <w:t>o ročište i izjavio da se ne protivi otvaranju stečajnog postupka.</w:t>
      </w:r>
    </w:p>
    <w:p w:rsidRDefault="000E4567" w:rsidP="000E4567" w:rsidR="009428B4">
      <w:pPr>
        <w:jc w:val="both"/>
      </w:pPr>
      <w:r>
        <w:t xml:space="preserve">       </w:t>
      </w:r>
      <w:r w:rsidR="00555EEF">
        <w:t xml:space="preserve">    </w:t>
      </w:r>
      <w:r w:rsidR="00FB4968">
        <w:t>Uvidom u podnesak FINE od 22.01</w:t>
      </w:r>
      <w:r w:rsidR="009428B4">
        <w:t>.2018</w:t>
      </w:r>
      <w:r>
        <w:t xml:space="preserve">. sud je </w:t>
      </w:r>
      <w:r w:rsidR="00AB341E">
        <w:t>utvrdio kako je dužnik na dan 21</w:t>
      </w:r>
      <w:r w:rsidR="006A2466">
        <w:t>.12.2016</w:t>
      </w:r>
      <w:r>
        <w:t xml:space="preserve">. u Očevidniku redoslijeda osnova za plaćanje imao neizvršene osnove za plaćanje u neprekinutom razdoblju od 120 dana u ukupnom iznosu od </w:t>
      </w:r>
      <w:r w:rsidR="00AB341E">
        <w:t xml:space="preserve">17.796,62 </w:t>
      </w:r>
      <w:r w:rsidR="00612999">
        <w:t>kn.</w:t>
      </w:r>
    </w:p>
    <w:p w:rsidRDefault="000E4567" w:rsidP="000E4567" w:rsidR="000E4567">
      <w:pPr>
        <w:jc w:val="both"/>
      </w:pPr>
      <w:r>
        <w:t xml:space="preserve"> 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</w:t>
      </w:r>
      <w:r w:rsidR="00612999">
        <w:t>Sud je rješenjem od 22</w:t>
      </w:r>
      <w:r w:rsidR="00E4341B">
        <w:t>.05</w:t>
      </w:r>
      <w:r w:rsidR="002261F5">
        <w:t>.2018</w:t>
      </w:r>
      <w:r>
        <w:t xml:space="preserve"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612999">
        <w:t>22</w:t>
      </w:r>
      <w:r w:rsidR="002C1F3D">
        <w:t>.05</w:t>
      </w:r>
      <w:r w:rsidR="002261F5" w:rsidRPr="002261F5">
        <w:t>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F0B73" w:rsidP="00CA6649" w:rsidR="00CA6649">
      <w:pPr>
        <w:jc w:val="center"/>
      </w:pPr>
      <w:r>
        <w:t>Zagreb,</w:t>
      </w:r>
      <w:r w:rsidR="000E4567">
        <w:t xml:space="preserve"> </w:t>
      </w:r>
      <w:r w:rsidR="00612999">
        <w:t>1</w:t>
      </w:r>
      <w:r w:rsidR="008E4BB4">
        <w:t>2</w:t>
      </w:r>
      <w:r w:rsidR="00EE6609">
        <w:t>. srp</w:t>
      </w:r>
      <w:r w:rsidR="003A7A61" w:rsidRPr="003A7A61">
        <w:t>nja 2018.</w:t>
      </w:r>
    </w:p>
    <w:p w:rsidRDefault="00A82154" w:rsidP="003256CA" w:rsidR="00A82154">
      <w:pPr>
        <w:jc w:val="right"/>
      </w:pPr>
    </w:p>
    <w:p w:rsidRDefault="00CA6649" w:rsidP="00E36753" w:rsidR="00E36753">
      <w:pPr>
        <w:jc w:val="right"/>
      </w:pPr>
      <w:r>
        <w:t>SUDAC:</w:t>
      </w:r>
    </w:p>
    <w:p w:rsidRDefault="000E4567" w:rsidP="00CA6649" w:rsidR="000E4567">
      <w:pPr>
        <w:jc w:val="right"/>
      </w:pPr>
      <w:r>
        <w:t xml:space="preserve"> Maja Jurovicki</w:t>
      </w:r>
      <w:r w:rsidR="00400D0E">
        <w:t xml:space="preserve">, v.r. </w:t>
      </w:r>
    </w:p>
    <w:p w:rsidRDefault="000F0B73" w:rsidP="000E4567" w:rsidR="000F0B73">
      <w:pPr>
        <w:jc w:val="both"/>
      </w:pPr>
    </w:p>
    <w:p w:rsidRDefault="008E4BB4" w:rsidP="000E4567" w:rsidR="008E4BB4">
      <w:pPr>
        <w:jc w:val="both"/>
      </w:pPr>
    </w:p>
    <w:p w:rsidRDefault="008E4BB4" w:rsidP="000E4567" w:rsidR="008E4BB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F0B73">
      <w:pPr>
        <w:jc w:val="both"/>
      </w:pPr>
      <w:r>
        <w:t xml:space="preserve">dužnika pravne osobe do dana nastupanja pravnih posljedica otvaranja stečajnog postupka. </w:t>
      </w:r>
    </w:p>
    <w:p w:rsidRDefault="000E4567" w:rsidP="000E4567" w:rsidR="000E4567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077E25" w:rsidP="000E4567" w:rsidR="00077E25">
      <w:pPr>
        <w:jc w:val="both"/>
      </w:pPr>
    </w:p>
    <w:p w:rsidRDefault="000E4567" w:rsidP="000E4567" w:rsidR="000E4567">
      <w:pPr>
        <w:jc w:val="both"/>
      </w:pPr>
    </w:p>
    <w:p w:rsidRDefault="00400D0E" w:rsidP="004F5146" w:rsidR="00400D0E">
      <w:pPr>
        <w:jc w:val="right"/>
      </w:pPr>
      <w:r>
        <w:t>za točnost otpravka-ovlašteni službenik</w:t>
      </w:r>
    </w:p>
    <w:p w:rsidRDefault="00400D0E" w:rsidP="004F5146" w:rsidR="00400D0E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400D0E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8F1A6D">
          <w:t>7079</w:t>
        </w:r>
        <w:r w:rsidR="003D592F">
          <w:t>/</w:t>
        </w:r>
        <w:r w:rsidR="008F1A6D">
          <w:t>2016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280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26E1"/>
    <w:rsid w:val="00077E25"/>
    <w:rsid w:val="00081B41"/>
    <w:rsid w:val="00087CA3"/>
    <w:rsid w:val="000A6636"/>
    <w:rsid w:val="000A77E9"/>
    <w:rsid w:val="000B4CD8"/>
    <w:rsid w:val="000C5D82"/>
    <w:rsid w:val="000E1465"/>
    <w:rsid w:val="000E4567"/>
    <w:rsid w:val="000F0B73"/>
    <w:rsid w:val="000F39CE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2261F5"/>
    <w:rsid w:val="0023149C"/>
    <w:rsid w:val="00237B9E"/>
    <w:rsid w:val="00255162"/>
    <w:rsid w:val="00274B49"/>
    <w:rsid w:val="002916CE"/>
    <w:rsid w:val="00293025"/>
    <w:rsid w:val="002949B4"/>
    <w:rsid w:val="002B0102"/>
    <w:rsid w:val="002C1F3D"/>
    <w:rsid w:val="002D6894"/>
    <w:rsid w:val="002E2DB0"/>
    <w:rsid w:val="002E6E4E"/>
    <w:rsid w:val="003256CA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A7A61"/>
    <w:rsid w:val="003B27B4"/>
    <w:rsid w:val="003D15AF"/>
    <w:rsid w:val="003D592F"/>
    <w:rsid w:val="003D6DB6"/>
    <w:rsid w:val="003E0E43"/>
    <w:rsid w:val="003E4392"/>
    <w:rsid w:val="003F712D"/>
    <w:rsid w:val="00400D0E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65F2A"/>
    <w:rsid w:val="00471353"/>
    <w:rsid w:val="0047255D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2999"/>
    <w:rsid w:val="00616F59"/>
    <w:rsid w:val="00665971"/>
    <w:rsid w:val="006671E6"/>
    <w:rsid w:val="00682D9E"/>
    <w:rsid w:val="00687564"/>
    <w:rsid w:val="00690763"/>
    <w:rsid w:val="006A2246"/>
    <w:rsid w:val="006A2466"/>
    <w:rsid w:val="006A2BA0"/>
    <w:rsid w:val="006A3354"/>
    <w:rsid w:val="006A6354"/>
    <w:rsid w:val="006B10DF"/>
    <w:rsid w:val="006C3CCF"/>
    <w:rsid w:val="006C5196"/>
    <w:rsid w:val="00704D10"/>
    <w:rsid w:val="00705E40"/>
    <w:rsid w:val="00707AE8"/>
    <w:rsid w:val="00721B17"/>
    <w:rsid w:val="00726A2E"/>
    <w:rsid w:val="00730F02"/>
    <w:rsid w:val="00735734"/>
    <w:rsid w:val="007717BA"/>
    <w:rsid w:val="0077370C"/>
    <w:rsid w:val="00780919"/>
    <w:rsid w:val="007B3327"/>
    <w:rsid w:val="007C2112"/>
    <w:rsid w:val="007C7596"/>
    <w:rsid w:val="007D602B"/>
    <w:rsid w:val="007E0378"/>
    <w:rsid w:val="007E0DC8"/>
    <w:rsid w:val="007E349A"/>
    <w:rsid w:val="007F652C"/>
    <w:rsid w:val="00801605"/>
    <w:rsid w:val="00810257"/>
    <w:rsid w:val="00811710"/>
    <w:rsid w:val="00820DD9"/>
    <w:rsid w:val="00822C8A"/>
    <w:rsid w:val="0082423D"/>
    <w:rsid w:val="00833A14"/>
    <w:rsid w:val="008527B2"/>
    <w:rsid w:val="008A306D"/>
    <w:rsid w:val="008C661C"/>
    <w:rsid w:val="008E127C"/>
    <w:rsid w:val="008E4BB4"/>
    <w:rsid w:val="008E59F9"/>
    <w:rsid w:val="008F1A6D"/>
    <w:rsid w:val="00910DEA"/>
    <w:rsid w:val="00912715"/>
    <w:rsid w:val="00937188"/>
    <w:rsid w:val="009428B4"/>
    <w:rsid w:val="00963A54"/>
    <w:rsid w:val="00976D9E"/>
    <w:rsid w:val="00997388"/>
    <w:rsid w:val="009A72F1"/>
    <w:rsid w:val="009B54BC"/>
    <w:rsid w:val="009B7AB6"/>
    <w:rsid w:val="009C6B90"/>
    <w:rsid w:val="009C6F70"/>
    <w:rsid w:val="009C6FF1"/>
    <w:rsid w:val="009D34AB"/>
    <w:rsid w:val="009D5975"/>
    <w:rsid w:val="009E23BB"/>
    <w:rsid w:val="009E4E4C"/>
    <w:rsid w:val="009F1F7C"/>
    <w:rsid w:val="00A05D6C"/>
    <w:rsid w:val="00A22B7B"/>
    <w:rsid w:val="00A2463E"/>
    <w:rsid w:val="00A618D3"/>
    <w:rsid w:val="00A67262"/>
    <w:rsid w:val="00A713F5"/>
    <w:rsid w:val="00A75AF9"/>
    <w:rsid w:val="00A82154"/>
    <w:rsid w:val="00A83814"/>
    <w:rsid w:val="00AA0442"/>
    <w:rsid w:val="00AA78A7"/>
    <w:rsid w:val="00AB341E"/>
    <w:rsid w:val="00AC1239"/>
    <w:rsid w:val="00AC343D"/>
    <w:rsid w:val="00AD35E7"/>
    <w:rsid w:val="00AE0E35"/>
    <w:rsid w:val="00AE384B"/>
    <w:rsid w:val="00AE7439"/>
    <w:rsid w:val="00B06231"/>
    <w:rsid w:val="00B0786B"/>
    <w:rsid w:val="00B143AE"/>
    <w:rsid w:val="00B221D4"/>
    <w:rsid w:val="00B22DAB"/>
    <w:rsid w:val="00B42A98"/>
    <w:rsid w:val="00B46603"/>
    <w:rsid w:val="00B7633C"/>
    <w:rsid w:val="00B7682A"/>
    <w:rsid w:val="00B8024A"/>
    <w:rsid w:val="00BB2CC0"/>
    <w:rsid w:val="00BC2DA8"/>
    <w:rsid w:val="00BD17D3"/>
    <w:rsid w:val="00BD7D99"/>
    <w:rsid w:val="00BE07A7"/>
    <w:rsid w:val="00BE19F1"/>
    <w:rsid w:val="00BE3247"/>
    <w:rsid w:val="00BF1D4D"/>
    <w:rsid w:val="00C0484F"/>
    <w:rsid w:val="00C10F61"/>
    <w:rsid w:val="00C1210B"/>
    <w:rsid w:val="00C12410"/>
    <w:rsid w:val="00C12C33"/>
    <w:rsid w:val="00C14AB7"/>
    <w:rsid w:val="00C20C7B"/>
    <w:rsid w:val="00C21A10"/>
    <w:rsid w:val="00C221D6"/>
    <w:rsid w:val="00C3505F"/>
    <w:rsid w:val="00C42F9C"/>
    <w:rsid w:val="00C47008"/>
    <w:rsid w:val="00C66603"/>
    <w:rsid w:val="00C755A1"/>
    <w:rsid w:val="00C77A8E"/>
    <w:rsid w:val="00C87437"/>
    <w:rsid w:val="00C90645"/>
    <w:rsid w:val="00C94123"/>
    <w:rsid w:val="00C960FC"/>
    <w:rsid w:val="00CA247D"/>
    <w:rsid w:val="00CA4E71"/>
    <w:rsid w:val="00CA6649"/>
    <w:rsid w:val="00CA7052"/>
    <w:rsid w:val="00CB0B29"/>
    <w:rsid w:val="00CB46CE"/>
    <w:rsid w:val="00CD11DE"/>
    <w:rsid w:val="00CF2A99"/>
    <w:rsid w:val="00CF464A"/>
    <w:rsid w:val="00D067DD"/>
    <w:rsid w:val="00D10768"/>
    <w:rsid w:val="00D1734F"/>
    <w:rsid w:val="00D26467"/>
    <w:rsid w:val="00D34BFF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C143D"/>
    <w:rsid w:val="00DD2E8C"/>
    <w:rsid w:val="00E02AE0"/>
    <w:rsid w:val="00E06A53"/>
    <w:rsid w:val="00E337EC"/>
    <w:rsid w:val="00E36753"/>
    <w:rsid w:val="00E377B2"/>
    <w:rsid w:val="00E4038E"/>
    <w:rsid w:val="00E4341B"/>
    <w:rsid w:val="00E454D6"/>
    <w:rsid w:val="00E46026"/>
    <w:rsid w:val="00E53D3D"/>
    <w:rsid w:val="00E54DF3"/>
    <w:rsid w:val="00E57CD2"/>
    <w:rsid w:val="00E62BD9"/>
    <w:rsid w:val="00E63E36"/>
    <w:rsid w:val="00E71B8C"/>
    <w:rsid w:val="00E72D2A"/>
    <w:rsid w:val="00E75D7C"/>
    <w:rsid w:val="00E860BE"/>
    <w:rsid w:val="00E86299"/>
    <w:rsid w:val="00E93578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E6609"/>
    <w:rsid w:val="00EF6357"/>
    <w:rsid w:val="00F11CA1"/>
    <w:rsid w:val="00F41E27"/>
    <w:rsid w:val="00F42D40"/>
    <w:rsid w:val="00F47B5B"/>
    <w:rsid w:val="00F51E11"/>
    <w:rsid w:val="00F5279F"/>
    <w:rsid w:val="00F57935"/>
    <w:rsid w:val="00F61CF3"/>
    <w:rsid w:val="00F730AC"/>
    <w:rsid w:val="00F874AD"/>
    <w:rsid w:val="00F9309D"/>
    <w:rsid w:val="00FA31EB"/>
    <w:rsid w:val="00FA5662"/>
    <w:rsid w:val="00FB1298"/>
    <w:rsid w:val="00FB2EBB"/>
    <w:rsid w:val="00FB4968"/>
    <w:rsid w:val="00FB6933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80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7079</izvorni_sadrzaj>
    <derivirana_varijabla naziv="DomainObject.Predmet.Broj_1">7079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2016.</izvorni_sadrzaj>
    <derivirana_varijabla naziv="DomainObject.Predmet.DatumOsnivanja_1">27.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St-7079/2016</izvorni_sadrzaj>
    <derivirana_varijabla naziv="DomainObject.Predmet.OznakaBroj_1">St-7079/2016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RED EXPRESS j.d.o.o. za usluge</izvorni_sadrzaj>
    <derivirana_varijabla naziv="DomainObject.Predmet.ProtustrankaFormated_1">  RED EXPRESS j.d.o.o. za usluge</derivirana_varijabla>
  </DomainObject.Predmet.ProtustrankaFormated>
  <DomainObject.Predmet.ProtustrankaFormatedOIB>
    <izvorni_sadrzaj>  RED EXPRESS j.d.o.o. za usluge, OIB 17281377792</izvorni_sadrzaj>
    <derivirana_varijabla naziv="DomainObject.Predmet.ProtustrankaFormatedOIB_1">  RED EXPRESS j.d.o.o. za usluge, OIB 17281377792</derivirana_varijabla>
  </DomainObject.Predmet.ProtustrankaFormatedOIB>
  <DomainObject.Predmet.ProtustrankaFormatedWithAdress>
    <izvorni_sadrzaj> RED EXPRESS j.d.o.o. za usluge, Siget 8, 10000 Zagreb</izvorni_sadrzaj>
    <derivirana_varijabla naziv="DomainObject.Predmet.ProtustrankaFormatedWithAdress_1"> RED EXPRESS j.d.o.o. za usluge, Siget 8, 10000 Zagreb</derivirana_varijabla>
  </DomainObject.Predmet.ProtustrankaFormatedWithAdress>
  <DomainObject.Predmet.ProtustrankaFormatedWithAdressOIB>
    <izvorni_sadrzaj> RED EXPRESS j.d.o.o. za usluge, OIB 17281377792, Siget 8, 10000 Zagreb</izvorni_sadrzaj>
    <derivirana_varijabla naziv="DomainObject.Predmet.ProtustrankaFormatedWithAdressOIB_1"> RED EXPRESS j.d.o.o. za usluge, OIB 17281377792, Siget 8, 10000 Zagreb</derivirana_varijabla>
  </DomainObject.Predmet.ProtustrankaFormatedWithAdressOIB>
  <DomainObject.Predmet.ProtustrankaWithAdress>
    <izvorni_sadrzaj>RED EXPRESS j.d.o.o. za usluge Siget 8, 10000 Zagreb</izvorni_sadrzaj>
    <derivirana_varijabla naziv="DomainObject.Predmet.ProtustrankaWithAdress_1">RED EXPRESS j.d.o.o. za usluge Siget 8, 10000 Zagreb</derivirana_varijabla>
  </DomainObject.Predmet.ProtustrankaWithAdress>
  <DomainObject.Predmet.ProtustrankaWithAdressOIB>
    <izvorni_sadrzaj>RED EXPRESS j.d.o.o. za usluge, OIB 17281377792, Siget 8, 10000 Zagreb</izvorni_sadrzaj>
    <derivirana_varijabla naziv="DomainObject.Predmet.ProtustrankaWithAdressOIB_1">RED EXPRESS j.d.o.o. za usluge, OIB 17281377792, Siget 8, 10000 Zagreb</derivirana_varijabla>
  </DomainObject.Predmet.ProtustrankaWithAdressOIB>
  <DomainObject.Predmet.ProtustrankaNazivFormated>
    <izvorni_sadrzaj>RED EXPRESS j.d.o.o. za usluge</izvorni_sadrzaj>
    <derivirana_varijabla naziv="DomainObject.Predmet.ProtustrankaNazivFormated_1">RED EXPRESS j.d.o.o. za usluge</derivirana_varijabla>
  </DomainObject.Predmet.ProtustrankaNazivFormated>
  <DomainObject.Predmet.ProtustrankaNazivFormatedOIB>
    <izvorni_sadrzaj>RED EXPRESS j.d.o.o. za usluge, OIB 17281377792</izvorni_sadrzaj>
    <derivirana_varijabla naziv="DomainObject.Predmet.ProtustrankaNazivFormatedOIB_1">RED EXPRESS j.d.o.o. za usluge, OIB 17281377792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Miroslav Buljan</izvorni_sadrzaj>
    <derivirana_varijabla naziv="DomainObject.Predmet.StrankaFormated_1">  FINA Regionalni centar Zagreb; Miroslav Buljan</derivirana_varijabla>
  </DomainObject.Predmet.StrankaFormated>
  <DomainObject.Predmet.StrankaFormatedOIB>
    <izvorni_sadrzaj>  FINA Regionalni centar Zagreb, OIB 85821130368; Miroslav Buljan, OIB 57712656115</izvorni_sadrzaj>
    <derivirana_varijabla naziv="DomainObject.Predmet.StrankaFormatedOIB_1">  FINA Regionalni centar Zagreb, OIB 85821130368; Miroslav Buljan, OIB 57712656115</derivirana_varijabla>
  </DomainObject.Predmet.StrankaFormatedOIB>
  <DomainObject.Predmet.StrankaFormatedWithAdress>
    <izvorni_sadrzaj> FINA Regionalni centar Zagreb, Trg svibanjskih žrtava 1995. br. 1, 10000 Zagreb; Miroslav Buljan, Trg Petra Krešimira Iv 10, 44400 Glina</izvorni_sadrzaj>
    <derivirana_varijabla naziv="DomainObject.Predmet.StrankaFormatedWithAdress_1"> FINA Regionalni centar Zagreb, Trg svibanjskih žrtava 1995. br. 1, 10000 Zagreb; Miroslav Buljan, Trg Petra Krešimira Iv 10, 44400 Glina</derivirana_varijabla>
  </DomainObject.Predmet.StrankaFormatedWithAdress>
  <DomainObject.Predmet.StrankaFormatedWithAdressOIB>
    <izvorni_sadrzaj> FINA Regionalni centar Zagreb, OIB 85821130368, Trg svibanjskih žrtava 1995. br. 1, 10000 Zagreb; Miroslav Buljan, OIB 57712656115, Trg Petra Krešimira Iv 10, 44400 Glina</izvorni_sadrzaj>
    <derivirana_varijabla naziv="DomainObject.Predmet.StrankaFormatedWithAdressOIB_1"> FINA Regionalni centar Zagreb, OIB 85821130368, Trg svibanjskih žrtava 1995. br. 1, 10000 Zagreb; Miroslav Buljan, OIB 57712656115, Trg Petra Krešimira Iv 10, 44400 Glina</derivirana_varijabla>
  </DomainObject.Predmet.StrankaFormatedWithAdressOIB>
  <DomainObject.Predmet.StrankaWithAdress>
    <izvorni_sadrzaj>FINA Regionalni centar Zagreb Trg svibanjskih žrtava 1995. br. 1,10000 Zagreb,Miroslav Buljan Trg Petra Krešimira Iv 10,44400 Glina</izvorni_sadrzaj>
    <derivirana_varijabla naziv="DomainObject.Predmet.StrankaWithAdress_1">FINA Regionalni centar Zagreb Trg svibanjskih žrtava 1995. br. 1,10000 Zagreb,Miroslav Buljan Trg Petra Krešimira Iv 10,44400 Glina</derivirana_varijabla>
  </DomainObject.Predmet.StrankaWithAdress>
  <DomainObject.Predmet.StrankaWithAdressOIB>
    <izvorni_sadrzaj>FINA Regionalni centar Zagreb, OIB 85821130368, Trg svibanjskih žrtava 1995. br. 1,10000 Zagreb,Miroslav Buljan, OIB 57712656115, Trg Petra Krešimira Iv 10,44400 Glina</izvorni_sadrzaj>
    <derivirana_varijabla naziv="DomainObject.Predmet.StrankaWithAdressOIB_1">FINA Regionalni centar Zagreb, OIB 85821130368, Trg svibanjskih žrtava 1995. br. 1,10000 Zagreb,Miroslav Buljan, OIB 57712656115, Trg Petra Krešimira Iv 10,44400 Glina</derivirana_varijabla>
  </DomainObject.Predmet.StrankaWithAdressOIB>
  <DomainObject.Predmet.StrankaNazivFormated>
    <izvorni_sadrzaj>FINA Regionalni centar Zagreb,Miroslav Buljan</izvorni_sadrzaj>
    <derivirana_varijabla naziv="DomainObject.Predmet.StrankaNazivFormated_1">FINA Regionalni centar Zagreb,Miroslav Buljan</derivirana_varijabla>
  </DomainObject.Predmet.StrankaNazivFormated>
  <DomainObject.Predmet.StrankaNazivFormatedOIB>
    <izvorni_sadrzaj>FINA Regionalni centar Zagreb, OIB 85821130368,Miroslav Buljan, OIB 57712656115</izvorni_sadrzaj>
    <derivirana_varijabla naziv="DomainObject.Predmet.StrankaNazivFormatedOIB_1">FINA Regionalni centar Zagreb, OIB 85821130368,Miroslav Buljan, OIB 57712656115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Miroslav Buljan</item>
    </izvorni_sadrzaj>
    <derivirana_varijabla naziv="DomainObject.Predmet.StrankaListFormated_1">
      <item>FINA Regionalni centar Zagreb</item>
      <item>Miroslav Buljan</item>
    </derivirana_varijabla>
  </DomainObject.Predmet.StrankaListFormated>
  <DomainObject.Predmet.StrankaListFormatedOIB>
    <izvorni_sadrzaj>
      <item>FINA Regionalni centar Zagreb, OIB 85821130368</item>
      <item>Miroslav Buljan, OIB 57712656115</item>
    </izvorni_sadrzaj>
    <derivirana_varijabla naziv="DomainObject.Predmet.StrankaListFormatedOIB_1">
      <item>FINA Regionalni centar Zagreb, OIB 85821130368</item>
      <item>Miroslav Buljan, OIB 57712656115</item>
    </derivirana_varijabla>
  </DomainObject.Predmet.StrankaListFormatedOIB>
  <DomainObject.Predmet.StrankaListFormatedWithAdress>
    <izvorni_sadrzaj>
      <item>FINA Regionalni centar Zagreb, Trg svibanjskih žrtava 1995. br. 1, 10000 Zagreb</item>
      <item>Miroslav Buljan, Trg Petra Krešimira Iv 10, 44400 Glina</item>
    </izvorni_sadrzaj>
    <derivirana_varijabla naziv="DomainObject.Predmet.StrankaListFormatedWithAdress_1">
      <item>FINA Regionalni centar Zagreb, Trg svibanjskih žrtava 1995. br. 1, 10000 Zagreb</item>
      <item>Miroslav Buljan, Trg Petra Krešimira Iv 10, 44400 Glina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Miroslav Buljan, OIB 57712656115, Trg Petra Krešimira Iv 10, 44400 Glina</item>
    </izvorni_sadrzaj>
    <derivirana_varijabla naziv="DomainObject.Predmet.StrankaListFormatedWithAdressOIB_1">
      <item>FINA Regionalni centar Zagreb, OIB 85821130368, Trg svibanjskih žrtava 1995. br. 1, 10000 Zagreb</item>
      <item>Miroslav Buljan, OIB 57712656115, Trg Petra Krešimira Iv 10, 44400 Glina</item>
    </derivirana_varijabla>
  </DomainObject.Predmet.StrankaListFormatedWithAdressOIB>
  <DomainObject.Predmet.StrankaListNazivFormated>
    <izvorni_sadrzaj>
      <item>FINA Regionalni centar Zagreb</item>
      <item>Miroslav Buljan</item>
    </izvorni_sadrzaj>
    <derivirana_varijabla naziv="DomainObject.Predmet.StrankaListNazivFormated_1">
      <item>FINA Regionalni centar Zagreb</item>
      <item>Miroslav Buljan</item>
    </derivirana_varijabla>
  </DomainObject.Predmet.StrankaListNazivFormated>
  <DomainObject.Predmet.StrankaListNazivFormatedOIB>
    <izvorni_sadrzaj>
      <item>FINA Regionalni centar Zagreb, OIB 85821130368</item>
      <item>Miroslav Buljan, OIB 57712656115</item>
    </izvorni_sadrzaj>
    <derivirana_varijabla naziv="DomainObject.Predmet.StrankaListNazivFormatedOIB_1">
      <item>FINA Regionalni centar Zagreb, OIB 85821130368</item>
      <item>Miroslav Buljan, OIB 57712656115</item>
    </derivirana_varijabla>
  </DomainObject.Predmet.StrankaListNazivFormatedOIB>
  <DomainObject.Predmet.ProtuStrankaListFormated>
    <izvorni_sadrzaj>
      <item>RED EXPRESS j.d.o.o. za usluge</item>
    </izvorni_sadrzaj>
    <derivirana_varijabla naziv="DomainObject.Predmet.ProtuStrankaListFormated_1">
      <item>RED EXPRESS j.d.o.o. za usluge</item>
    </derivirana_varijabla>
  </DomainObject.Predmet.ProtuStrankaListFormated>
  <DomainObject.Predmet.ProtuStrankaListFormatedOIB>
    <izvorni_sadrzaj>
      <item>RED EXPRESS j.d.o.o. za usluge, OIB 17281377792</item>
    </izvorni_sadrzaj>
    <derivirana_varijabla naziv="DomainObject.Predmet.ProtuStrankaListFormatedOIB_1">
      <item>RED EXPRESS j.d.o.o. za usluge, OIB 17281377792</item>
    </derivirana_varijabla>
  </DomainObject.Predmet.ProtuStrankaListFormatedOIB>
  <DomainObject.Predmet.ProtuStrankaListFormatedWithAdress>
    <izvorni_sadrzaj>
      <item>RED EXPRESS j.d.o.o. za usluge, Siget 8, 10000 Zagreb</item>
    </izvorni_sadrzaj>
    <derivirana_varijabla naziv="DomainObject.Predmet.ProtuStrankaListFormatedWithAdress_1">
      <item>RED EXPRESS j.d.o.o. za usluge, Siget 8, 10000 Zagreb</item>
    </derivirana_varijabla>
  </DomainObject.Predmet.ProtuStrankaListFormatedWithAdress>
  <DomainObject.Predmet.ProtuStrankaListFormatedWithAdressOIB>
    <izvorni_sadrzaj>
      <item>RED EXPRESS j.d.o.o. za usluge, OIB 17281377792, Siget 8, 10000 Zagreb</item>
    </izvorni_sadrzaj>
    <derivirana_varijabla naziv="DomainObject.Predmet.ProtuStrankaListFormatedWithAdressOIB_1">
      <item>RED EXPRESS j.d.o.o. za usluge, OIB 17281377792, Siget 8, 10000 Zagreb</item>
    </derivirana_varijabla>
  </DomainObject.Predmet.ProtuStrankaListFormatedWithAdressOIB>
  <DomainObject.Predmet.ProtuStrankaListNazivFormated>
    <izvorni_sadrzaj>
      <item>RED EXPRESS j.d.o.o. za usluge</item>
    </izvorni_sadrzaj>
    <derivirana_varijabla naziv="DomainObject.Predmet.ProtuStrankaListNazivFormated_1">
      <item>RED EXPRESS j.d.o.o. za usluge</item>
    </derivirana_varijabla>
  </DomainObject.Predmet.ProtuStrankaListNazivFormated>
  <DomainObject.Predmet.ProtuStrankaListNazivFormatedOIB>
    <izvorni_sadrzaj>
      <item>RED EXPRESS j.d.o.o. za usluge, OIB 17281377792</item>
    </izvorni_sadrzaj>
    <derivirana_varijabla naziv="DomainObject.Predmet.ProtuStrankaListNazivFormatedOIB_1">
      <item>RED EXPRESS j.d.o.o. za usluge, OIB 17281377792</item>
    </derivirana_varijabla>
  </DomainObject.Predmet.ProtuStrankaListNazivFormatedOIB>
  <DomainObject.Predmet.OstaliListFormated>
    <izvorni_sadrzaj>
      <item>Miroslav Buljan</item>
    </izvorni_sadrzaj>
    <derivirana_varijabla naziv="DomainObject.Predmet.OstaliListFormated_1">
      <item>Miroslav Buljan</item>
    </derivirana_varijabla>
  </DomainObject.Predmet.OstaliListFormated>
  <DomainObject.Predmet.OstaliListFormatedOIB>
    <izvorni_sadrzaj>
      <item>Miroslav Buljan, OIB 57712656115</item>
    </izvorni_sadrzaj>
    <derivirana_varijabla naziv="DomainObject.Predmet.OstaliListFormatedOIB_1">
      <item>Miroslav Buljan, OIB 57712656115</item>
    </derivirana_varijabla>
  </DomainObject.Predmet.OstaliListFormatedOIB>
  <DomainObject.Predmet.OstaliListFormatedWithAdress>
    <izvorni_sadrzaj>
      <item>Miroslav Buljan, Trg Petra Krešimira Iv 10, 44400 Glina</item>
    </izvorni_sadrzaj>
    <derivirana_varijabla naziv="DomainObject.Predmet.OstaliListFormatedWithAdress_1">
      <item>Miroslav Buljan, Trg Petra Krešimira Iv 10, 44400 Glina</item>
    </derivirana_varijabla>
  </DomainObject.Predmet.OstaliListFormatedWithAdress>
  <DomainObject.Predmet.OstaliListFormatedWithAdressOIB>
    <izvorni_sadrzaj>
      <item>Miroslav Buljan, OIB 57712656115, Trg Petra Krešimira Iv 10, 44400 Glina</item>
    </izvorni_sadrzaj>
    <derivirana_varijabla naziv="DomainObject.Predmet.OstaliListFormatedWithAdressOIB_1">
      <item>Miroslav Buljan, OIB 57712656115, Trg Petra Krešimira Iv 10, 44400 Glina</item>
    </derivirana_varijabla>
  </DomainObject.Predmet.OstaliListFormatedWithAdressOIB>
  <DomainObject.Predmet.OstaliListNazivFormated>
    <izvorni_sadrzaj>
      <item>Miroslav Buljan</item>
    </izvorni_sadrzaj>
    <derivirana_varijabla naziv="DomainObject.Predmet.OstaliListNazivFormated_1">
      <item>Miroslav Buljan</item>
    </derivirana_varijabla>
  </DomainObject.Predmet.OstaliListNazivFormated>
  <DomainObject.Predmet.OstaliListNazivFormatedOIB>
    <izvorni_sadrzaj>
      <item>Miroslav Buljan, OIB 57712656115</item>
    </izvorni_sadrzaj>
    <derivirana_varijabla naziv="DomainObject.Predmet.OstaliListNazivFormatedOIB_1">
      <item>Miroslav Buljan, OIB 57712656115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RED EXPRESS j.d.o.o. za usluge</izvorni_sadrzaj>
    <derivirana_varijabla naziv="DomainObject.Predmet.ProtustrankaIDrugi_1">RED EXPRESS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RED EXPRESS j.d.o.o. za usluge, OIB 17281377792, Siget 8, 10000 Zagreb</izvorni_sadrzaj>
    <derivirana_varijabla naziv="DomainObject.Predmet.ProtustrankaIDrugiAdressOIB_1">RED EXPRESS j.d.o.o. za usluge, OIB 17281377792, Siget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RED EXPRESS j.d.o.o. za usluge</item>
      <item>Miroslav Buljan</item>
      <item>Miroslav Buljan</item>
    </izvorni_sadrzaj>
    <derivirana_varijabla naziv="DomainObject.Predmet.SudioniciListNaziv_1">
      <item>FINA Regionalni centar Zagreb</item>
      <item>RED EXPRESS j.d.o.o. za usluge</item>
      <item>Miroslav Buljan</item>
      <item>Miroslav Buljan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RED EXPRESS j.d.o.o. za usluge, OIB 17281377792, Siget 8,10000 Zagreb</item>
      <item>Miroslav Buljan, OIB 57712656115, Trg Petra Krešimira Iv 10,44400 Glina</item>
      <item>Miroslav Buljan, OIB 57712656115, Trg Petra Krešimira Iv 10,44400 Glina</item>
    </izvorni_sadrzaj>
    <derivirana_varijabla naziv="DomainObject.Predmet.SudioniciListAdressOIB_1">
      <item>FINA Regionalni centar Zagreb, OIB 85821130368, Trg svibanjskih žrtava 1995. br. 1,10000 Zagreb</item>
      <item>RED EXPRESS j.d.o.o. za usluge, OIB 17281377792, Siget 8,10000 Zagreb</item>
      <item>Miroslav Buljan, OIB 57712656115, Trg Petra Krešimira Iv 10,44400 Glina</item>
      <item>Miroslav Buljan, OIB 57712656115, Trg Petra Krešimira Iv 10,44400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17281377792</item>
      <item>, OIB 57712656115</item>
      <item>, OIB 57712656115</item>
    </izvorni_sadrzaj>
    <derivirana_varijabla naziv="DomainObject.Predmet.SudioniciListNazivOIB_1">
      <item>, OIB 85821130368</item>
      <item>, OIB 17281377792</item>
      <item>, OIB 57712656115</item>
      <item>, OIB 57712656115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F34233-FF92-4E4A-9C1D-364CC22E44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804</properties:Words>
  <properties:Characters>4480</properties:Characters>
  <properties:Lines>102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2018-07-10T09:17:00Z</dcterms:created>
  <dc:creator>gzubak</dc:creator>
  <cp:lastModifiedBy>Mirjana Gašparić</cp:lastModifiedBy>
  <cp:lastPrinted>2018-07-12T06:50:00Z</cp:lastPrinted>
  <dcterms:modified xmlns:xsi="http://www.w3.org/2001/XMLSchema-instance" xsi:type="dcterms:W3CDTF">2018-07-12T06:50:00Z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(St-7079-16 OTVORI  ZAKLJUČI - čl. 110. BOŽIĆ.docx)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