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302a" w14:paraId="cc6302a" w:rsidRDefault="008E6ED6" w:rsidR="008E6ED6">
      <w:pPr>
        <w15:collapsed w:val="false"/>
      </w:pPr>
      <w:bookmarkStart w:name="_GoBack" w:id="0"/>
      <w:bookmarkEnd w:id="0"/>
    </w:p>
    <w:p w:rsidRDefault="00DD3BC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763292">
        <w:rPr>
          <w:b/>
        </w:rPr>
        <w:t>1/</w:t>
      </w:r>
      <w:r w:rsidR="008E6ED6" w:rsidRPr="006F47C4">
        <w:rPr>
          <w:b/>
        </w:rPr>
        <w:t>St-</w:t>
      </w:r>
      <w:r w:rsidR="00DD3BCB">
        <w:rPr>
          <w:b/>
        </w:rPr>
        <w:t>42/2014-</w:t>
      </w:r>
      <w:r w:rsidR="00763292">
        <w:rPr>
          <w:b/>
        </w:rPr>
        <w:t>61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763292">
        <w:t>SLAVONSKOM BRODU, po stečajnoj</w:t>
      </w:r>
      <w:r>
        <w:t xml:space="preserve"> </w:t>
      </w:r>
      <w:r w:rsidR="00763292">
        <w:t>sutkinji</w:t>
      </w:r>
      <w:r>
        <w:t xml:space="preserve"> Vesni Vukelić, u </w:t>
      </w:r>
      <w:r w:rsidR="00DD3BCB">
        <w:t>nastavljenom</w:t>
      </w:r>
      <w:r>
        <w:t xml:space="preserve"> postupku </w:t>
      </w:r>
      <w:r w:rsidR="00DD3BCB">
        <w:t>radi naknadne diobe stečajne mase iza ELITA d.o.o. u stečaju, sa sjedištem Piškorevci, Zagrebačka 8a, nastala iza subjekta ELITA d.o.o. u stečaju, Slavonski Brod, Luke Baotića 80</w:t>
      </w:r>
      <w:r>
        <w:t>,</w:t>
      </w:r>
      <w:r w:rsidR="00C30A04">
        <w:t xml:space="preserve"> </w:t>
      </w:r>
      <w:r w:rsidR="00914385">
        <w:t xml:space="preserve">dana </w:t>
      </w:r>
      <w:r w:rsidR="00763292">
        <w:t>07.ožujka 2018</w:t>
      </w:r>
      <w:r w:rsidR="00420667">
        <w:t>.</w:t>
      </w:r>
      <w:r w:rsidR="00DD3BCB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stečajni upravitelj </w:t>
      </w:r>
      <w:r w:rsidR="00DD3BCB">
        <w:t>Zdravko Grubeša</w:t>
      </w:r>
      <w:r w:rsidR="003630D2">
        <w:t xml:space="preserve"> 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 xml:space="preserve">a </w:t>
      </w:r>
      <w:r w:rsidR="00763292">
        <w:t>dostaviti sudu pisano izvješće o stanju stečajne mase na propisanom obrascu.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763292" w:rsidP="00DD3BCB" w:rsidR="00B97F5B">
      <w:pPr>
        <w:jc w:val="center"/>
      </w:pPr>
      <w:r>
        <w:t xml:space="preserve">U Slavonskom </w:t>
      </w:r>
      <w:r w:rsidR="000A24DF">
        <w:t xml:space="preserve">Brodu, </w:t>
      </w:r>
      <w:r>
        <w:t>07.ožujka 2018.g.</w:t>
      </w:r>
    </w:p>
    <w:p w:rsidRDefault="00763292" w:rsidP="00DD3BCB" w:rsidR="00763292">
      <w:pPr>
        <w:jc w:val="center"/>
      </w:pPr>
    </w:p>
    <w:p w:rsidRDefault="000A24DF" w:rsidP="00DD3BCB" w:rsidR="000A24DF">
      <w:pPr>
        <w:jc w:val="center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763292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p w:rsidRDefault="00763292" w:rsidP="00B97F5B" w:rsidR="009732EF">
      <w:pPr>
        <w:jc w:val="both"/>
      </w:pPr>
      <w:r>
        <w:t>Dostaviti  putem mrežne stranice e-Oglasna ploča suda:</w:t>
      </w:r>
    </w:p>
    <w:p w:rsidRDefault="00763292" w:rsidP="00B97F5B" w:rsidR="00763292">
      <w:pPr>
        <w:jc w:val="both"/>
      </w:pPr>
      <w:r>
        <w:t>-stečajnom upravitelju, i putem pošte</w:t>
      </w:r>
    </w:p>
    <w:sectPr w:rsidR="007632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hideGrammaticalError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F489D"/>
    <w:rsid w:val="00212F75"/>
    <w:rsid w:val="00237AA7"/>
    <w:rsid w:val="00275B46"/>
    <w:rsid w:val="0028236B"/>
    <w:rsid w:val="0029713F"/>
    <w:rsid w:val="002C2BED"/>
    <w:rsid w:val="002D6259"/>
    <w:rsid w:val="002E3EC8"/>
    <w:rsid w:val="002F2E75"/>
    <w:rsid w:val="002F68E8"/>
    <w:rsid w:val="00306C0A"/>
    <w:rsid w:val="00321431"/>
    <w:rsid w:val="00362A55"/>
    <w:rsid w:val="003630D2"/>
    <w:rsid w:val="00367EDC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37684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3292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732E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C71E7"/>
    <w:rsid w:val="00BF3171"/>
    <w:rsid w:val="00BF5363"/>
    <w:rsid w:val="00C15E31"/>
    <w:rsid w:val="00C30A04"/>
    <w:rsid w:val="00C439E4"/>
    <w:rsid w:val="00C461F7"/>
    <w:rsid w:val="00C5457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D3BCB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ELITA društvo s ograničenom odgovornošću za proizvodnju i usluge, SLAVONSKI BROD</izvorni_sadrzaj>
    <derivirana_varijabla naziv="DomainObject.Predmet.ProtustrankaFormated_1">  ELITA društvo s ograničenom odgovornošću za proizvodnju i usluge, SLAVONSKI BROD</derivirana_varijabla>
  </DomainObject.Predmet.ProtustrankaFormated>
  <DomainObject.Predmet.ProtustrankaFormatedOIB>
    <izvorni_sadrzaj>  ELITA društvo s ograničenom odgovornošću za proizvodnju i usluge, SLAVONSKI BROD, OIB 94911622337</izvorni_sadrzaj>
    <derivirana_varijabla naziv="DomainObject.Predmet.ProtustrankaFormatedOIB_1">  ELITA društvo s ograničenom odgovornošću za proizvodnju i usluge, SLAVONSKI BROD, OIB 94911622337</derivirana_varijabla>
  </DomainObject.Predmet.ProtustrankaFormatedOIB>
  <DomainObject.Predmet.ProtustrankaFormatedWithAdress>
    <izvorni_sadrzaj> ELITA društvo s ograničenom odgovornošću za proizvodnju i usluge, SLAVONSKI BROD, Luke Botića 80, 35000 Slavonski Brod</izvorni_sadrzaj>
    <derivirana_varijabla naziv="DomainObject.Predmet.ProtustrankaFormatedWithAdress_1"> ELITA društvo s ograničenom odgovornošću za proizvodnju i usluge, SLAVONSKI BROD, Luke Botića 80, 35000 Slavonski Brod</derivirana_varijabla>
  </DomainObject.Predmet.ProtustrankaFormatedWithAdress>
  <DomainObject.Predmet.ProtustrankaFormatedWithAdressOIB>
    <izvorni_sadrzaj> ELITA društvo s ograničenom odgovornošću za proizvodnju i usluge, SLAVONSKI BROD, OIB 94911622337, Luke Botića 80, 35000 Slavonski Brod</izvorni_sadrzaj>
    <derivirana_varijabla naziv="DomainObject.Predmet.ProtustrankaFormatedWithAdressOIB_1"> ELITA društvo s ograničenom odgovornošću za proizvodnju i usluge, SLAVONSKI BROD, OIB 94911622337, Luke Botića 80, 35000 Slavonski Brod</derivirana_varijabla>
  </DomainObject.Predmet.ProtustrankaFormatedWithAdressOIB>
  <DomainObject.Predmet.ProtustrankaWithAdress>
    <izvorni_sadrzaj>ELITA društvo s ograničenom odgovornošću za proizvodnju i usluge, SLAVONSKI BROD Luke Botića 80, 35000 Slavonski Brod</izvorni_sadrzaj>
    <derivirana_varijabla naziv="DomainObject.Predmet.ProtustrankaWithAdress_1">ELITA društvo s ograničenom odgovornošću za proizvodnju i usluge, SLAVONSKI BROD Luke Botića 80, 35000 Slavonski Brod</derivirana_varijabla>
  </DomainObject.Predmet.ProtustrankaWithAdress>
  <DomainObject.Predmet.ProtustrankaWithAdressOIB>
    <izvorni_sadrzaj>ELITA društvo s ograničenom odgovornošću za proizvodnju i usluge, SLAVONSKI BROD, OIB 94911622337, Luke Botića 80, 35000 Slavonski Brod</izvorni_sadrzaj>
    <derivirana_varijabla naziv="DomainObject.Predmet.ProtustrankaWithAdressOIB_1">ELITA društvo s ograničenom odgovornošću za proizvodnju i usluge, SLAVONSKI BROD, OIB 94911622337, Luke Botića 80, 35000 Slavonski Brod</derivirana_varijabla>
  </DomainObject.Predmet.ProtustrankaWithAdressOIB>
  <DomainObject.Predmet.ProtustrankaNazivFormated>
    <izvorni_sadrzaj>ELITA društvo s ograničenom odgovornošću za proizvodnju i usluge, SLAVONSKI BROD</izvorni_sadrzaj>
    <derivirana_varijabla naziv="DomainObject.Predmet.ProtustrankaNazivFormated_1">ELITA društvo s ograničenom odgovornošću za proizvodnju i usluge, SLAVONSKI BROD</derivirana_varijabla>
  </DomainObject.Predmet.ProtustrankaNazivFormated>
  <DomainObject.Predmet.ProtustrankaNazivFormatedOIB>
    <izvorni_sadrzaj>ELITA društvo s ograničenom odgovornošću za proizvodnju i usluge, SLAVONSKI BROD, OIB 94911622337</izvorni_sadrzaj>
    <derivirana_varijabla naziv="DomainObject.Predmet.ProtustrankaNazivFormatedOIB_1">ELITA društvo s ograničenom odgovornošću za proizvodnju i usluge, SLAVONSKI BROD, OIB 94911622337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Osijek</izvorni_sadrzaj>
    <derivirana_varijabla naziv="DomainObject.Predmet.StrankaFormatedWithAdress_1"> FINANCIJSKA AGENCIJA Regionalni centar Osijek, Osijek</derivirana_varijabla>
  </DomainObject.Predmet.StrankaFormatedWithAdress>
  <DomainObject.Predmet.StrankaFormatedWithAdressOIB>
    <izvorni_sadrzaj> FINANCIJSKA AGENCIJA Regionalni centar Osijek, OIB 85821130368, Osijek</izvorni_sadrzaj>
    <derivirana_varijabla naziv="DomainObject.Predmet.StrankaFormatedWithAdressOIB_1"> FINANCIJSKA AGENCIJA Regionalni centar Osijek, OIB 85821130368, Osijek</derivirana_varijabla>
  </DomainObject.Predmet.StrankaFormatedWithAdressOIB>
  <DomainObject.Predmet.StrankaWithAdress>
    <izvorni_sadrzaj>FINANCIJSKA AGENCIJA Regionalni centar Osijek Osijek</izvorni_sadrzaj>
    <derivirana_varijabla naziv="DomainObject.Predmet.StrankaWithAdress_1">FINANCIJSKA AGENCIJA Regionalni centar Osijek Osijek</derivirana_varijabla>
  </DomainObject.Predmet.StrankaWithAdress>
  <DomainObject.Predmet.StrankaWithAdressOIB>
    <izvorni_sadrzaj>FINANCIJSKA AGENCIJA Regionalni centar Osijek, OIB 85821130368, Osijek</izvorni_sadrzaj>
    <derivirana_varijabla naziv="DomainObject.Predmet.StrankaWithAdressOIB_1">FINANCIJSKA AGENCIJA Regionalni centar Osijek, OIB 85821130368,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Osijek</item>
    </izvorni_sadrzaj>
    <derivirana_varijabla naziv="DomainObject.Predmet.StrankaListFormatedWithAdress_1">
      <item>FINANCIJSKA AGENCIJA Regionalni centar Osijek, Osijek</item>
    </derivirana_varijabla>
  </DomainObject.Predmet.StrankaListFormatedWithAdress>
  <DomainObject.Predmet.StrankaListFormatedWithAdressOIB>
    <izvorni_sadrzaj>
      <item>FINANCIJSKA AGENCIJA Regionalni centar Osijek, OIB 85821130368, Osijek</item>
    </izvorni_sadrzaj>
    <derivirana_varijabla naziv="DomainObject.Predmet.StrankaListFormatedWithAdressOIB_1">
      <item>FINANCIJSKA AGENCIJA Regionalni centar Osijek, OIB 85821130368,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ELITA društvo s ograničenom odgovornošću za proizvodnju i usluge, SLAVONSKI BROD</item>
    </izvorni_sadrzaj>
    <derivirana_varijabla naziv="DomainObject.Predmet.ProtuStrankaListFormated_1">
      <item>ELITA društvo s ograničenom odgovornošću za proizvodnju i usluge, SLAVONSKI BROD</item>
    </derivirana_varijabla>
  </DomainObject.Predmet.ProtuStrankaListFormated>
  <DomainObject.Predmet.ProtuStrankaListFormatedOIB>
    <izvorni_sadrzaj>
      <item>ELITA društvo s ograničenom odgovornošću za proizvodnju i usluge, SLAVONSKI BROD, OIB 94911622337</item>
    </izvorni_sadrzaj>
    <derivirana_varijabla naziv="DomainObject.Predmet.ProtuStrankaListFormatedOIB_1">
      <item>ELITA društvo s ograničenom odgovornošću za proizvodnju i usluge, SLAVONSKI BROD, OIB 94911622337</item>
    </derivirana_varijabla>
  </DomainObject.Predmet.ProtuStrankaListFormatedOIB>
  <DomainObject.Predmet.ProtuStrankaListFormatedWithAdress>
    <izvorni_sadrzaj>
      <item>ELITA društvo s ograničenom odgovornošću za proizvodnju i usluge, SLAVONSKI BROD, Luke Botića 80, 35000 Slavonski Brod</item>
    </izvorni_sadrzaj>
    <derivirana_varijabla naziv="DomainObject.Predmet.ProtuStrankaListFormatedWithAdress_1">
      <item>ELITA društvo s ograničenom odgovornošću za proizvodnju i usluge, SLAVONSKI BROD, Luke Botića 80, 35000 Slavonski Brod</item>
    </derivirana_varijabla>
  </DomainObject.Predmet.ProtuStrankaListFormatedWithAdress>
  <DomainObject.Predmet.ProtuStrankaListFormatedWithAdressOIB>
    <izvorni_sadrzaj>
      <item>ELITA društvo s ograničenom odgovornošću za proizvodnju i usluge, SLAVONSKI BROD, OIB 94911622337, Luke Botića 80, 35000 Slavonski Brod</item>
    </izvorni_sadrzaj>
    <derivirana_varijabla naziv="DomainObject.Predmet.ProtuStrankaListFormatedWithAdressOIB_1">
      <item>ELITA društvo s ograničenom odgovornošću za proizvodnju i usluge, SLAVONSKI BROD, OIB 94911622337, Luke Botića 80, 35000 Slavonski Brod</item>
    </derivirana_varijabla>
  </DomainObject.Predmet.ProtuStrankaListFormatedWithAdressOIB>
  <DomainObject.Predmet.ProtuStrankaListNazivFormated>
    <izvorni_sadrzaj>
      <item>ELITA društvo s ograničenom odgovornošću za proizvodnju i usluge, SLAVONSKI BROD</item>
    </izvorni_sadrzaj>
    <derivirana_varijabla naziv="DomainObject.Predmet.ProtuStrankaListNazivFormated_1">
      <item>ELITA društvo s ograničenom odgovornošću za proizvodnju i usluge, SLAVONSKI BROD</item>
    </derivirana_varijabla>
  </DomainObject.Predmet.ProtuStrankaListNazivFormated>
  <DomainObject.Predmet.ProtuStrankaListNazivFormatedOIB>
    <izvorni_sadrzaj>
      <item>ELITA društvo s ograničenom odgovornošću za proizvodnju i usluge, SLAVONSKI BROD, OIB 94911622337</item>
    </izvorni_sadrzaj>
    <derivirana_varijabla naziv="DomainObject.Predmet.ProtuStrankaListNazivFormatedOIB_1">
      <item>ELITA društvo s ograničenom odgovornošću za proizvodnju i usluge, SLAVONSKI BROD, OIB 94911622337</item>
    </derivirana_varijabla>
  </DomainObject.Predmet.ProtuStrankaListNazivFormatedOIB>
  <DomainObject.Predmet.OstaliList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Formated>
  <DomainObject.Predmet.OstaliList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FormatedOIB>
  <DomainObject.Predmet.OstaliListFormatedWithAdress>
    <izvorni_sadrzaj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izvorni_sadrzaj>
    <derivirana_varijabla naziv="DomainObject.Predmet.OstaliListFormatedWithAdress_1"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derivirana_varijabla>
  </DomainObject.Predmet.OstaliListFormatedWithAdress>
  <DomainObject.Predmet.OstaliListFormatedWithAdressOIB>
    <izvorni_sadrzaj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izvorni_sadrzaj>
    <derivirana_varijabla naziv="DomainObject.Predmet.OstaliListFormatedWithAdressOIB_1"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derivirana_varijabla>
  </DomainObject.Predmet.OstaliListFormatedWithAdressOIB>
  <DomainObject.Predmet.OstaliListNaziv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Naziv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NazivFormated>
  <DomainObject.Predmet.OstaliListNaziv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Naziv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ELITA društvo s ograničenom odgovornošću za proizvodnju i usluge, SLAVONSKI BROD</izvorni_sadrzaj>
    <derivirana_varijabla naziv="DomainObject.Predmet.ProtustrankaIDrugi_1">ELITA društvo s ograničenom odgovornošću za proizvodnju i usluge, SLAVONSKI BROD</derivirana_varijabla>
  </DomainObject.Predmet.ProtustrankaIDrugi>
  <DomainObject.Predmet.StrankaIDrugiAdressOIB>
    <izvorni_sadrzaj>FINANCIJSKA AGENCIJA Regionalni centar Osijek, OIB 85821130368, Osijek</izvorni_sadrzaj>
    <derivirana_varijabla naziv="DomainObject.Predmet.StrankaIDrugiAdressOIB_1">FINANCIJSKA AGENCIJA Regionalni centar Osijek, OIB 85821130368, Osijek</derivirana_varijabla>
  </DomainObject.Predmet.StrankaIDrugiAdressOIB>
  <DomainObject.Predmet.ProtustrankaIDrugiAdressOIB>
    <izvorni_sadrzaj>ELITA društvo s ograničenom odgovornošću za proizvodnju i usluge, SLAVONSKI BROD, OIB 94911622337, Luke Botića 80, 35000 Slavonski Brod</izvorni_sadrzaj>
    <derivirana_varijabla naziv="DomainObject.Predmet.ProtustrankaIDrugiAdressOIB_1">ELITA društvo s ograničenom odgovornošću za proizvodnju i usluge, SLAVONSKI BROD, OIB 94911622337, Luke Botića 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St-42/2014-45</izvorni_sadrzaj>
    <derivirana_varijabla naziv="DomainObject.Predmet.OdlukaRjesenje.Oznaka_1">St-42/2014-45</derivirana_varijabla>
  </DomainObject.Predmet.OdlukaRjesenje.Oznaka>
  <DomainObject.Predmet.SudioniciListNaziv>
    <izvorni_sadrzaj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SudioniciListNaziv_1"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SudioniciListNaziv>
  <DomainObject.Predmet.SudioniciListAdressOIB>
    <izvorni_sadrzaj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izvorni_sadrzaj>
    <derivirana_varijabla naziv="DomainObject.Predmet.SudioniciListAdressOIB_1"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94911622337</item>
      <item>, OIB null</item>
      <item>, OIB null</item>
      <item>, OIB null</item>
      <item>, OIB 38584131681</item>
      <item>, OIB null</item>
      <item>, OIB null</item>
    </izvorni_sadrzaj>
    <derivirana_varijabla naziv="DomainObject.Predmet.SudioniciListNazivOIB_1">
      <item>, OIB 85821130368</item>
      <item>, OIB 94911622337</item>
      <item>, OIB null</item>
      <item>, OIB null</item>
      <item>, OIB null</item>
      <item>, OIB 38584131681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134</properties:Words>
  <properties:Characters>697</properties:Characters>
  <properties:Lines>34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2018-03-07T08:53:00Z</dcterms:created>
  <dc:creator>Korisnik</dc:creator>
  <cp:lastModifiedBy>wsadmin</cp:lastModifiedBy>
  <cp:lastPrinted>2018-03-07T08:55:00Z</cp:lastPrinted>
  <dcterms:modified xmlns:xsi="http://www.w3.org/2001/XMLSchema-instance" xsi:type="dcterms:W3CDTF">2018-03-08T07:41:00Z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ST-42-2014.docx)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