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563f" w14:paraId="290563f" w:rsidRDefault="000F405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4057" w:rsidP="000F4057" w:rsidR="00AE649C">
      <w:pPr>
        <w:pStyle w:val="NormaleSPIS"/>
        <w:spacing w:after="0"/>
      </w:pPr>
      <w:r>
        <w:t xml:space="preserve">       Republika Hrvatska</w:t>
      </w:r>
    </w:p>
    <w:p w:rsidRDefault="000F4057" w:rsidP="000F4057" w:rsidR="000F4057">
      <w:pPr>
        <w:pStyle w:val="NormaleSPIS"/>
        <w:spacing w:after="0"/>
      </w:pPr>
      <w:r>
        <w:t xml:space="preserve">    Trgovački sud u Bjelovaru</w:t>
      </w:r>
    </w:p>
    <w:p w:rsidRDefault="000F4057" w:rsidP="000F4057" w:rsidR="000F4057">
      <w:pPr>
        <w:pStyle w:val="NormaleSPIS"/>
        <w:spacing w:after="0"/>
      </w:pPr>
      <w:r>
        <w:t>Bjelovar, Šetalište dr.I.Lebovića 42.</w:t>
      </w:r>
    </w:p>
    <w:p w:rsidRDefault="000F4057" w:rsidP="000F4057" w:rsidR="000F4057">
      <w:pPr>
        <w:pStyle w:val="NormaleSPIS"/>
        <w:jc w:val="right"/>
        <w:rPr>
          <w:noProof/>
        </w:rPr>
      </w:pPr>
      <w:r>
        <w:rPr>
          <w:noProof/>
        </w:rPr>
        <w:t>Poslovni broj: 7 St-14/2018-12</w:t>
      </w:r>
    </w:p>
    <w:p w:rsidRDefault="000F4057" w:rsidP="000F4057" w:rsidR="000F4057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0F4057" w:rsidP="000F4057" w:rsidR="000F4057">
      <w:pPr>
        <w:jc w:val="center"/>
        <w:rPr>
          <w:noProof/>
        </w:rPr>
      </w:pPr>
      <w:r>
        <w:rPr>
          <w:noProof/>
        </w:rPr>
        <w:t>R J E Š E N J E</w:t>
      </w:r>
    </w:p>
    <w:p w:rsidRDefault="000F4057" w:rsidP="000F4057" w:rsidR="000F4057">
      <w:pPr>
        <w:ind w:firstLine="851"/>
        <w:jc w:val="both"/>
      </w:pPr>
      <w:r>
        <w:t>Trgovački sud u Bjelovaru, po sucu Tomislavu Mrazović, u stečajnom postupku nad dužnikom POTOČANKA d.o.o. trgovina na veliko i malo d.o.o. iz Križevaca, Augusta Šenoe 7, OIB 84436695802, 3. prosinca 2018.</w:t>
      </w:r>
    </w:p>
    <w:p w:rsidRDefault="000F4057" w:rsidP="000F4057" w:rsidR="000F4057">
      <w:pPr>
        <w:jc w:val="center"/>
        <w:rPr>
          <w:noProof/>
        </w:rPr>
      </w:pPr>
      <w:r>
        <w:rPr>
          <w:noProof/>
        </w:rPr>
        <w:t xml:space="preserve">r i j e š i o  j e </w:t>
      </w:r>
    </w:p>
    <w:p w:rsidRDefault="000F4057" w:rsidP="000F4057" w:rsidR="000F4057">
      <w:pPr>
        <w:ind w:firstLine="720"/>
        <w:jc w:val="both"/>
        <w:rPr>
          <w:noProof/>
        </w:rPr>
      </w:pPr>
      <w:r>
        <w:rPr>
          <w:noProof/>
        </w:rPr>
        <w:t>Određuje se nagrada privremenoj stečajnoj upraviteljici</w:t>
      </w:r>
      <w:r>
        <w:t xml:space="preserve"> Pauli </w:t>
      </w:r>
      <w:proofErr w:type="spellStart"/>
      <w:r>
        <w:t>Čandrlić</w:t>
      </w:r>
      <w:proofErr w:type="spellEnd"/>
      <w:r>
        <w:t xml:space="preserve"> Mesarić iz Osijeka, Zagrebačka 6, OIB 89394772015 </w:t>
      </w:r>
      <w:r>
        <w:rPr>
          <w:noProof/>
        </w:rPr>
        <w:t xml:space="preserve">u brutto iznosu od 3.000,00 kuna i trošak u  iznosu od 210,94 kuna.  </w:t>
      </w:r>
    </w:p>
    <w:p w:rsidRDefault="000F4057" w:rsidP="000F4057" w:rsidR="000F4057">
      <w:pPr>
        <w:jc w:val="center"/>
        <w:rPr>
          <w:noProof/>
        </w:rPr>
      </w:pPr>
      <w:r>
        <w:rPr>
          <w:noProof/>
        </w:rPr>
        <w:t>Obrazloženje</w:t>
      </w:r>
    </w:p>
    <w:p w:rsidRDefault="000F4057" w:rsidP="000F4057" w:rsidR="000F4057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Privremena stečajna upraviteljica Paula Čandrlić Mesarić je podnijela 18. travnja 2018. podnesak za isplatu nagrade sukladno Uredbi o kriterijima i načinu obračuna i plaćanja nagrade stečajnim upraviteljima ("Narodne novine" broj 105/2015, dalje: Uredba) te naknade troškova u iznosu od 210,94 kuna i to za  poštanske troškove iznos od 23,00 kuna, za biljege iznos od 20,00 kuna, za Uvjerenje od EUROAGRAM TIS o vlasništvu vozila iznos od 17,94 kuna i troškove telefona, interneta, uredskog materijala i sl.paušalno iznos od 150,00 kuna.  </w:t>
      </w:r>
    </w:p>
    <w:p w:rsidRDefault="000F4057" w:rsidP="000F4057" w:rsidR="000F4057">
      <w:pPr>
        <w:spacing w:after="0"/>
        <w:ind w:firstLine="851"/>
        <w:jc w:val="both"/>
        <w:rPr>
          <w:noProof/>
        </w:rPr>
      </w:pPr>
      <w:r>
        <w:rPr>
          <w:noProof/>
        </w:rPr>
        <w:t>Stečajni sudac razmotrio je zahtjev privremene stečajne upraviteljice, te odlučio da joj se, temeljem čl.4. Uredbe, odredi nagrada u brutto iznosu od 3.000,00 kn, smatrajući da je ta nagrada primjerena obujmu poslova.</w:t>
      </w:r>
      <w:bookmarkStart w:name="_GoBack" w:id="0"/>
      <w:bookmarkEnd w:id="0"/>
    </w:p>
    <w:p w:rsidRDefault="000F4057" w:rsidP="000F4057" w:rsidR="000F4057">
      <w:pPr>
        <w:ind w:firstLine="851"/>
        <w:jc w:val="both"/>
        <w:rPr>
          <w:noProof/>
        </w:rPr>
      </w:pPr>
      <w:r>
        <w:rPr>
          <w:noProof/>
        </w:rPr>
        <w:t>Troškovi koje upraviteljica potražuje bili su potrebni za utvrđivanje gospodarsko-financijskog stanja dužnika te su, temeljem čl.94. st.1. i 3. Stečajnog zakona (Narodne novine broj 71/15 i 104/17, dalje: SZ), privremenoj stečajnoj upraviteljici odobreni.</w:t>
      </w:r>
    </w:p>
    <w:p w:rsidRDefault="000F4057" w:rsidP="000F4057" w:rsidR="000F4057">
      <w:pPr>
        <w:jc w:val="center"/>
        <w:rPr>
          <w:noProof/>
        </w:rPr>
      </w:pPr>
      <w:r>
        <w:rPr>
          <w:noProof/>
        </w:rPr>
        <w:t xml:space="preserve">Bjelovar 3. prosinca 2018. </w:t>
      </w:r>
    </w:p>
    <w:p w:rsidRDefault="000F4057" w:rsidP="000F4057" w:rsidR="000F4057">
      <w:pPr>
        <w:spacing w:after="0"/>
        <w:ind w:firstLine="5245"/>
        <w:jc w:val="both"/>
        <w:rPr>
          <w:noProof/>
        </w:rPr>
      </w:pPr>
      <w:r>
        <w:rPr>
          <w:noProof/>
        </w:rPr>
        <w:t xml:space="preserve">  </w:t>
      </w:r>
      <w:r>
        <w:rPr>
          <w:noProof/>
        </w:rPr>
        <w:t xml:space="preserve">         </w:t>
      </w:r>
      <w:r>
        <w:rPr>
          <w:noProof/>
        </w:rPr>
        <w:t xml:space="preserve">     S u d a c</w:t>
      </w:r>
    </w:p>
    <w:p w:rsidRDefault="000F4057" w:rsidP="000F4057" w:rsidR="000F4057">
      <w:pPr>
        <w:ind w:firstLine="4820"/>
        <w:jc w:val="both"/>
        <w:rPr>
          <w:noProof/>
        </w:rPr>
      </w:pPr>
      <w:r>
        <w:rPr>
          <w:noProof/>
        </w:rPr>
        <w:t xml:space="preserve">     </w:t>
      </w:r>
      <w:r>
        <w:rPr>
          <w:noProof/>
        </w:rPr>
        <w:t xml:space="preserve">       </w:t>
      </w:r>
      <w:r>
        <w:rPr>
          <w:noProof/>
        </w:rPr>
        <w:t xml:space="preserve"> Tomislav Mrazović</w:t>
      </w:r>
      <w:r>
        <w:rPr>
          <w:noProof/>
        </w:rPr>
        <w:t>,v.r.</w:t>
      </w:r>
    </w:p>
    <w:p w:rsidRDefault="000F4057" w:rsidP="000F4057" w:rsidR="000F4057">
      <w:pPr>
        <w:spacing w:after="0"/>
        <w:ind w:firstLine="4820"/>
        <w:jc w:val="both"/>
        <w:rPr>
          <w:noProof/>
        </w:rPr>
      </w:pPr>
      <w:r>
        <w:rPr>
          <w:noProof/>
        </w:rPr>
        <w:t>Za točnost otpravka-ovlašteni službenik</w:t>
      </w:r>
    </w:p>
    <w:p w:rsidRDefault="000F4057" w:rsidP="000F4057" w:rsidR="000F4057">
      <w:pPr>
        <w:ind w:firstLine="4820"/>
        <w:jc w:val="both"/>
      </w:pPr>
      <w:r>
        <w:rPr>
          <w:noProof/>
        </w:rPr>
        <w:t xml:space="preserve">                 Jasmina Tubić</w:t>
      </w:r>
    </w:p>
    <w:p w:rsidRDefault="000F4057" w:rsidP="000F4057" w:rsidR="00AE649C" w:rsidRPr="00B76F3C">
      <w:pPr>
        <w:jc w:val="both"/>
      </w:pPr>
      <w: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057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976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St-14/2018-12</izvorni_sadrzaj>
    <derivirana_varijabla naziv="DomainObject.Oznaka_1">St-14/2018-12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prosinca 2018.</izvorni_sadrzaj>
    <derivirana_varijabla naziv="DomainObject.Predmet.DatumRjesavanja_1">3.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St-14/2018</izvorni_sadrzaj>
    <derivirana_varijabla naziv="DomainObject.Predmet.OznakaBroj_1">St-14/2018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POTOČANKA trgovina na veliko i malo d.o.o.</izvorni_sadrzaj>
    <derivirana_varijabla naziv="DomainObject.Predmet.ProtustrankaFormated_1">  POTOČANKA trgovina na veliko i malo d.o.o.</derivirana_varijabla>
  </DomainObject.Predmet.ProtustrankaFormated>
  <DomainObject.Predmet.ProtustrankaFormatedOIB>
    <izvorni_sadrzaj>  POTOČANKA trgovina na veliko i malo d.o.o., OIB 84436695802</izvorni_sadrzaj>
    <derivirana_varijabla naziv="DomainObject.Predmet.ProtustrankaFormatedOIB_1">  POTOČANKA trgovina na veliko i malo d.o.o., OIB 84436695802</derivirana_varijabla>
  </DomainObject.Predmet.ProtustrankaFormatedOIB>
  <DomainObject.Predmet.ProtustrankaFormatedWithAdress>
    <izvorni_sadrzaj> POTOČANKA trgovina na veliko i malo d.o.o., Augusta Šenoe 7, 48260 Križevci</izvorni_sadrzaj>
    <derivirana_varijabla naziv="DomainObject.Predmet.ProtustrankaFormatedWithAdress_1"> POTOČANKA trgovina na veliko i malo d.o.o., Augusta Šenoe 7, 48260 Križevci</derivirana_varijabla>
  </DomainObject.Predmet.ProtustrankaFormatedWithAdress>
  <DomainObject.Predmet.ProtustrankaFormatedWithAdressOIB>
    <izvorni_sadrzaj> POTOČANKA trgovina na veliko i malo d.o.o., OIB 84436695802, Augusta Šenoe 7, 48260 Križevci</izvorni_sadrzaj>
    <derivirana_varijabla naziv="DomainObject.Predmet.ProtustrankaFormatedWithAdressOIB_1"> POTOČANKA trgovina na veliko i malo d.o.o., OIB 84436695802, Augusta Šenoe 7, 48260 Križevci</derivirana_varijabla>
  </DomainObject.Predmet.ProtustrankaFormatedWithAdressOIB>
  <DomainObject.Predmet.ProtustrankaWithAdress>
    <izvorni_sadrzaj>POTOČANKA trgovina na veliko i malo d.o.o. Augusta Šenoe 7, 48260 Križevci</izvorni_sadrzaj>
    <derivirana_varijabla naziv="DomainObject.Predmet.ProtustrankaWithAdress_1">POTOČANKA trgovina na veliko i malo d.o.o. Augusta Šenoe 7, 48260 Križevci</derivirana_varijabla>
  </DomainObject.Predmet.ProtustrankaWithAdress>
  <DomainObject.Predmet.ProtustrankaWithAdressOIB>
    <izvorni_sadrzaj>POTOČANKA trgovina na veliko i malo d.o.o., OIB 84436695802, Augusta Šenoe 7, 48260 Križevci</izvorni_sadrzaj>
    <derivirana_varijabla naziv="DomainObject.Predmet.ProtustrankaWithAdressOIB_1">POTOČANKA trgovina na veliko i malo d.o.o., OIB 84436695802, Augusta Šenoe 7, 48260 Križevci</derivirana_varijabla>
  </DomainObject.Predmet.ProtustrankaWithAdressOIB>
  <DomainObject.Predmet.ProtustrankaNazivFormated>
    <izvorni_sadrzaj>POTOČANKA trgovina na veliko i malo d.o.o.</izvorni_sadrzaj>
    <derivirana_varijabla naziv="DomainObject.Predmet.ProtustrankaNazivFormated_1">POTOČANKA trgovina na veliko i malo d.o.o.</derivirana_varijabla>
  </DomainObject.Predmet.ProtustrankaNazivFormated>
  <DomainObject.Predmet.ProtustrankaNazivFormatedOIB>
    <izvorni_sadrzaj>POTOČANKA trgovina na veliko i malo d.o.o., OIB 84436695802</izvorni_sadrzaj>
    <derivirana_varijabla naziv="DomainObject.Predmet.ProtustrankaNazivFormatedOIB_1">POTOČANKA trgovina na veliko i malo d.o.o., OIB 84436695802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POTOČANKA trgovina na veliko i malo d.o.o.</item>
    </izvorni_sadrzaj>
    <derivirana_varijabla naziv="DomainObject.Predmet.ProtuStrankaListFormated_1">
      <item>POTOČANKA trgovina na veliko i malo d.o.o.</item>
    </derivirana_varijabla>
  </DomainObject.Predmet.ProtuStrankaListFormated>
  <DomainObject.Predmet.ProtuStrankaListFormatedOIB>
    <izvorni_sadrzaj>
      <item>POTOČANKA trgovina na veliko i malo d.o.o., OIB 84436695802</item>
    </izvorni_sadrzaj>
    <derivirana_varijabla naziv="DomainObject.Predmet.ProtuStrankaListFormatedOIB_1">
      <item>POTOČANKA trgovina na veliko i malo d.o.o., OIB 84436695802</item>
    </derivirana_varijabla>
  </DomainObject.Predmet.ProtuStrankaListFormatedOIB>
  <DomainObject.Predmet.ProtuStrankaListFormatedWithAdress>
    <izvorni_sadrzaj>
      <item>POTOČANKA trgovina na veliko i malo d.o.o., Augusta Šenoe 7, 48260 Križevci</item>
    </izvorni_sadrzaj>
    <derivirana_varijabla naziv="DomainObject.Predmet.ProtuStrankaListFormatedWithAdress_1">
      <item>POTOČANKA trgovina na veliko i malo d.o.o., Augusta Šenoe 7, 48260 Križevci</item>
    </derivirana_varijabla>
  </DomainObject.Predmet.ProtuStrankaListFormatedWithAdress>
  <DomainObject.Predmet.ProtuStrankaListFormatedWithAdressOIB>
    <izvorni_sadrzaj>
      <item>POTOČANKA trgovina na veliko i malo d.o.o., OIB 84436695802, Augusta Šenoe 7, 48260 Križevci</item>
    </izvorni_sadrzaj>
    <derivirana_varijabla naziv="DomainObject.Predmet.ProtuStrankaListFormatedWithAdressOIB_1">
      <item>POTOČANKA trgovina na veliko i malo d.o.o., OIB 84436695802, Augusta Šenoe 7, 48260 Križevci</item>
    </derivirana_varijabla>
  </DomainObject.Predmet.ProtuStrankaListFormatedWithAdressOIB>
  <DomainObject.Predmet.ProtuStrankaListNazivFormated>
    <izvorni_sadrzaj>
      <item>POTOČANKA trgovina na veliko i malo d.o.o.</item>
    </izvorni_sadrzaj>
    <derivirana_varijabla naziv="DomainObject.Predmet.ProtuStrankaListNazivFormated_1">
      <item>POTOČANKA trgovina na veliko i malo d.o.o.</item>
    </derivirana_varijabla>
  </DomainObject.Predmet.ProtuStrankaListNazivFormated>
  <DomainObject.Predmet.ProtuStrankaListNazivFormatedOIB>
    <izvorni_sadrzaj>
      <item>POTOČANKA trgovina na veliko i malo d.o.o., OIB 84436695802</item>
    </izvorni_sadrzaj>
    <derivirana_varijabla naziv="DomainObject.Predmet.ProtuStrankaListNazivFormatedOIB_1">
      <item>POTOČANKA trgovina na veliko i malo d.o.o., OIB 84436695802</item>
    </derivirana_varijabla>
  </DomainObject.Predmet.ProtuStrankaListNazivFormatedOIB>
  <DomainObject.Predmet.OstaliListFormated>
    <izvorni_sadrzaj>
      <item>Županijsko državno odvjetništvo u Varaždinu</item>
      <item>Ljiljana Rajn</item>
    </izvorni_sadrzaj>
    <derivirana_varijabla naziv="DomainObject.Predmet.OstaliListFormated_1">
      <item>Županijsko državno odvjetništvo u Varaždinu</item>
      <item>Ljiljana Rajn</item>
    </derivirana_varijabla>
  </DomainObject.Predmet.OstaliListFormated>
  <DomainObject.Predmet.OstaliListFormatedOIB>
    <izvorni_sadrzaj>
      <item>Županijsko državno odvjetništvo u Varaždinu, OIB 23987413075</item>
      <item>Ljiljana Rajn, OIB 52043504989</item>
    </izvorni_sadrzaj>
    <derivirana_varijabla naziv="DomainObject.Predmet.OstaliListFormatedOIB_1">
      <item>Županijsko državno odvjetništvo u Varaždinu, OIB 23987413075</item>
      <item>Ljiljana Rajn, OIB 52043504989</item>
    </derivirana_varijabla>
  </DomainObject.Predmet.OstaliListFormatedOIB>
  <DomainObject.Predmet.OstaliListFormatedWithAdress>
    <izvorni_sadrzaj>
      <item>Županijsko državno odvjetništvo u Varaždinu</item>
      <item>Ljiljana Rajn, Mali Potočec 86, 48260 Mali Potočec</item>
    </izvorni_sadrzaj>
    <derivirana_varijabla naziv="DomainObject.Predmet.OstaliListFormatedWithAdress_1">
      <item>Županijsko državno odvjetništvo u Varaždinu</item>
      <item>Ljiljana Rajn, Mali Potočec 86, 48260 Mali Potočec</item>
    </derivirana_varijabla>
  </DomainObject.Predmet.OstaliListFormatedWithAdress>
  <DomainObject.Predmet.OstaliListFormatedWithAdressOIB>
    <izvorni_sadrzaj>
      <item>Županijsko državno odvjetništvo u Varaždinu, OIB 23987413075</item>
      <item>Ljiljana Rajn, OIB 52043504989, Mali Potočec 86, 48260 Mali Potočec</item>
    </izvorni_sadrzaj>
    <derivirana_varijabla naziv="DomainObject.Predmet.OstaliListFormatedWithAdressOIB_1">
      <item>Županijsko državno odvjetništvo u Varaždinu, OIB 23987413075</item>
      <item>Ljiljana Rajn, OIB 52043504989, Mali Potočec 86, 48260 Mali Potočec</item>
    </derivirana_varijabla>
  </DomainObject.Predmet.OstaliListFormatedWithAdressOIB>
  <DomainObject.Predmet.OstaliListNazivFormated>
    <izvorni_sadrzaj>
      <item>Županijsko državno odvjetništvo u Varaždinu</item>
      <item>Ljiljana Rajn</item>
    </izvorni_sadrzaj>
    <derivirana_varijabla naziv="DomainObject.Predmet.OstaliListNazivFormated_1">
      <item>Županijsko državno odvjetništvo u Varaždinu</item>
      <item>Ljiljana Rajn</item>
    </derivirana_varijabla>
  </DomainObject.Predmet.OstaliListNazivFormated>
  <DomainObject.Predmet.OstaliListNazivFormatedOIB>
    <izvorni_sadrzaj>
      <item>Županijsko državno odvjetništvo u Varaždinu, OIB 23987413075</item>
      <item>Ljiljana Rajn, OIB 52043504989</item>
    </izvorni_sadrzaj>
    <derivirana_varijabla naziv="DomainObject.Predmet.OstaliListNazivFormatedOIB_1">
      <item>Županijsko državno odvjetništvo u Varaždinu, OIB 23987413075</item>
      <item>Ljiljana Rajn, OIB 52043504989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St-14/2018-12</izvorni_sadrzaj>
    <derivirana_varijabla naziv="DomainObject.PoslovniBrojDokumenta_1">St-14/2018-12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POTOČANKA trgovina na veliko i malo d.o.o.</izvorni_sadrzaj>
    <derivirana_varijabla naziv="DomainObject.Predmet.ProtustrankaIDrugi_1">POTOČANKA trgovina na veliko i malo d.o.o.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POTOČANKA trgovina na veliko i malo d.o.o., OIB 84436695802, Augusta Šenoe 7, 48260 Križevci</izvorni_sadrzaj>
    <derivirana_varijabla naziv="DomainObject.Predmet.ProtustrankaIDrugiAdressOIB_1">POTOČANKA trgovina na veliko i malo d.o.o., OIB 84436695802, Augusta Šenoe 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prosinca 2018.</izvorni_sadrzaj>
    <derivirana_varijabla naziv="DomainObject.Predmet.OdlukaRjesenje.DatumDonosenjaOdluke_1">3.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St-14/2018-11</izvorni_sadrzaj>
    <derivirana_varijabla naziv="DomainObject.Predmet.OdlukaRjesenje.Oznaka_1">St-14/2018-11</derivirana_varijabla>
  </DomainObject.Predmet.OdlukaRjesenje.Oznaka>
  <DomainObject.Predmet.SudioniciListNaziv>
    <izvorni_sadrzaj>
      <item>POTOČANKA trgovina na veliko i malo d.o.o.</item>
      <item>REPUBLIKA HRVATSKA MINISTARSTVO FINANCIJA</item>
      <item>Županijsko državno odvjetništvo u Varaždinu</item>
      <item>Ljiljana Rajn</item>
    </izvorni_sadrzaj>
    <derivirana_varijabla naziv="DomainObject.Predmet.SudioniciListNaziv_1">
      <item>POTOČANKA trgovina na veliko i malo d.o.o.</item>
      <item>REPUBLIKA HRVATSKA MINISTARSTVO FINANCIJA</item>
      <item>Županijsko državno odvjetništvo u Varaždinu</item>
      <item>Ljiljana Rajn</item>
    </derivirana_varijabla>
  </DomainObject.Predmet.SudioniciListNaziv>
  <DomainObject.Predmet.SudioniciListAdressOIB>
    <izvorni_sadrzaj>
      <item>POTOČANKA trgovina na veliko i malo d.o.o., OIB 84436695802, Augusta Šenoe 7,48260 Križevci</item>
      <item>REPUBLIKA HRVATSKA MINISTARSTVO FINANCIJA, OIB 18683136487, Katančićeva 5,10000 Zagreb</item>
      <item>Županijsko državno odvjetništvo u Varaždinu, OIB 23987413075</item>
      <item>Ljiljana Rajn, OIB 52043504989, Mali Potočec 86,48260 Mali Potočec</item>
    </izvorni_sadrzaj>
    <derivirana_varijabla naziv="DomainObject.Predmet.SudioniciListAdressOIB_1">
      <item>POTOČANKA trgovina na veliko i malo d.o.o., OIB 84436695802, Augusta Šenoe 7,48260 Križevci</item>
      <item>REPUBLIKA HRVATSKA MINISTARSTVO FINANCIJA, OIB 18683136487, Katančićeva 5,10000 Zagreb</item>
      <item>Županijsko državno odvjetništvo u Varaždinu, OIB 23987413075</item>
      <item>Ljiljana Rajn, OIB 52043504989, Mali Potočec 86,48260 Mali Potočec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E38322-0606-4C84-B5C8-C3041F60E8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1726</properties:Characters>
  <properties:Lines>36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2018-12-03T12:15:00Z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St-14/2018-12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