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9e486" w14:paraId="069e486" w:rsidRDefault="006F70D9" w:rsidP="00910611" w:rsidR="006F70D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70D9" w:rsidP="00910611" w:rsidR="006F70D9">
      <w:r>
        <w:rPr>
          <w:rFonts w:eastAsia="MS Mincho"/>
        </w:rPr>
        <w:t>REPUBLIKA HRVATSKA</w:t>
      </w:r>
    </w:p>
    <w:p w:rsidRDefault="006F70D9" w:rsidP="00910611" w:rsidR="006F70D9">
      <w:r>
        <w:rPr>
          <w:rFonts w:eastAsia="MS Mincho"/>
        </w:rPr>
        <w:t>TRGOVAČKI SUD U RIJECI</w:t>
      </w:r>
    </w:p>
    <w:p w:rsidRDefault="006F70D9" w:rsidR="006F70D9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F11FCA" w:rsidP="00A74730" w:rsidR="00F11FCA" w:rsidRPr="00A94E4D"/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proofErr w:type="spellStart"/>
      <w:r w:rsidR="000B3943">
        <w:t>2</w:t>
      </w:r>
      <w:r w:rsidR="00F136DA">
        <w:t>3</w:t>
      </w:r>
      <w:r w:rsidR="0097598F">
        <w:t>2</w:t>
      </w:r>
      <w:proofErr w:type="spellEnd"/>
      <w:r w:rsidRPr="00A94E4D">
        <w:t>/</w:t>
      </w:r>
      <w:proofErr w:type="spellStart"/>
      <w:r w:rsidRPr="00A94E4D">
        <w:t>1</w:t>
      </w:r>
      <w:r w:rsidR="00AA5D01">
        <w:t>7</w:t>
      </w:r>
      <w:proofErr w:type="spellEnd"/>
      <w:r w:rsidRPr="00A94E4D">
        <w:t>, temeljem odredbe čl.</w:t>
      </w:r>
      <w:r w:rsidR="00A94E4D">
        <w:t xml:space="preserve"> </w:t>
      </w:r>
      <w:proofErr w:type="spellStart"/>
      <w:r w:rsidRPr="00A94E4D">
        <w:t>430</w:t>
      </w:r>
      <w:proofErr w:type="spellEnd"/>
      <w:r w:rsidRPr="00A94E4D">
        <w:t>. Stečajnog zakona (N</w:t>
      </w:r>
      <w:r w:rsidR="00A94E4D">
        <w:t>arodne novine broj</w:t>
      </w:r>
      <w:r w:rsidRPr="00A94E4D">
        <w:t xml:space="preserve"> </w:t>
      </w:r>
      <w:proofErr w:type="spellStart"/>
      <w:r w:rsidRPr="00A94E4D">
        <w:t>71</w:t>
      </w:r>
      <w:proofErr w:type="spellEnd"/>
      <w:r w:rsidRPr="00A94E4D">
        <w:t>/</w:t>
      </w:r>
      <w:proofErr w:type="spellStart"/>
      <w:r w:rsidRPr="00A94E4D">
        <w:t>15</w:t>
      </w:r>
      <w:proofErr w:type="spellEnd"/>
      <w:r w:rsidRPr="00A94E4D">
        <w:t xml:space="preserve">), </w:t>
      </w:r>
      <w:proofErr w:type="spellStart"/>
      <w:r w:rsidR="000B3943">
        <w:t>2</w:t>
      </w:r>
      <w:r w:rsidR="00F136DA">
        <w:t>8</w:t>
      </w:r>
      <w:proofErr w:type="spellEnd"/>
      <w:r w:rsidRPr="00A94E4D">
        <w:t xml:space="preserve">. </w:t>
      </w:r>
      <w:r w:rsidR="00231B8B">
        <w:t xml:space="preserve">travnja </w:t>
      </w:r>
      <w:proofErr w:type="spellStart"/>
      <w:r w:rsidRPr="00A94E4D">
        <w:t>201</w:t>
      </w:r>
      <w:r w:rsidR="00E4047B">
        <w:t>7</w:t>
      </w:r>
      <w:proofErr w:type="spellEnd"/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r w:rsidR="0097598F">
        <w:t xml:space="preserve">KANU IVANČICA d.o.o. Brod </w:t>
      </w:r>
      <w:proofErr w:type="spellStart"/>
      <w:r w:rsidR="0097598F">
        <w:t>Moravice</w:t>
      </w:r>
      <w:proofErr w:type="spellEnd"/>
      <w:r w:rsidR="0097598F">
        <w:t xml:space="preserve"> (</w:t>
      </w:r>
      <w:proofErr w:type="spellStart"/>
      <w:r w:rsidR="0097598F">
        <w:t>OIB</w:t>
      </w:r>
      <w:proofErr w:type="spellEnd"/>
      <w:r w:rsidR="0097598F">
        <w:t>:</w:t>
      </w:r>
      <w:proofErr w:type="spellStart"/>
      <w:r w:rsidR="0097598F">
        <w:t>12765679060</w:t>
      </w:r>
      <w:proofErr w:type="spellEnd"/>
      <w:r w:rsidR="0097598F">
        <w:t xml:space="preserve">), </w:t>
      </w:r>
      <w:proofErr w:type="spellStart"/>
      <w:r w:rsidR="0097598F">
        <w:t>Zahrt</w:t>
      </w:r>
      <w:proofErr w:type="spellEnd"/>
      <w:r w:rsidR="0097598F">
        <w:t xml:space="preserve"> 3</w:t>
      </w:r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proofErr w:type="spellStart"/>
      <w:r w:rsidR="000B3943">
        <w:t>2</w:t>
      </w:r>
      <w:r w:rsidR="003407B0">
        <w:t>4</w:t>
      </w:r>
      <w:proofErr w:type="spellEnd"/>
      <w:r w:rsidR="00807E02">
        <w:t xml:space="preserve">. </w:t>
      </w:r>
      <w:r w:rsidR="009E169F">
        <w:t xml:space="preserve">ožujka </w:t>
      </w:r>
      <w:proofErr w:type="spellStart"/>
      <w:r w:rsidR="00D76AC5">
        <w:t>2</w:t>
      </w:r>
      <w:r w:rsidR="00A94E4D">
        <w:t>01</w:t>
      </w:r>
      <w:r w:rsidR="0012780A">
        <w:t>7</w:t>
      </w:r>
      <w:proofErr w:type="spellEnd"/>
      <w:r w:rsidRPr="00A94E4D">
        <w:t xml:space="preserve">. iznosi </w:t>
      </w:r>
      <w:r w:rsidR="00F136DA">
        <w:t>6</w:t>
      </w:r>
      <w:r w:rsidR="00983335">
        <w:t>.</w:t>
      </w:r>
      <w:r w:rsidR="003407B0">
        <w:t>722</w:t>
      </w:r>
      <w:r w:rsidR="007F397D">
        <w:t>,</w:t>
      </w:r>
      <w:r w:rsidR="00F136DA">
        <w:t>9</w:t>
      </w:r>
      <w:r w:rsidR="003407B0">
        <w:t>5</w:t>
      </w:r>
      <w:r w:rsidRPr="00A94E4D">
        <w:t xml:space="preserve"> 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</w:t>
      </w:r>
      <w:proofErr w:type="spellStart"/>
      <w:r w:rsidRPr="00A94E4D">
        <w:t>15</w:t>
      </w:r>
      <w:proofErr w:type="spellEnd"/>
      <w:r w:rsidRPr="00A94E4D">
        <w:t xml:space="preserve">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</w:t>
      </w:r>
      <w:proofErr w:type="spellStart"/>
      <w:r w:rsidRPr="00A94E4D">
        <w:t>45</w:t>
      </w:r>
      <w:proofErr w:type="spellEnd"/>
      <w:r w:rsidRPr="00A94E4D">
        <w:t xml:space="preserve">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Ako osobe ovlaštene za zastupanje dužnika po zakonu u roku od </w:t>
      </w:r>
      <w:proofErr w:type="spellStart"/>
      <w:r w:rsidRPr="00A94E4D">
        <w:rPr>
          <w:lang w:eastAsia="ar-SA"/>
        </w:rPr>
        <w:t>15</w:t>
      </w:r>
      <w:proofErr w:type="spellEnd"/>
      <w:r w:rsidRPr="00A94E4D">
        <w:rPr>
          <w:lang w:eastAsia="ar-SA"/>
        </w:rPr>
        <w:t xml:space="preserve"> dana ne podnesu popis imovine i dužnika ili ako iz tog popisa proizlazi da dužnik ima imovinu koja nije dostatna za namirenje predvidivih troškova stečajnog postupka, ili ako u roku od </w:t>
      </w:r>
      <w:proofErr w:type="spellStart"/>
      <w:r w:rsidRPr="00A94E4D">
        <w:rPr>
          <w:lang w:eastAsia="ar-SA"/>
        </w:rPr>
        <w:t>45</w:t>
      </w:r>
      <w:proofErr w:type="spellEnd"/>
      <w:r w:rsidRPr="00A94E4D">
        <w:rPr>
          <w:lang w:eastAsia="ar-SA"/>
        </w:rPr>
        <w:t xml:space="preserve">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proofErr w:type="spellStart"/>
      <w:r w:rsidR="00657A22">
        <w:t>2</w:t>
      </w:r>
      <w:r w:rsidR="00F136DA">
        <w:t>8</w:t>
      </w:r>
      <w:proofErr w:type="spellEnd"/>
      <w:r w:rsidRPr="00A94E4D">
        <w:t xml:space="preserve">. </w:t>
      </w:r>
      <w:r w:rsidR="00657A22">
        <w:t xml:space="preserve">travnja </w:t>
      </w:r>
      <w:proofErr w:type="spellStart"/>
      <w:r w:rsidR="002E1EFF">
        <w:t>201</w:t>
      </w:r>
      <w:r w:rsidR="00E4047B">
        <w:t>7</w:t>
      </w:r>
      <w:proofErr w:type="spellEnd"/>
      <w:r w:rsidRPr="00A94E4D">
        <w:t xml:space="preserve">. </w:t>
      </w:r>
    </w:p>
    <w:p w:rsidRDefault="00A74730" w:rsidP="00873E52" w:rsidR="002E1EFF" w:rsidRPr="002E1EFF">
      <w:pPr>
        <w:ind w:left="5954"/>
        <w:jc w:val="center"/>
      </w:pPr>
      <w:r w:rsidRPr="00A94E4D">
        <w:tab/>
      </w:r>
      <w:r w:rsidRPr="00A94E4D">
        <w:tab/>
      </w:r>
      <w:r w:rsidR="00873E52">
        <w:tab/>
        <w:t xml:space="preserve">                 </w:t>
      </w:r>
      <w:r w:rsidR="002E1EFF" w:rsidRPr="002E1EFF">
        <w:t>Sudska savjetnica</w:t>
      </w:r>
    </w:p>
    <w:p w:rsidRDefault="00873E52" w:rsidP="00873E52" w:rsidR="002E1EFF" w:rsidRPr="002E1EFF">
      <w:pPr>
        <w:overflowPunct w:val="false"/>
        <w:autoSpaceDE w:val="false"/>
        <w:autoSpaceDN w:val="false"/>
        <w:adjustRightInd w:val="false"/>
        <w:ind w:left="5670"/>
        <w:jc w:val="center"/>
      </w:pPr>
      <w:r>
        <w:t xml:space="preserve">     </w:t>
      </w:r>
      <w:r w:rsidR="002E1EFF" w:rsidRPr="002E1EFF">
        <w:t xml:space="preserve">Tina Ružić </w:t>
      </w:r>
      <w:proofErr w:type="spellStart"/>
      <w:r w:rsidR="002E1EFF" w:rsidRPr="002E1EFF">
        <w:t>Škrobonja</w:t>
      </w:r>
      <w:proofErr w:type="spellEnd"/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</w:t>
      </w:r>
      <w:proofErr w:type="spellStart"/>
      <w:r w:rsidRPr="00520908">
        <w:rPr>
          <w:sz w:val="20"/>
          <w:szCs w:val="20"/>
        </w:rPr>
        <w:t>60</w:t>
      </w:r>
      <w:proofErr w:type="spellEnd"/>
      <w:r w:rsidRPr="00520908">
        <w:rPr>
          <w:sz w:val="20"/>
          <w:szCs w:val="20"/>
        </w:rPr>
        <w:t xml:space="preserve">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657A22">
        <w:rPr>
          <w:sz w:val="20"/>
          <w:szCs w:val="20"/>
        </w:rPr>
        <w:t>2</w:t>
      </w:r>
      <w:r w:rsidR="00F136DA">
        <w:rPr>
          <w:sz w:val="20"/>
          <w:szCs w:val="20"/>
        </w:rPr>
        <w:t>8</w:t>
      </w:r>
      <w:r w:rsidRPr="00520908">
        <w:rPr>
          <w:sz w:val="20"/>
          <w:szCs w:val="20"/>
        </w:rPr>
        <w:t>.</w:t>
      </w:r>
      <w:r w:rsidR="00657A22">
        <w:rPr>
          <w:sz w:val="20"/>
          <w:szCs w:val="20"/>
        </w:rPr>
        <w:t>4</w:t>
      </w:r>
      <w:r w:rsidRPr="00520908">
        <w:rPr>
          <w:sz w:val="20"/>
          <w:szCs w:val="20"/>
        </w:rPr>
        <w:t>.201</w:t>
      </w:r>
      <w:r w:rsidR="000F7D5E">
        <w:rPr>
          <w:sz w:val="20"/>
          <w:szCs w:val="20"/>
        </w:rPr>
        <w:t>7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 xml:space="preserve">Tina Ružić </w:t>
      </w:r>
      <w:proofErr w:type="spellStart"/>
      <w:r w:rsidRPr="00520908">
        <w:rPr>
          <w:sz w:val="20"/>
          <w:szCs w:val="20"/>
        </w:rPr>
        <w:t>Škrobonja</w:t>
      </w:r>
      <w:proofErr w:type="spellEnd"/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505" w:rsidP="00A34165" w:rsidR="00DD3505">
      <w:r>
        <w:separator/>
      </w:r>
    </w:p>
  </w:endnote>
  <w:endnote w:id="0" w:type="continuationSeparator">
    <w:p w:rsidRDefault="00DD3505" w:rsidP="00A34165" w:rsidR="00DD3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505" w:rsidP="00A34165" w:rsidR="00DD3505">
      <w:r>
        <w:separator/>
      </w:r>
    </w:p>
  </w:footnote>
  <w:footnote w:id="0" w:type="continuationSeparator">
    <w:p w:rsidRDefault="00DD3505" w:rsidP="00A34165" w:rsidR="00DD35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proofErr w:type="spellStart"/>
    <w:r w:rsidR="007B070A">
      <w:t>2</w:t>
    </w:r>
    <w:r w:rsidR="00F136DA">
      <w:t>3</w:t>
    </w:r>
    <w:r w:rsidR="0097598F">
      <w:t>2</w:t>
    </w:r>
    <w:proofErr w:type="spellEnd"/>
    <w:r>
      <w:t>/</w:t>
    </w:r>
    <w:proofErr w:type="spellStart"/>
    <w:r>
      <w:t>201</w:t>
    </w:r>
    <w:r w:rsidR="00AA5D01">
      <w:t>7</w:t>
    </w:r>
    <w:proofErr w:type="spellEnd"/>
    <w:r>
      <w:t>-</w:t>
    </w:r>
    <w:r w:rsidR="00A061F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40B3"/>
    <w:rsid w:val="00020CF3"/>
    <w:rsid w:val="00021A95"/>
    <w:rsid w:val="00040E4F"/>
    <w:rsid w:val="000600D3"/>
    <w:rsid w:val="000760D5"/>
    <w:rsid w:val="000A7171"/>
    <w:rsid w:val="000B3943"/>
    <w:rsid w:val="000F2DEB"/>
    <w:rsid w:val="000F7D5E"/>
    <w:rsid w:val="00111307"/>
    <w:rsid w:val="001115B3"/>
    <w:rsid w:val="0012780A"/>
    <w:rsid w:val="0014331C"/>
    <w:rsid w:val="00144D5B"/>
    <w:rsid w:val="00153BA1"/>
    <w:rsid w:val="0015539E"/>
    <w:rsid w:val="00167508"/>
    <w:rsid w:val="001A2D9E"/>
    <w:rsid w:val="001A4AEF"/>
    <w:rsid w:val="001A7646"/>
    <w:rsid w:val="001F1915"/>
    <w:rsid w:val="00203836"/>
    <w:rsid w:val="002117E8"/>
    <w:rsid w:val="00224BE3"/>
    <w:rsid w:val="00231432"/>
    <w:rsid w:val="00231B8B"/>
    <w:rsid w:val="00234AC4"/>
    <w:rsid w:val="0024509C"/>
    <w:rsid w:val="00253D50"/>
    <w:rsid w:val="00284C72"/>
    <w:rsid w:val="0028783F"/>
    <w:rsid w:val="002D1D1A"/>
    <w:rsid w:val="002D6ED5"/>
    <w:rsid w:val="002D73B2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407B0"/>
    <w:rsid w:val="003506CF"/>
    <w:rsid w:val="00352CEE"/>
    <w:rsid w:val="003773B8"/>
    <w:rsid w:val="003873BB"/>
    <w:rsid w:val="003905E1"/>
    <w:rsid w:val="0039103C"/>
    <w:rsid w:val="003D3538"/>
    <w:rsid w:val="003D4E7A"/>
    <w:rsid w:val="003F4AF8"/>
    <w:rsid w:val="00403357"/>
    <w:rsid w:val="004039FF"/>
    <w:rsid w:val="004128A8"/>
    <w:rsid w:val="00436D04"/>
    <w:rsid w:val="0044548C"/>
    <w:rsid w:val="00466E58"/>
    <w:rsid w:val="004D16FE"/>
    <w:rsid w:val="004D19A9"/>
    <w:rsid w:val="004D543B"/>
    <w:rsid w:val="004E2F53"/>
    <w:rsid w:val="004E7544"/>
    <w:rsid w:val="004F00E9"/>
    <w:rsid w:val="004F0EA3"/>
    <w:rsid w:val="004F3206"/>
    <w:rsid w:val="00516A92"/>
    <w:rsid w:val="00520908"/>
    <w:rsid w:val="00525435"/>
    <w:rsid w:val="0053576D"/>
    <w:rsid w:val="00540277"/>
    <w:rsid w:val="005606DB"/>
    <w:rsid w:val="00563899"/>
    <w:rsid w:val="00593C54"/>
    <w:rsid w:val="005A76AF"/>
    <w:rsid w:val="005A775A"/>
    <w:rsid w:val="005C38A0"/>
    <w:rsid w:val="005E5389"/>
    <w:rsid w:val="005F72A4"/>
    <w:rsid w:val="00600213"/>
    <w:rsid w:val="00603685"/>
    <w:rsid w:val="0060476B"/>
    <w:rsid w:val="00606542"/>
    <w:rsid w:val="00616E9B"/>
    <w:rsid w:val="006256EC"/>
    <w:rsid w:val="00633496"/>
    <w:rsid w:val="00646384"/>
    <w:rsid w:val="00651A5A"/>
    <w:rsid w:val="00657A22"/>
    <w:rsid w:val="00662F7A"/>
    <w:rsid w:val="00685B7F"/>
    <w:rsid w:val="00695808"/>
    <w:rsid w:val="006A7310"/>
    <w:rsid w:val="006D407A"/>
    <w:rsid w:val="006D6EC9"/>
    <w:rsid w:val="006E032E"/>
    <w:rsid w:val="006E15CE"/>
    <w:rsid w:val="006F3D0D"/>
    <w:rsid w:val="006F70D9"/>
    <w:rsid w:val="00700C49"/>
    <w:rsid w:val="00701902"/>
    <w:rsid w:val="00701A35"/>
    <w:rsid w:val="00724AF5"/>
    <w:rsid w:val="0073234C"/>
    <w:rsid w:val="00735AB1"/>
    <w:rsid w:val="00747457"/>
    <w:rsid w:val="007579CB"/>
    <w:rsid w:val="00783861"/>
    <w:rsid w:val="00797FF7"/>
    <w:rsid w:val="007A5847"/>
    <w:rsid w:val="007B070A"/>
    <w:rsid w:val="007B0EBF"/>
    <w:rsid w:val="007C3BDB"/>
    <w:rsid w:val="007E08D9"/>
    <w:rsid w:val="007E3D43"/>
    <w:rsid w:val="007F397D"/>
    <w:rsid w:val="00807E02"/>
    <w:rsid w:val="00846BD6"/>
    <w:rsid w:val="00873E52"/>
    <w:rsid w:val="00892BEB"/>
    <w:rsid w:val="008A0387"/>
    <w:rsid w:val="008B08C4"/>
    <w:rsid w:val="008C6779"/>
    <w:rsid w:val="008D338A"/>
    <w:rsid w:val="008D6558"/>
    <w:rsid w:val="008E30D3"/>
    <w:rsid w:val="008F1CAE"/>
    <w:rsid w:val="009030FD"/>
    <w:rsid w:val="00913415"/>
    <w:rsid w:val="009607B2"/>
    <w:rsid w:val="0097598F"/>
    <w:rsid w:val="00983335"/>
    <w:rsid w:val="00990968"/>
    <w:rsid w:val="009A360D"/>
    <w:rsid w:val="009B26D5"/>
    <w:rsid w:val="009C0731"/>
    <w:rsid w:val="009C2D96"/>
    <w:rsid w:val="009E169F"/>
    <w:rsid w:val="00A00236"/>
    <w:rsid w:val="00A061FA"/>
    <w:rsid w:val="00A273BA"/>
    <w:rsid w:val="00A34165"/>
    <w:rsid w:val="00A43EA4"/>
    <w:rsid w:val="00A533AC"/>
    <w:rsid w:val="00A74730"/>
    <w:rsid w:val="00A757BD"/>
    <w:rsid w:val="00A85111"/>
    <w:rsid w:val="00A872B4"/>
    <w:rsid w:val="00A94E4D"/>
    <w:rsid w:val="00A97E6B"/>
    <w:rsid w:val="00AA120F"/>
    <w:rsid w:val="00AA5D01"/>
    <w:rsid w:val="00AC6D4E"/>
    <w:rsid w:val="00AC784E"/>
    <w:rsid w:val="00B079E3"/>
    <w:rsid w:val="00B12119"/>
    <w:rsid w:val="00B32559"/>
    <w:rsid w:val="00B62D51"/>
    <w:rsid w:val="00B64C66"/>
    <w:rsid w:val="00BA00AD"/>
    <w:rsid w:val="00BB0BFC"/>
    <w:rsid w:val="00BB79EE"/>
    <w:rsid w:val="00BC4CBF"/>
    <w:rsid w:val="00C07B68"/>
    <w:rsid w:val="00C23DEC"/>
    <w:rsid w:val="00C64BA3"/>
    <w:rsid w:val="00C65B7C"/>
    <w:rsid w:val="00C7229D"/>
    <w:rsid w:val="00CA6554"/>
    <w:rsid w:val="00CA7EA1"/>
    <w:rsid w:val="00CB53E9"/>
    <w:rsid w:val="00CC66B0"/>
    <w:rsid w:val="00CC75DC"/>
    <w:rsid w:val="00CD35C4"/>
    <w:rsid w:val="00CD3718"/>
    <w:rsid w:val="00D0240C"/>
    <w:rsid w:val="00D07909"/>
    <w:rsid w:val="00D116F8"/>
    <w:rsid w:val="00D11EB5"/>
    <w:rsid w:val="00D2182C"/>
    <w:rsid w:val="00D36003"/>
    <w:rsid w:val="00D45A7F"/>
    <w:rsid w:val="00D72B7F"/>
    <w:rsid w:val="00D76AC5"/>
    <w:rsid w:val="00D81FC5"/>
    <w:rsid w:val="00D824B0"/>
    <w:rsid w:val="00D8442C"/>
    <w:rsid w:val="00DA4712"/>
    <w:rsid w:val="00DA6F88"/>
    <w:rsid w:val="00DB602F"/>
    <w:rsid w:val="00DC4BA2"/>
    <w:rsid w:val="00DD3505"/>
    <w:rsid w:val="00DD5FC1"/>
    <w:rsid w:val="00DE3AB1"/>
    <w:rsid w:val="00DF588D"/>
    <w:rsid w:val="00DF778E"/>
    <w:rsid w:val="00E00B60"/>
    <w:rsid w:val="00E067C6"/>
    <w:rsid w:val="00E13BC3"/>
    <w:rsid w:val="00E165FF"/>
    <w:rsid w:val="00E4047B"/>
    <w:rsid w:val="00E422BB"/>
    <w:rsid w:val="00E550C8"/>
    <w:rsid w:val="00E61F4A"/>
    <w:rsid w:val="00E7514B"/>
    <w:rsid w:val="00E90707"/>
    <w:rsid w:val="00E907ED"/>
    <w:rsid w:val="00EA6B41"/>
    <w:rsid w:val="00EB11EB"/>
    <w:rsid w:val="00EB4000"/>
    <w:rsid w:val="00EB447D"/>
    <w:rsid w:val="00EB5A7D"/>
    <w:rsid w:val="00F11FCA"/>
    <w:rsid w:val="00F136DA"/>
    <w:rsid w:val="00F15304"/>
    <w:rsid w:val="00F163C2"/>
    <w:rsid w:val="00F61EBF"/>
    <w:rsid w:val="00F6487C"/>
    <w:rsid w:val="00F7585B"/>
    <w:rsid w:val="00FA1A6E"/>
    <w:rsid w:val="00FA7679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70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70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70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70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70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70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70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70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70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70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St-232/2017</izvorni_sadrzaj>
    <derivirana_varijabla naziv="DomainObject.Predmet.OznakaBroj_1">St-232/2017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KANU IVANČICA d.o.o.</izvorni_sadrzaj>
    <derivirana_varijabla naziv="DomainObject.Predmet.ProtustrankaFormated_1">  KANU IVANČICA d.o.o.</derivirana_varijabla>
  </DomainObject.Predmet.ProtustrankaFormated>
  <DomainObject.Predmet.ProtustrankaFormatedOIB>
    <izvorni_sadrzaj>  KANU IVANČICA d.o.o., OIB 12765679060</izvorni_sadrzaj>
    <derivirana_varijabla naziv="DomainObject.Predmet.ProtustrankaFormatedOIB_1">  KANU IVANČICA d.o.o., OIB 12765679060</derivirana_varijabla>
  </DomainObject.Predmet.ProtustrankaFormatedOIB>
  <DomainObject.Predmet.ProtustrankaFormatedWithAdress>
    <izvorni_sadrzaj> KANU IVANČICA d.o.o., Zahrt 3, 51312 Brod Moravice</izvorni_sadrzaj>
    <derivirana_varijabla naziv="DomainObject.Predmet.ProtustrankaFormatedWithAdress_1"> KANU IVANČICA d.o.o., Zahrt 3, 51312 Brod Moravice</derivirana_varijabla>
  </DomainObject.Predmet.ProtustrankaFormatedWithAdress>
  <DomainObject.Predmet.ProtustrankaFormatedWithAdressOIB>
    <izvorni_sadrzaj> KANU IVANČICA d.o.o., OIB 12765679060, Zahrt 3, 51312 Brod Moravice</izvorni_sadrzaj>
    <derivirana_varijabla naziv="DomainObject.Predmet.ProtustrankaFormatedWithAdressOIB_1"> KANU IVANČICA d.o.o., OIB 12765679060, Zahrt 3, 51312 Brod Moravice</derivirana_varijabla>
  </DomainObject.Predmet.ProtustrankaFormatedWithAdressOIB>
  <DomainObject.Predmet.ProtustrankaWithAdress>
    <izvorni_sadrzaj>KANU IVANČICA d.o.o. Zahrt 3, 51312 Brod Moravice</izvorni_sadrzaj>
    <derivirana_varijabla naziv="DomainObject.Predmet.ProtustrankaWithAdress_1">KANU IVANČICA d.o.o. Zahrt 3, 51312 Brod Moravice</derivirana_varijabla>
  </DomainObject.Predmet.ProtustrankaWithAdress>
  <DomainObject.Predmet.ProtustrankaWithAdressOIB>
    <izvorni_sadrzaj>KANU IVANČICA d.o.o., OIB 12765679060, Zahrt 3, 51312 Brod Moravice</izvorni_sadrzaj>
    <derivirana_varijabla naziv="DomainObject.Predmet.ProtustrankaWithAdressOIB_1">KANU IVANČICA d.o.o., OIB 12765679060, Zahrt 3, 51312 Brod Moravice</derivirana_varijabla>
  </DomainObject.Predmet.ProtustrankaWithAdressOIB>
  <DomainObject.Predmet.ProtustrankaNazivFormated>
    <izvorni_sadrzaj>KANU IVANČICA d.o.o.</izvorni_sadrzaj>
    <derivirana_varijabla naziv="DomainObject.Predmet.ProtustrankaNazivFormated_1">KANU IVANČICA d.o.o.</derivirana_varijabla>
  </DomainObject.Predmet.ProtustrankaNazivFormated>
  <DomainObject.Predmet.ProtustrankaNazivFormatedOIB>
    <izvorni_sadrzaj>KANU IVANČICA d.o.o., OIB 12765679060</izvorni_sadrzaj>
    <derivirana_varijabla naziv="DomainObject.Predmet.ProtustrankaNazivFormatedOIB_1">KANU IVANČICA d.o.o., OIB 12765679060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KANU IVANČICA d.o.o.</item>
    </izvorni_sadrzaj>
    <derivirana_varijabla naziv="DomainObject.Predmet.ProtuStrankaListFormated_1">
      <item>KANU IVANČICA d.o.o.</item>
    </derivirana_varijabla>
  </DomainObject.Predmet.ProtuStrankaListFormated>
  <DomainObject.Predmet.ProtuStrankaListFormatedOIB>
    <izvorni_sadrzaj>
      <item>KANU IVANČICA d.o.o., OIB 12765679060</item>
    </izvorni_sadrzaj>
    <derivirana_varijabla naziv="DomainObject.Predmet.ProtuStrankaListFormatedOIB_1">
      <item>KANU IVANČICA d.o.o., OIB 12765679060</item>
    </derivirana_varijabla>
  </DomainObject.Predmet.ProtuStrankaListFormatedOIB>
  <DomainObject.Predmet.ProtuStrankaListFormatedWithAdress>
    <izvorni_sadrzaj>
      <item>KANU IVANČICA d.o.o., Zahrt 3, 51312 Brod Moravice</item>
    </izvorni_sadrzaj>
    <derivirana_varijabla naziv="DomainObject.Predmet.ProtuStrankaListFormatedWithAdress_1">
      <item>KANU IVANČICA d.o.o., Zahrt 3, 51312 Brod Moravice</item>
    </derivirana_varijabla>
  </DomainObject.Predmet.ProtuStrankaListFormatedWithAdress>
  <DomainObject.Predmet.ProtuStrankaListFormatedWithAdressOIB>
    <izvorni_sadrzaj>
      <item>KANU IVANČICA d.o.o., OIB 12765679060, Zahrt 3, 51312 Brod Moravice</item>
    </izvorni_sadrzaj>
    <derivirana_varijabla naziv="DomainObject.Predmet.ProtuStrankaListFormatedWithAdressOIB_1">
      <item>KANU IVANČICA d.o.o., OIB 12765679060, Zahrt 3, 51312 Brod Moravice</item>
    </derivirana_varijabla>
  </DomainObject.Predmet.ProtuStrankaListFormatedWithAdressOIB>
  <DomainObject.Predmet.ProtuStrankaListNazivFormated>
    <izvorni_sadrzaj>
      <item>KANU IVANČICA d.o.o.</item>
    </izvorni_sadrzaj>
    <derivirana_varijabla naziv="DomainObject.Predmet.ProtuStrankaListNazivFormated_1">
      <item>KANU IVANČICA d.o.o.</item>
    </derivirana_varijabla>
  </DomainObject.Predmet.ProtuStrankaListNazivFormated>
  <DomainObject.Predmet.ProtuStrankaListNazivFormatedOIB>
    <izvorni_sadrzaj>
      <item>KANU IVANČICA d.o.o., OIB 12765679060</item>
    </izvorni_sadrzaj>
    <derivirana_varijabla naziv="DomainObject.Predmet.ProtuStrankaListNazivFormatedOIB_1">
      <item>KANU IVANČICA d.o.o., OIB 12765679060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KANU IVANČICA d.o.o.</izvorni_sadrzaj>
    <derivirana_varijabla naziv="DomainObject.Predmet.ProtustrankaIDrugi_1">KANU IVANČICA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KANU IVANČICA d.o.o., OIB 12765679060, Zahrt 3, 51312 Brod Moravice</izvorni_sadrzaj>
    <derivirana_varijabla naziv="DomainObject.Predmet.ProtustrankaIDrugiAdressOIB_1">KANU IVANČICA d.o.o., OIB 12765679060, Zahrt 3, 51312 Brod Moravice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KANU IVANČICA d.o.o.</item>
    </izvorni_sadrzaj>
    <derivirana_varijabla naziv="DomainObject.Predmet.SudioniciListNaziv_1">
      <item>FINA  Rijeka</item>
      <item>KANU IVANČICA d.o.o.</item>
    </derivirana_varijabla>
  </DomainObject.Predmet.SudioniciListNaziv>
  <DomainObject.Predmet.SudioniciListAdressOIB>
    <izvorni_sadrzaj>
      <item>FINA  Rijeka, OIB 85821130368, Frana Kurelca 8,51000 Rijeka</item>
      <item>KANU IVANČICA d.o.o., OIB 12765679060, Zahrt 3,51312 Brod Moravice</item>
    </izvorni_sadrzaj>
    <derivirana_varijabla naziv="DomainObject.Predmet.SudioniciListAdressOIB_1">
      <item>FINA  Rijeka, OIB 85821130368, Frana Kurelca 8,51000 Rijeka</item>
      <item>KANU IVANČICA d.o.o., OIB 12765679060, Zahrt 3,51312 Brod Moravice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12765679060</item>
    </izvorni_sadrzaj>
    <derivirana_varijabla naziv="DomainObject.Predmet.SudioniciListNazivOIB_1">
      <item>, OIB 85821130368</item>
      <item>, OIB 12765679060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2E3DC8-92E6-4965-9DA5-0A4BB02AA7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285</properties:Words>
  <properties:Characters>1432</properties:Characters>
  <properties:Lines>60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2017-04-28T11:36:00Z</dcterms:created>
  <dc:creator>Željka Matovina</dc:creator>
  <cp:lastModifiedBy>Željka Matovina</cp:lastModifiedBy>
  <cp:lastPrinted>2017-04-21T07:38:00Z</cp:lastPrinted>
  <dcterms:modified xmlns:xsi="http://www.w3.org/2001/XMLSchema-instance" xsi:type="dcterms:W3CDTF">2017-04-28T11:39:00Z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