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742b" w14:paraId="ced742b" w:rsidRDefault="00471994" w:rsidP="00471994" w:rsidR="00471994" w:rsidRPr="001E5B92">
      <w:pPr>
        <w15:collapsed w:val="false"/>
      </w:pPr>
      <w:bookmarkStart w:name="_GoBack" w:id="0"/>
      <w:bookmarkEnd w:id="0"/>
    </w:p>
    <w:p w:rsidRDefault="00871FD0" w:rsidR="00871FD0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B99" w:rsidP="00226B99" w:rsidR="00226B99" w:rsidRPr="00871FD0">
      <w:r w:rsidRPr="00871FD0">
        <w:t>REPUBLIKA HRVATSKA</w:t>
      </w:r>
    </w:p>
    <w:p w:rsidRDefault="00226B99" w:rsidP="00226B99" w:rsidR="00226B99" w:rsidRPr="00871FD0">
      <w:r w:rsidRPr="00871FD0">
        <w:t>TRGOVAČKI SUD U ZAGREBU</w:t>
      </w:r>
    </w:p>
    <w:p w:rsidRDefault="00226B99" w:rsidP="00226B99" w:rsidR="00871FD0">
      <w:r w:rsidRPr="00871FD0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8D122C" w:rsidP="00871FD0" w:rsidR="00226B99" w:rsidRPr="0063308C">
      <w:pPr>
        <w:ind w:firstLine="708" w:left="5664"/>
      </w:pPr>
      <w:r>
        <w:t xml:space="preserve">  </w:t>
      </w:r>
      <w:r w:rsidR="00226B99" w:rsidRPr="0063308C">
        <w:t>72 St-</w:t>
      </w:r>
      <w:r w:rsidR="00A67EF8">
        <w:t>3809</w:t>
      </w:r>
      <w:r w:rsidR="00226B99">
        <w:t>/201</w:t>
      </w:r>
      <w:r w:rsidR="00A67EF8">
        <w:t>6</w:t>
      </w:r>
      <w:r>
        <w:t>-27</w:t>
      </w:r>
    </w:p>
    <w:p w:rsidRDefault="00871FD0" w:rsidP="00226B99" w:rsidR="00226B99" w:rsidRPr="0063308C">
      <w:r>
        <w:tab/>
      </w:r>
      <w:r>
        <w:tab/>
      </w:r>
      <w:r>
        <w:tab/>
      </w:r>
      <w:r>
        <w:tab/>
        <w:t xml:space="preserve">   REPUBLIKA HRVATSKA</w:t>
      </w:r>
    </w:p>
    <w:p w:rsidRDefault="00226B99" w:rsidP="00226B99" w:rsidR="00226B99" w:rsidRPr="0063308C">
      <w:pPr>
        <w:jc w:val="center"/>
      </w:pPr>
      <w:r w:rsidRPr="0063308C">
        <w:t>R J E Š E NJ E</w:t>
      </w:r>
    </w:p>
    <w:p w:rsidRDefault="00226B99" w:rsidP="00226B99" w:rsidR="00226B99" w:rsidRPr="0063308C">
      <w:pPr>
        <w:jc w:val="both"/>
      </w:pPr>
    </w:p>
    <w:p w:rsidRDefault="00226B99" w:rsidP="00226B99" w:rsidR="00226B99">
      <w:pPr>
        <w:autoSpaceDE w:val="false"/>
        <w:autoSpaceDN w:val="false"/>
        <w:adjustRightInd w:val="false"/>
        <w:jc w:val="both"/>
      </w:pPr>
      <w:r w:rsidRPr="009408D7">
        <w:t>Trgovački sud u Zagrebu, po sucu Nikoli Ribariću, u postupku predstečajne nagodbe u povodu prijedloga dužnika OPATOVINA PROJEKT d.o.o., Sesvete, Primo</w:t>
      </w:r>
      <w:r w:rsidR="00A67EF8">
        <w:t>rska 5, OIB: 75108231896, dana 12</w:t>
      </w:r>
      <w:r w:rsidRPr="009408D7">
        <w:t>.</w:t>
      </w:r>
      <w:r w:rsidR="00A67EF8">
        <w:t xml:space="preserve"> svibnja</w:t>
      </w:r>
      <w:r w:rsidRPr="009408D7">
        <w:t xml:space="preserve"> 201</w:t>
      </w:r>
      <w:r w:rsidR="00F73762">
        <w:t>6</w:t>
      </w:r>
      <w:r w:rsidRPr="009408D7">
        <w:t xml:space="preserve">. godine,  </w:t>
      </w: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postupka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226B99" w:rsidP="00A73AF6" w:rsidR="00471994" w:rsidRPr="001E5B92">
      <w:r w:rsidRPr="009408D7">
        <w:t>OPATOVINA PROJEKT d.o.o., Sesvete, Primo</w:t>
      </w:r>
      <w:r>
        <w:t>rska 5, OIB: 75108231896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F73762" w:rsidP="00471994" w:rsidR="00471994" w:rsidRPr="001E5B92">
      <w:pPr>
        <w:rPr>
          <w:b/>
        </w:rPr>
      </w:pPr>
      <w:r>
        <w:rPr>
          <w:b/>
        </w:rPr>
        <w:t>2</w:t>
      </w:r>
      <w:r w:rsidR="00471994" w:rsidRPr="001E5B92">
        <w:rPr>
          <w:b/>
        </w:rPr>
        <w:t>.</w:t>
      </w:r>
      <w:r>
        <w:rPr>
          <w:b/>
        </w:rPr>
        <w:t xml:space="preserve"> </w:t>
      </w:r>
      <w:r w:rsidR="00A67EF8">
        <w:rPr>
          <w:b/>
        </w:rPr>
        <w:t>lipnja</w:t>
      </w:r>
      <w:r w:rsidR="001E5B92" w:rsidRPr="001E5B92">
        <w:rPr>
          <w:b/>
        </w:rPr>
        <w:t xml:space="preserve"> 201</w:t>
      </w:r>
      <w:r>
        <w:rPr>
          <w:b/>
        </w:rPr>
        <w:t>6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1</w:t>
      </w:r>
      <w:r w:rsidR="00A67EF8">
        <w:rPr>
          <w:b/>
        </w:rPr>
        <w:t>3</w:t>
      </w:r>
      <w:r w:rsidR="00E91103">
        <w:rPr>
          <w:b/>
        </w:rPr>
        <w:t>,</w:t>
      </w:r>
      <w:r w:rsidR="00226B99">
        <w:rPr>
          <w:b/>
        </w:rPr>
        <w:t>00</w:t>
      </w:r>
      <w:r w:rsidR="00471994" w:rsidRPr="001E5B92">
        <w:rPr>
          <w:b/>
        </w:rPr>
        <w:t xml:space="preserve"> sati u zgradi Trgovačkog suda Zagreb, Petrinjska  8, </w:t>
      </w:r>
      <w:r w:rsidR="001E5B92" w:rsidRPr="001E5B92">
        <w:rPr>
          <w:b/>
        </w:rPr>
        <w:t>dvorana 96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A67EF8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A67EF8" w:rsidR="00471994" w:rsidRPr="001E5B92">
      <w:pPr>
        <w:jc w:val="center"/>
      </w:pPr>
      <w:r w:rsidRPr="001E5B92">
        <w:t xml:space="preserve">U Zagrebu </w:t>
      </w:r>
      <w:r w:rsidR="00A67EF8">
        <w:t>12</w:t>
      </w:r>
      <w:r w:rsidR="00471994" w:rsidRPr="001E5B92">
        <w:t>.</w:t>
      </w:r>
      <w:r w:rsidR="00A67EF8">
        <w:t xml:space="preserve"> svibnja</w:t>
      </w:r>
      <w:r w:rsidR="00471994" w:rsidRPr="001E5B92">
        <w:t xml:space="preserve"> 201</w:t>
      </w:r>
      <w:r w:rsidR="00F73762">
        <w:t>6</w:t>
      </w:r>
      <w:r w:rsidR="00471994" w:rsidRPr="001E5B92">
        <w:t>.</w:t>
      </w:r>
    </w:p>
    <w:p w:rsidRDefault="008D122C" w:rsidP="00E91121" w:rsidR="008D12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D122C" w:rsidP="00E91121" w:rsidR="008D12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D122C" w:rsidP="00E91121" w:rsidR="008D12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D122C" w:rsidP="00E91121" w:rsidR="008D12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D122C" w:rsidP="00E91121" w:rsidR="008D12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D122C" w:rsidP="00E91121" w:rsidR="008D12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2449A" w:rsidP="00A67EF8" w:rsidR="0002449A" w:rsidRPr="001E5B92">
      <w:pPr>
        <w:pStyle w:val="Podnaslov"/>
        <w:ind w:firstLine="708" w:left="4956"/>
      </w:pPr>
    </w:p>
    <w:p w:rsidRDefault="00471994" w:rsidP="00471994" w:rsidR="00471994" w:rsidRPr="001E5B92"/>
    <w:p w:rsidRDefault="00471994" w:rsidP="00471994" w:rsidR="00471994" w:rsidRPr="001E5B92">
      <w:r w:rsidRPr="001E5B92">
        <w:t>UPUTA O PRAVNOM LIJEKU :</w:t>
      </w:r>
    </w:p>
    <w:p w:rsidRDefault="00471994" w:rsidP="001E5B92" w:rsidR="00871FD0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871FD0" w:rsidP="001E5B92" w:rsidR="00871FD0"/>
    <w:p w:rsidRDefault="008D122C" w:rsidP="001E5B92" w:rsidR="008D122C"/>
    <w:p w:rsidRDefault="008D122C" w:rsidP="001E5B92" w:rsidR="008D122C"/>
    <w:p w:rsidRDefault="008D122C" w:rsidP="001E5B92" w:rsidR="008D122C"/>
    <w:p w:rsidRDefault="008D122C" w:rsidP="001E5B92" w:rsidR="008D122C"/>
    <w:p w:rsidRDefault="008D122C" w:rsidP="001E5B92" w:rsidR="008D122C"/>
    <w:p w:rsidRDefault="008D122C" w:rsidP="001E5B92" w:rsidR="008D122C"/>
    <w:p w:rsidRDefault="008D122C" w:rsidP="001E5B92" w:rsidR="008D122C"/>
    <w:p w:rsidRDefault="008D122C" w:rsidP="001E5B92" w:rsidR="008D122C"/>
    <w:p w:rsidRDefault="008D122C" w:rsidP="001E5B92" w:rsidR="008D122C"/>
    <w:p w:rsidRDefault="008D122C" w:rsidP="001E5B92" w:rsidR="008D122C"/>
    <w:p w:rsidRDefault="001E5B92" w:rsidP="001E5B92" w:rsidR="001E5B92" w:rsidRPr="001E5B92">
      <w:r w:rsidRPr="001E5B92">
        <w:t>DNA:</w:t>
      </w:r>
    </w:p>
    <w:p w:rsidRDefault="001E5B92" w:rsidP="001E5B92" w:rsidR="001E5B92" w:rsidRPr="001E5B92">
      <w:r w:rsidRPr="001E5B92">
        <w:t>-objava na web-u FINA-e kao oglas uz Dopis</w:t>
      </w:r>
    </w:p>
    <w:p w:rsidRDefault="001E5B92" w:rsidP="001E5B92" w:rsidR="001E5B92" w:rsidRPr="001E5B92">
      <w:r w:rsidRPr="001E5B92">
        <w:t>e-oglasna ploča 8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1E5B92">
      <w:r w:rsidRPr="001E5B92">
        <w:t xml:space="preserve">2. dužniku </w:t>
      </w:r>
      <w:r w:rsidR="00226B99" w:rsidRPr="009408D7">
        <w:t>OPATOVINA PROJEKT d.o.o., Sesvete, Primo</w:t>
      </w:r>
      <w:r w:rsidR="00226B99">
        <w:t>rska 5</w:t>
      </w:r>
    </w:p>
    <w:p w:rsidRDefault="00A67EF8" w:rsidP="001E5B92" w:rsidR="00A67EF8" w:rsidRPr="001E5B92">
      <w:r>
        <w:t>3. punomoćniku dužnika</w:t>
      </w:r>
    </w:p>
    <w:p w:rsidRDefault="001E5B92" w:rsidP="001E5B92" w:rsidR="001E5B92">
      <w:r w:rsidRPr="001E5B92">
        <w:t>4. ŽDO GUO na znanje</w:t>
      </w:r>
    </w:p>
    <w:p w:rsidRDefault="00A67EF8" w:rsidP="001E5B92" w:rsidR="00A67EF8" w:rsidRPr="001E5B92">
      <w:r>
        <w:t>5. spis</w:t>
      </w:r>
    </w:p>
    <w:p w:rsidRDefault="001E5B92" w:rsidP="001E5B92" w:rsidR="001E5B92" w:rsidRPr="001E5B92"/>
    <w:p w:rsidRDefault="001E5B92" w:rsidP="001E5B92" w:rsidR="00471994" w:rsidRPr="001E5B92">
      <w:pPr>
        <w:tabs>
          <w:tab w:pos="1095" w:val="left"/>
        </w:tabs>
      </w:pPr>
      <w:r w:rsidRPr="001E5B92">
        <w:tab/>
      </w:r>
    </w:p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104632"/>
    <w:rsid w:val="001E5B92"/>
    <w:rsid w:val="00226B99"/>
    <w:rsid w:val="002A35AF"/>
    <w:rsid w:val="002A61CA"/>
    <w:rsid w:val="003D3D20"/>
    <w:rsid w:val="00471994"/>
    <w:rsid w:val="005456F7"/>
    <w:rsid w:val="005F5D4A"/>
    <w:rsid w:val="0067259B"/>
    <w:rsid w:val="006D0FC9"/>
    <w:rsid w:val="00797E94"/>
    <w:rsid w:val="00810047"/>
    <w:rsid w:val="00871FD0"/>
    <w:rsid w:val="008B0648"/>
    <w:rsid w:val="008B2E48"/>
    <w:rsid w:val="008D122C"/>
    <w:rsid w:val="008F0810"/>
    <w:rsid w:val="00965001"/>
    <w:rsid w:val="00A34244"/>
    <w:rsid w:val="00A67EF8"/>
    <w:rsid w:val="00A73AF6"/>
    <w:rsid w:val="00B64242"/>
    <w:rsid w:val="00C45812"/>
    <w:rsid w:val="00DA5C01"/>
    <w:rsid w:val="00DD7206"/>
    <w:rsid w:val="00E30FE1"/>
    <w:rsid w:val="00E46643"/>
    <w:rsid w:val="00E7455B"/>
    <w:rsid w:val="00E91103"/>
    <w:rsid w:val="00ED388F"/>
    <w:rsid w:val="00F45CE5"/>
    <w:rsid w:val="00F73762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71FD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71FD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04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71FD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71FD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04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3809</izvorni_sadrzaj>
    <derivirana_varijabla naziv="DomainObject.Predmet.Broj_1">3809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St-3809/2016</izvorni_sadrzaj>
    <derivirana_varijabla naziv="DomainObject.Predmet.OznakaBroj_1">St-3809/2016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OPATOVINA PROJEKT d.o.o.</izvorni_sadrzaj>
    <derivirana_varijabla naziv="DomainObject.Predmet.ProtustrankaFormated_1">  OPATOVINA PROJEKT d.o.o.</derivirana_varijabla>
  </DomainObject.Predmet.ProtustrankaFormated>
  <DomainObject.Predmet.ProtustrankaFormatedOIB>
    <izvorni_sadrzaj>  OPATOVINA PROJEKT d.o.o., OIB 75108231896</izvorni_sadrzaj>
    <derivirana_varijabla naziv="DomainObject.Predmet.ProtustrankaFormatedOIB_1">  OPATOVINA PROJEKT d.o.o., OIB 75108231896</derivirana_varijabla>
  </DomainObject.Predmet.ProtustrankaFormatedOIB>
  <DomainObject.Predmet.ProtustrankaFormatedWithAdress>
    <izvorni_sadrzaj> OPATOVINA PROJEKT d.o.o., Primorska 5, 10360 Sesvete</izvorni_sadrzaj>
    <derivirana_varijabla naziv="DomainObject.Predmet.ProtustrankaFormatedWithAdress_1"> OPATOVINA PROJEKT d.o.o., Primorska 5, 10360 Sesvete</derivirana_varijabla>
  </DomainObject.Predmet.ProtustrankaFormatedWithAdress>
  <DomainObject.Predmet.ProtustrankaFormatedWithAdressOIB>
    <izvorni_sadrzaj> OPATOVINA PROJEKT d.o.o., OIB 75108231896, Primorska 5, 10360 Sesvete</izvorni_sadrzaj>
    <derivirana_varijabla naziv="DomainObject.Predmet.ProtustrankaFormatedWithAdressOIB_1"> OPATOVINA PROJEKT d.o.o., OIB 75108231896, Primorska 5, 10360 Sesvete</derivirana_varijabla>
  </DomainObject.Predmet.ProtustrankaFormatedWithAdressOIB>
  <DomainObject.Predmet.ProtustrankaWithAdress>
    <izvorni_sadrzaj>OPATOVINA PROJEKT d.o.o. Primorska 5, 10360 Sesvete</izvorni_sadrzaj>
    <derivirana_varijabla naziv="DomainObject.Predmet.ProtustrankaWithAdress_1">OPATOVINA PROJEKT d.o.o. Primorska 5, 10360 Sesvete</derivirana_varijabla>
  </DomainObject.Predmet.ProtustrankaWithAdress>
  <DomainObject.Predmet.ProtustrankaWithAdressOIB>
    <izvorni_sadrzaj>OPATOVINA PROJEKT d.o.o., OIB 75108231896, Primorska 5, 10360 Sesvete</izvorni_sadrzaj>
    <derivirana_varijabla naziv="DomainObject.Predmet.ProtustrankaWithAdressOIB_1">OPATOVINA PROJEKT d.o.o., OIB 75108231896, Primorska 5, 10360 Sesvete</derivirana_varijabla>
  </DomainObject.Predmet.ProtustrankaWithAdressOIB>
  <DomainObject.Predmet.ProtustrankaNazivFormated>
    <izvorni_sadrzaj>OPATOVINA PROJEKT d.o.o.</izvorni_sadrzaj>
    <derivirana_varijabla naziv="DomainObject.Predmet.ProtustrankaNazivFormated_1">OPATOVINA PROJEKT d.o.o.</derivirana_varijabla>
  </DomainObject.Predmet.ProtustrankaNazivFormated>
  <DomainObject.Predmet.ProtustrankaNazivFormatedOIB>
    <izvorni_sadrzaj>OPATOVINA PROJEKT d.o.o., OIB 75108231896</izvorni_sadrzaj>
    <derivirana_varijabla naziv="DomainObject.Predmet.ProtustrankaNazivFormatedOIB_1">OPATOVINA PROJEKT d.o.o., OIB 75108231896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OPATOVINA PROJEKT d.o.o.</izvorni_sadrzaj>
    <derivirana_varijabla naziv="DomainObject.Predmet.StrankaFormated_1">  OPATOVINA PROJEKT d.o.o.</derivirana_varijabla>
  </DomainObject.Predmet.StrankaFormated>
  <DomainObject.Predmet.StrankaFormatedOIB>
    <izvorni_sadrzaj>  OPATOVINA PROJEKT d.o.o., OIB 75108231896</izvorni_sadrzaj>
    <derivirana_varijabla naziv="DomainObject.Predmet.StrankaFormatedOIB_1">  OPATOVINA PROJEKT d.o.o., OIB 75108231896</derivirana_varijabla>
  </DomainObject.Predmet.StrankaFormatedOIB>
  <DomainObject.Predmet.StrankaFormatedWithAdress>
    <izvorni_sadrzaj> OPATOVINA PROJEKT d.o.o., Primorska 5, 10360 Sesvete</izvorni_sadrzaj>
    <derivirana_varijabla naziv="DomainObject.Predmet.StrankaFormatedWithAdress_1"> OPATOVINA PROJEKT d.o.o., Primorska 5, 10360 Sesvete</derivirana_varijabla>
  </DomainObject.Predmet.StrankaFormatedWithAdress>
  <DomainObject.Predmet.StrankaFormatedWithAdressOIB>
    <izvorni_sadrzaj> OPATOVINA PROJEKT d.o.o., OIB 75108231896, Primorska 5, 10360 Sesvete</izvorni_sadrzaj>
    <derivirana_varijabla naziv="DomainObject.Predmet.StrankaFormatedWithAdressOIB_1"> OPATOVINA PROJEKT d.o.o., OIB 75108231896, Primorska 5, 10360 Sesvete</derivirana_varijabla>
  </DomainObject.Predmet.StrankaFormatedWithAdressOIB>
  <DomainObject.Predmet.StrankaWithAdress>
    <izvorni_sadrzaj>OPATOVINA PROJEKT d.o.o. Primorska 5,10360 Sesvete</izvorni_sadrzaj>
    <derivirana_varijabla naziv="DomainObject.Predmet.StrankaWithAdress_1">OPATOVINA PROJEKT d.o.o. Primorska 5,10360 Sesvete</derivirana_varijabla>
  </DomainObject.Predmet.StrankaWithAdress>
  <DomainObject.Predmet.StrankaWithAdressOIB>
    <izvorni_sadrzaj>OPATOVINA PROJEKT d.o.o., OIB 75108231896, Primorska 5,10360 Sesvete</izvorni_sadrzaj>
    <derivirana_varijabla naziv="DomainObject.Predmet.StrankaWithAdressOIB_1">OPATOVINA PROJEKT d.o.o., OIB 75108231896, Primorska 5,10360 Sesvete</derivirana_varijabla>
  </DomainObject.Predmet.StrankaWithAdressOIB>
  <DomainObject.Predmet.StrankaNazivFormated>
    <izvorni_sadrzaj>OPATOVINA PROJEKT d.o.o.</izvorni_sadrzaj>
    <derivirana_varijabla naziv="DomainObject.Predmet.StrankaNazivFormated_1">OPATOVINA PROJEKT d.o.o.</derivirana_varijabla>
  </DomainObject.Predmet.StrankaNazivFormated>
  <DomainObject.Predmet.StrankaNazivFormatedOIB>
    <izvorni_sadrzaj>OPATOVINA PROJEKT d.o.o., OIB 75108231896</izvorni_sadrzaj>
    <derivirana_varijabla naziv="DomainObject.Predmet.StrankaNazivFormatedOIB_1">OPATOVINA PROJEKT d.o.o., OIB 75108231896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OPATOVINA PROJEKT d.o.o.</item>
    </izvorni_sadrzaj>
    <derivirana_varijabla naziv="DomainObject.Predmet.StrankaListFormated_1">
      <item>OPATOVINA PROJEKT d.o.o.</item>
    </derivirana_varijabla>
  </DomainObject.Predmet.StrankaListFormated>
  <DomainObject.Predmet.StrankaListFormatedOIB>
    <izvorni_sadrzaj>
      <item>OPATOVINA PROJEKT d.o.o., OIB 75108231896</item>
    </izvorni_sadrzaj>
    <derivirana_varijabla naziv="DomainObject.Predmet.StrankaListFormatedOIB_1">
      <item>OPATOVINA PROJEKT d.o.o., OIB 75108231896</item>
    </derivirana_varijabla>
  </DomainObject.Predmet.StrankaListFormatedOIB>
  <DomainObject.Predmet.StrankaListFormatedWithAdress>
    <izvorni_sadrzaj>
      <item>OPATOVINA PROJEKT d.o.o., Primorska 5, 10360 Sesvete</item>
    </izvorni_sadrzaj>
    <derivirana_varijabla naziv="DomainObject.Predmet.StrankaListFormatedWithAdress_1">
      <item>OPATOVINA PROJEKT d.o.o., Primorska 5, 10360 Sesvete</item>
    </derivirana_varijabla>
  </DomainObject.Predmet.StrankaListFormatedWithAdress>
  <DomainObject.Predmet.StrankaListFormatedWithAdressOIB>
    <izvorni_sadrzaj>
      <item>OPATOVINA PROJEKT d.o.o., OIB 75108231896, Primorska 5, 10360 Sesvete</item>
    </izvorni_sadrzaj>
    <derivirana_varijabla naziv="DomainObject.Predmet.StrankaListFormatedWithAdressOIB_1">
      <item>OPATOVINA PROJEKT d.o.o., OIB 75108231896, Primorska 5, 10360 Sesvete</item>
    </derivirana_varijabla>
  </DomainObject.Predmet.StrankaListFormatedWithAdressOIB>
  <DomainObject.Predmet.StrankaListNazivFormated>
    <izvorni_sadrzaj>
      <item>OPATOVINA PROJEKT d.o.o.</item>
    </izvorni_sadrzaj>
    <derivirana_varijabla naziv="DomainObject.Predmet.StrankaListNazivFormated_1">
      <item>OPATOVINA PROJEKT d.o.o.</item>
    </derivirana_varijabla>
  </DomainObject.Predmet.StrankaListNazivFormated>
  <DomainObject.Predmet.StrankaListNazivFormatedOIB>
    <izvorni_sadrzaj>
      <item>OPATOVINA PROJEKT d.o.o., OIB 75108231896</item>
    </izvorni_sadrzaj>
    <derivirana_varijabla naziv="DomainObject.Predmet.StrankaListNazivFormatedOIB_1">
      <item>OPATOVINA PROJEKT d.o.o., OIB 75108231896</item>
    </derivirana_varijabla>
  </DomainObject.Predmet.StrankaListNazivFormatedOIB>
  <DomainObject.Predmet.ProtuStrankaListFormated>
    <izvorni_sadrzaj>
      <item>OPATOVINA PROJEKT d.o.o.</item>
    </izvorni_sadrzaj>
    <derivirana_varijabla naziv="DomainObject.Predmet.ProtuStrankaListFormated_1">
      <item>OPATOVINA PROJEKT d.o.o.</item>
    </derivirana_varijabla>
  </DomainObject.Predmet.ProtuStrankaListFormated>
  <DomainObject.Predmet.ProtuStrankaListFormatedOIB>
    <izvorni_sadrzaj>
      <item>OPATOVINA PROJEKT d.o.o., OIB 75108231896</item>
    </izvorni_sadrzaj>
    <derivirana_varijabla naziv="DomainObject.Predmet.ProtuStrankaListFormatedOIB_1">
      <item>OPATOVINA PROJEKT d.o.o., OIB 75108231896</item>
    </derivirana_varijabla>
  </DomainObject.Predmet.ProtuStrankaListFormatedOIB>
  <DomainObject.Predmet.ProtuStrankaListFormatedWithAdress>
    <izvorni_sadrzaj>
      <item>OPATOVINA PROJEKT d.o.o., Primorska 5, 10360 Sesvete</item>
    </izvorni_sadrzaj>
    <derivirana_varijabla naziv="DomainObject.Predmet.ProtuStrankaListFormatedWithAdress_1">
      <item>OPATOVINA PROJEKT d.o.o., Primorska 5, 10360 Sesvete</item>
    </derivirana_varijabla>
  </DomainObject.Predmet.ProtuStrankaListFormatedWithAdress>
  <DomainObject.Predmet.ProtuStrankaListFormatedWithAdressOIB>
    <izvorni_sadrzaj>
      <item>OPATOVINA PROJEKT d.o.o., OIB 75108231896, Primorska 5, 10360 Sesvete</item>
    </izvorni_sadrzaj>
    <derivirana_varijabla naziv="DomainObject.Predmet.ProtuStrankaListFormatedWithAdressOIB_1">
      <item>OPATOVINA PROJEKT d.o.o., OIB 75108231896, Primorska 5, 10360 Sesvete</item>
    </derivirana_varijabla>
  </DomainObject.Predmet.ProtuStrankaListFormatedWithAdressOIB>
  <DomainObject.Predmet.ProtuStrankaListNazivFormated>
    <izvorni_sadrzaj>
      <item>OPATOVINA PROJEKT d.o.o.</item>
    </izvorni_sadrzaj>
    <derivirana_varijabla naziv="DomainObject.Predmet.ProtuStrankaListNazivFormated_1">
      <item>OPATOVINA PROJEKT d.o.o.</item>
    </derivirana_varijabla>
  </DomainObject.Predmet.ProtuStrankaListNazivFormated>
  <DomainObject.Predmet.ProtuStrankaListNazivFormatedOIB>
    <izvorni_sadrzaj>
      <item>OPATOVINA PROJEKT d.o.o., OIB 75108231896</item>
    </izvorni_sadrzaj>
    <derivirana_varijabla naziv="DomainObject.Predmet.ProtuStrankaListNazivFormatedOIB_1">
      <item>OPATOVINA PROJEKT d.o.o., OIB 75108231896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OPATOVINA PROJEKT d.o.o.</izvorni_sadrzaj>
    <derivirana_varijabla naziv="DomainObject.Predmet.StrankaIDrugi_1">OPATOVINA PROJEKT d.o.o.</derivirana_varijabla>
  </DomainObject.Predmet.StrankaIDrugi>
  <DomainObject.Predmet.ProtustrankaIDrugi>
    <izvorni_sadrzaj>OPATOVINA PROJEKT d.o.o.</izvorni_sadrzaj>
    <derivirana_varijabla naziv="DomainObject.Predmet.ProtustrankaIDrugi_1">OPATOVINA PROJEKT d.o.o.</derivirana_varijabla>
  </DomainObject.Predmet.ProtustrankaIDrugi>
  <DomainObject.Predmet.StrankaIDrugiAdressOIB>
    <izvorni_sadrzaj>OPATOVINA PROJEKT d.o.o., OIB 75108231896, Primorska 5, 10360 Sesvete</izvorni_sadrzaj>
    <derivirana_varijabla naziv="DomainObject.Predmet.StrankaIDrugiAdressOIB_1">OPATOVINA PROJEKT d.o.o., OIB 75108231896, Primorska 5, 10360 Sesvete</derivirana_varijabla>
  </DomainObject.Predmet.StrankaIDrugiAdressOIB>
  <DomainObject.Predmet.ProtustrankaIDrugiAdressOIB>
    <izvorni_sadrzaj>OPATOVINA PROJEKT d.o.o., OIB 75108231896, Primorska 5, 10360 Sesvete</izvorni_sadrzaj>
    <derivirana_varijabla naziv="DomainObject.Predmet.ProtustrankaIDrugiAdressOIB_1">OPATOVINA PROJEKT d.o.o., OIB 75108231896,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OPATOVINA PROJEKT d.o.o.</item>
      <item>OPATOVINA PROJEKT d.o.o.</item>
    </izvorni_sadrzaj>
    <derivirana_varijabla naziv="DomainObject.Predmet.SudioniciListNaziv_1">
      <item>OPATOVINA PROJEKT d.o.o.</item>
      <item>OPATOVINA PROJEKT d.o.o.</item>
    </derivirana_varijabla>
  </DomainObject.Predmet.SudioniciListNaziv>
  <DomainObject.Predmet.SudioniciListAdressOIB>
    <izvorni_sadrzaj>
      <item>OPATOVINA PROJEKT d.o.o., OIB 75108231896, Primorska 5,10360 Sesvete</item>
      <item>OPATOVINA PROJEKT d.o.o., OIB 75108231896, Primorska 5,10360 Sesvete</item>
    </izvorni_sadrzaj>
    <derivirana_varijabla naziv="DomainObject.Predmet.SudioniciListAdressOIB_1">
      <item>OPATOVINA PROJEKT d.o.o., OIB 75108231896, Primorska 5,10360 Sesvete</item>
      <item>OPATOVINA PROJEKT d.o.o., OIB 75108231896,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75108231896</item>
      <item>, OIB 75108231896</item>
    </izvorni_sadrzaj>
    <derivirana_varijabla naziv="DomainObject.Predmet.SudioniciListNazivOIB_1">
      <item>, OIB 75108231896</item>
      <item>, OIB 75108231896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208</properties:Words>
  <properties:Characters>1089</properties:Characters>
  <properties:Lines>62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2016-05-12T12:08:00Z</dcterms:created>
  <dc:creator>nribaric</dc:creator>
  <cp:lastModifiedBy>Jadranka Zelić</cp:lastModifiedBy>
  <cp:lastPrinted>2016-05-13T06:29:00Z</cp:lastPrinted>
  <dcterms:modified xmlns:xsi="http://www.w3.org/2001/XMLSchema-instance" xsi:type="dcterms:W3CDTF">2016-05-13T06:34:00Z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