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bc1c" w14:paraId="f5abc1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131DE9">
        <w:t>2</w:t>
      </w:r>
      <w:r w:rsidR="00C43F7D">
        <w:t>64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131DE9">
        <w:t>2</w:t>
      </w:r>
      <w:r w:rsidR="00C43F7D">
        <w:t>64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43F7D">
        <w:t>LUNACO SHOP j.d.o.o. za trgovinu i usluge, OIB 63223965845, Zagreb, Ivlje 34.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43F7D">
        <w:t>10.375,00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5577B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7264</izvorni_sadrzaj>
    <derivirana_varijabla naziv="DomainObject.Predmet.Broj_1">7264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St-7264/2015</izvorni_sadrzaj>
    <derivirana_varijabla naziv="DomainObject.Predmet.OznakaBroj_1">St-7264/2015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LUNACO SHOP j.d.o.o. zastupanog po punomoćniku Željko Cokol</izvorni_sadrzaj>
    <derivirana_varijabla naziv="DomainObject.Predmet.ProtustrankaFormated_1">  LUNACO SHOP j.d.o.o. zastupanog po punomoćniku Željko Cokol</derivirana_varijabla>
  </DomainObject.Predmet.ProtustrankaFormated>
  <DomainObject.Predmet.ProtustrankaFormatedOIB>
    <izvorni_sadrzaj>  LUNACO SHOP j.d.o.o., OIB 63223965845 zastupanog po punomoćniku Željko Cokol</izvorni_sadrzaj>
    <derivirana_varijabla naziv="DomainObject.Predmet.ProtustrankaFormatedOIB_1">  LUNACO SHOP j.d.o.o., OIB 63223965845 zastupanog po punomoćniku Željko Cokol</derivirana_varijabla>
  </DomainObject.Predmet.ProtustrankaFormatedOIB>
  <DomainObject.Predmet.ProtustrankaFormatedWithAdress>
    <izvorni_sadrzaj> LUNACO SHOP j.d.o.o., Ivlje 34, 10000 Zagreb zastupanog po punomoćniku Željko Cokol</izvorni_sadrzaj>
    <derivirana_varijabla naziv="DomainObject.Predmet.ProtustrankaFormatedWithAdress_1"> LUNACO SHOP j.d.o.o., Ivlje 34, 10000 Zagreb zastupanog po punomoćniku Željko Cokol</derivirana_varijabla>
  </DomainObject.Predmet.ProtustrankaFormatedWithAdress>
  <DomainObject.Predmet.ProtustrankaFormatedWithAdressOIB>
    <izvorni_sadrzaj> LUNACO SHOP j.d.o.o., OIB 63223965845, Ivlje 34, 10000 Zagreb zastupanog po punomoćniku Željko Cokol</izvorni_sadrzaj>
    <derivirana_varijabla naziv="DomainObject.Predmet.ProtustrankaFormatedWithAdressOIB_1"> LUNACO SHOP j.d.o.o., OIB 63223965845, Ivlje 34, 10000 Zagreb zastupanog po punomoćniku Željko Cokol</derivirana_varijabla>
  </DomainObject.Predmet.ProtustrankaFormatedWithAdressOIB>
  <DomainObject.Predmet.ProtustrankaWithAdress>
    <izvorni_sadrzaj>LUNACO SHOP j.d.o.o. Ivlje 34, 10000 Zagreb</izvorni_sadrzaj>
    <derivirana_varijabla naziv="DomainObject.Predmet.ProtustrankaWithAdress_1">LUNACO SHOP j.d.o.o. Ivlje 34, 10000 Zagreb</derivirana_varijabla>
  </DomainObject.Predmet.ProtustrankaWithAdress>
  <DomainObject.Predmet.ProtustrankaWithAdressOIB>
    <izvorni_sadrzaj>LUNACO SHOP j.d.o.o., OIB 63223965845, Ivlje 34, 10000 Zagreb</izvorni_sadrzaj>
    <derivirana_varijabla naziv="DomainObject.Predmet.ProtustrankaWithAdressOIB_1">LUNACO SHOP j.d.o.o., OIB 63223965845, Ivlje 34, 10000 Zagreb</derivirana_varijabla>
  </DomainObject.Predmet.ProtustrankaWithAdressOIB>
  <DomainObject.Predmet.ProtustrankaNazivFormated>
    <izvorni_sadrzaj>LUNACO SHOP j.d.o.o.</izvorni_sadrzaj>
    <derivirana_varijabla naziv="DomainObject.Predmet.ProtustrankaNazivFormated_1">LUNACO SHOP j.d.o.o.</derivirana_varijabla>
  </DomainObject.Predmet.ProtustrankaNazivFormated>
  <DomainObject.Predmet.ProtustrankaNazivFormatedOIB>
    <izvorni_sadrzaj>LUNACO SHOP j.d.o.o., OIB 63223965845</izvorni_sadrzaj>
    <derivirana_varijabla naziv="DomainObject.Predmet.ProtustrankaNazivFormatedOIB_1">LUNACO SHOP j.d.o.o., OIB 63223965845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LUNACO SHOP j.d.o.o. zastupanog po punomoćniku Željko Cokol</item>
    </izvorni_sadrzaj>
    <derivirana_varijabla naziv="DomainObject.Predmet.ProtuStrankaListFormated_1">
      <item>LUNACO SHOP j.d.o.o. zastupanog po punomoćniku Željko Cokol</item>
    </derivirana_varijabla>
  </DomainObject.Predmet.ProtuStrankaListFormated>
  <DomainObject.Predmet.ProtuStrankaListFormatedOIB>
    <izvorni_sadrzaj>
      <item>LUNACO SHOP j.d.o.o., OIB 63223965845 zastupanog po punomoćniku Željko Cokol</item>
    </izvorni_sadrzaj>
    <derivirana_varijabla naziv="DomainObject.Predmet.ProtuStrankaListFormatedOIB_1">
      <item>LUNACO SHOP j.d.o.o., OIB 63223965845 zastupanog po punomoćniku Željko Cokol</item>
    </derivirana_varijabla>
  </DomainObject.Predmet.ProtuStrankaListFormatedOIB>
  <DomainObject.Predmet.ProtuStrankaListFormatedWithAdress>
    <izvorni_sadrzaj>
      <item>LUNACO SHOP j.d.o.o., Ivlje 34, 10000 Zagreb zastupanog po punomoćniku Željko Cokol</item>
    </izvorni_sadrzaj>
    <derivirana_varijabla naziv="DomainObject.Predmet.ProtuStrankaListFormatedWithAdress_1">
      <item>LUNACO SHOP j.d.o.o., Ivlje 34, 10000 Zagreb zastupanog po punomoćniku Željko Cokol</item>
    </derivirana_varijabla>
  </DomainObject.Predmet.ProtuStrankaListFormatedWithAdress>
  <DomainObject.Predmet.ProtuStrankaListFormatedWithAdressOIB>
    <izvorni_sadrzaj>
      <item>LUNACO SHOP j.d.o.o., OIB 63223965845, Ivlje 34, 10000 Zagreb zastupanog po punomoćniku Željko Cokol</item>
    </izvorni_sadrzaj>
    <derivirana_varijabla naziv="DomainObject.Predmet.ProtuStrankaListFormatedWithAdressOIB_1">
      <item>LUNACO SHOP j.d.o.o., OIB 63223965845, Ivlje 34, 10000 Zagreb zastupanog po punomoćniku Željko Cokol</item>
    </derivirana_varijabla>
  </DomainObject.Predmet.ProtuStrankaListFormatedWithAdressOIB>
  <DomainObject.Predmet.ProtuStrankaListNazivFormated>
    <izvorni_sadrzaj>
      <item>LUNACO SHOP j.d.o.o.</item>
    </izvorni_sadrzaj>
    <derivirana_varijabla naziv="DomainObject.Predmet.ProtuStrankaListNazivFormated_1">
      <item>LUNACO SHOP j.d.o.o.</item>
    </derivirana_varijabla>
  </DomainObject.Predmet.ProtuStrankaListNazivFormated>
  <DomainObject.Predmet.ProtuStrankaListNazivFormatedOIB>
    <izvorni_sadrzaj>
      <item>LUNACO SHOP j.d.o.o., OIB 63223965845</item>
    </izvorni_sadrzaj>
    <derivirana_varijabla naziv="DomainObject.Predmet.ProtuStrankaListNazivFormatedOIB_1">
      <item>LUNACO SHOP j.d.o.o., OIB 63223965845</item>
    </derivirana_varijabla>
  </DomainObject.Predmet.ProtuStrankaListNazivFormatedOIB>
  <DomainObject.Predmet.OstaliListFormated>
    <izvorni_sadrzaj>
      <item>Željko Cokol punomoćnik sudionika u postupku LUNACO SHOP j.d.o.o.</item>
    </izvorni_sadrzaj>
    <derivirana_varijabla naziv="DomainObject.Predmet.OstaliListFormated_1">
      <item>Željko Cokol punomoćnik sudionika u postupku LUNACO SHOP j.d.o.o.</item>
    </derivirana_varijabla>
  </DomainObject.Predmet.OstaliListFormated>
  <DomainObject.Predmet.OstaliListFormatedOIB>
    <izvorni_sadrzaj>
      <item>Željko Cokol, OIB 13751816773 punomoćnik sudionika u postupku LUNACO SHOP j.d.o.o.</item>
    </izvorni_sadrzaj>
    <derivirana_varijabla naziv="DomainObject.Predmet.OstaliListFormatedOIB_1">
      <item>Željko Cokol, OIB 13751816773 punomoćnik sudionika u postupku LUNACO SHOP j.d.o.o.</item>
    </derivirana_varijabla>
  </DomainObject.Predmet.OstaliListFormatedOIB>
  <DomainObject.Predmet.OstaliListFormatedWithAdress>
    <izvorni_sadrzaj>
      <item>Željko Cokol, Ivlje 34, 10000 Zagreb punomoćnik sudionika u postupku LUNACO SHOP j.d.o.o.</item>
    </izvorni_sadrzaj>
    <derivirana_varijabla naziv="DomainObject.Predmet.OstaliListFormatedWithAdress_1">
      <item>Željko Cokol, Ivlje 34, 10000 Zagreb punomoćnik sudionika u postupku LUNACO SHOP j.d.o.o.</item>
    </derivirana_varijabla>
  </DomainObject.Predmet.OstaliListFormatedWithAdress>
  <DomainObject.Predmet.OstaliListFormatedWithAdressOIB>
    <izvorni_sadrzaj>
      <item>Željko Cokol, OIB 13751816773, Ivlje 34, 10000 Zagreb punomoćnik sudionika u postupku LUNACO SHOP j.d.o.o.</item>
    </izvorni_sadrzaj>
    <derivirana_varijabla naziv="DomainObject.Predmet.OstaliListFormatedWithAdressOIB_1">
      <item>Željko Cokol, OIB 13751816773, Ivlje 34, 10000 Zagreb punomoćnik sudionika u postupku LUNACO SHOP j.d.o.o.</item>
    </derivirana_varijabla>
  </DomainObject.Predmet.OstaliListFormatedWithAdressOIB>
  <DomainObject.Predmet.OstaliListNazivFormated>
    <izvorni_sadrzaj>
      <item>Željko Cokol</item>
    </izvorni_sadrzaj>
    <derivirana_varijabla naziv="DomainObject.Predmet.OstaliListNazivFormated_1">
      <item>Željko Cokol</item>
    </derivirana_varijabla>
  </DomainObject.Predmet.OstaliListNazivFormated>
  <DomainObject.Predmet.OstaliListNazivFormatedOIB>
    <izvorni_sadrzaj>
      <item>Željko Cokol, OIB 13751816773</item>
    </izvorni_sadrzaj>
    <derivirana_varijabla naziv="DomainObject.Predmet.OstaliListNazivFormatedOIB_1">
      <item>Željko Cokol, OIB 13751816773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LUNACO SHOP j.d.o.o.</izvorni_sadrzaj>
    <derivirana_varijabla naziv="DomainObject.Predmet.ProtustrankaIDrugi_1">LUNACO SHOP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LUNACO SHOP j.d.o.o., OIB 63223965845, Ivlje 34, 10000 Zagreb</izvorni_sadrzaj>
    <derivirana_varijabla naziv="DomainObject.Predmet.ProtustrankaIDrugiAdressOIB_1">LUNACO SHOP j.d.o.o., OIB 63223965845, Ivlje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LUNACO SHOP j.d.o.o.</item>
      <item>Željko Cokol</item>
    </izvorni_sadrzaj>
    <derivirana_varijabla naziv="DomainObject.Predmet.SudioniciListNaziv_1">
      <item>FINA Regionalni centar Zagreb</item>
      <item>LUNACO SHOP j.d.o.o.</item>
      <item>Željko Cokol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LUNACO SHOP j.d.o.o., OIB 63223965845, Ivlje 34,10000 Zagreb</item>
      <item>Željko Cokol, OIB 13751816773, Ivlje 34,10000 Zagreb</item>
    </izvorni_sadrzaj>
    <derivirana_varijabla naziv="DomainObject.Predmet.SudioniciListAdressOIB_1">
      <item>FINA Regionalni centar Zagreb, OIB 85821130368, Trg svibanjskih žrtava 1995. br. 1,10000 Zagreb</item>
      <item>LUNACO SHOP j.d.o.o., OIB 63223965845, Ivlje 34,10000 Zagreb</item>
      <item>Željko Cokol, OIB 13751816773, Ivlje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63223965845</item>
      <item>, OIB 13751816773</item>
    </izvorni_sadrzaj>
    <derivirana_varijabla naziv="DomainObject.Predmet.SudioniciListNazivOIB_1">
      <item>, OIB 85821130368</item>
      <item>, OIB 63223965845</item>
      <item>, OIB 13751816773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B8201-C7E4-4581-BC11-BDF852570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1335</properties:Characters>
  <properties:Lines>48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2016-01-19T08:27:00Z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