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61b1" w14:paraId="d6e61b1" w:rsidRDefault="008F6451" w:rsidP="008F6451" w:rsidR="008F6451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451" w:rsidP="008F6451" w:rsidR="008F6451">
      <w:r>
        <w:t xml:space="preserve">         REPUBLIKA HRVATSKA</w:t>
      </w:r>
    </w:p>
    <w:p w:rsidRDefault="008F6451" w:rsidP="008F6451" w:rsidR="008F6451">
      <w:r>
        <w:t xml:space="preserve"> TRGOVAČKI SUD U VARAŽDINU</w:t>
      </w:r>
    </w:p>
    <w:p w:rsidRDefault="008F6451" w:rsidP="008F6451" w:rsidR="008F6451">
      <w:r>
        <w:t xml:space="preserve">           Braće Radića 2, Varaždin</w:t>
      </w:r>
    </w:p>
    <w:p w:rsidRDefault="008F6451" w:rsidP="008F6451" w:rsidR="008F6451"/>
    <w:p w:rsidRDefault="008F6451" w:rsidP="008F6451" w:rsidR="008F6451"/>
    <w:p w:rsidRDefault="008F6451" w:rsidP="008F6451" w:rsidR="008F6451">
      <w:pPr>
        <w:jc w:val="center"/>
      </w:pPr>
      <w:r>
        <w:t>U  I M E  R E P U B L I K E  H R V A T S K E</w:t>
      </w:r>
    </w:p>
    <w:p w:rsidRDefault="008F6451" w:rsidP="008F6451" w:rsidR="008F6451"/>
    <w:p w:rsidRDefault="008F6451" w:rsidP="008F6451" w:rsidR="008F6451">
      <w:pPr>
        <w:jc w:val="center"/>
      </w:pPr>
      <w:r>
        <w:t>R J E Š E NJ E</w:t>
      </w:r>
    </w:p>
    <w:p w:rsidRDefault="008F6451" w:rsidP="008F6451" w:rsidR="008F6451"/>
    <w:p w:rsidRDefault="008F6451" w:rsidP="008F6451" w:rsidR="008F6451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TRGOVAČKA ZADRUGA MERKUR, </w:t>
      </w:r>
      <w:proofErr w:type="spellStart"/>
      <w:r>
        <w:t>Grkinska</w:t>
      </w:r>
      <w:proofErr w:type="spellEnd"/>
      <w:r>
        <w:t xml:space="preserve"> 63, 48350 Đurđevac, OIB: 55096129647, </w:t>
      </w:r>
      <w:r w:rsidRPr="00B74622">
        <w:t xml:space="preserve">dana </w:t>
      </w:r>
      <w:r w:rsidR="00B74622" w:rsidRPr="00B74622">
        <w:t>29</w:t>
      </w:r>
      <w:r w:rsidRPr="00B74622">
        <w:t xml:space="preserve">. prosinca </w:t>
      </w:r>
      <w:r>
        <w:t xml:space="preserve">2015. </w:t>
      </w:r>
    </w:p>
    <w:p w:rsidRDefault="008F6451" w:rsidP="008F6451" w:rsidR="008F6451">
      <w:pPr>
        <w:jc w:val="both"/>
      </w:pPr>
    </w:p>
    <w:p w:rsidRDefault="008F6451" w:rsidP="008F6451" w:rsidR="008F6451">
      <w:pPr>
        <w:jc w:val="center"/>
      </w:pPr>
      <w:r>
        <w:t>r i j e š i o  j e</w:t>
      </w:r>
    </w:p>
    <w:p w:rsidRDefault="008F6451" w:rsidP="008F6451" w:rsidR="008F6451"/>
    <w:p w:rsidRDefault="008F6451" w:rsidP="008F6451" w:rsidR="008F6451">
      <w:pPr>
        <w:ind w:firstLine="708"/>
        <w:jc w:val="both"/>
      </w:pPr>
      <w:r>
        <w:t xml:space="preserve">I/ Otvara se stečajni postupak nad stečajnim dužnikom TRGOVAČKA ZADRUGA MERKUR, </w:t>
      </w:r>
      <w:proofErr w:type="spellStart"/>
      <w:r>
        <w:t>Grkinska</w:t>
      </w:r>
      <w:proofErr w:type="spellEnd"/>
      <w:r>
        <w:t xml:space="preserve"> 63, 48350 Đurđevac, OIB: 55096129647, s danom </w:t>
      </w:r>
      <w:r w:rsidR="00B74622" w:rsidRPr="00B74622">
        <w:t>29</w:t>
      </w:r>
      <w:r w:rsidRPr="00B74622">
        <w:t xml:space="preserve">. prosinca </w:t>
      </w:r>
      <w:r>
        <w:t>2015. u 15,00 sati.</w:t>
      </w:r>
    </w:p>
    <w:p w:rsidRDefault="008F6451" w:rsidP="008F6451" w:rsidR="008F6451">
      <w:pPr>
        <w:jc w:val="both"/>
      </w:pPr>
    </w:p>
    <w:p w:rsidRDefault="008F6451" w:rsidP="008F6451" w:rsidR="008F6451">
      <w:pPr>
        <w:ind w:firstLine="708"/>
        <w:jc w:val="both"/>
        <w:rPr>
          <w:szCs w:val="20"/>
        </w:rPr>
      </w:pPr>
      <w:r>
        <w:t xml:space="preserve">II/ Zaključuje se stečajni postupak nad stečajnim dužnikom TRGOVAČKA ZADRUGA MERKUR, </w:t>
      </w:r>
      <w:proofErr w:type="spellStart"/>
      <w:r>
        <w:t>Grkinska</w:t>
      </w:r>
      <w:proofErr w:type="spellEnd"/>
      <w:r>
        <w:t xml:space="preserve"> 63, 48350 Đurđevac, OIB: 55096129647.</w:t>
      </w:r>
    </w:p>
    <w:p w:rsidRDefault="008F6451" w:rsidP="008F6451" w:rsidR="008F6451">
      <w:pPr>
        <w:jc w:val="both"/>
      </w:pPr>
    </w:p>
    <w:p w:rsidRDefault="008F6451" w:rsidP="008F6451" w:rsidR="008F6451" w:rsidRPr="00B74622">
      <w:pPr>
        <w:ind w:firstLine="708"/>
        <w:jc w:val="both"/>
      </w:pPr>
      <w:r>
        <w:t xml:space="preserve">III/ Za stečajnog upravitelja imenuje </w:t>
      </w:r>
      <w:r w:rsidRPr="00B74622">
        <w:t xml:space="preserve">se </w:t>
      </w:r>
      <w:r w:rsidR="00B74622" w:rsidRPr="00B74622">
        <w:t xml:space="preserve">Milan </w:t>
      </w:r>
      <w:proofErr w:type="spellStart"/>
      <w:r w:rsidR="00B74622" w:rsidRPr="00B74622">
        <w:t>Bariša</w:t>
      </w:r>
      <w:proofErr w:type="spellEnd"/>
      <w:r w:rsidR="00B74622" w:rsidRPr="00B74622">
        <w:t xml:space="preserve"> Obradović, Srebrnjak 20B, 10431 Sveta Nedjelja, OIB: 45619494339.</w:t>
      </w:r>
    </w:p>
    <w:p w:rsidRDefault="008F6451" w:rsidP="008F6451" w:rsidR="008F6451">
      <w:pPr>
        <w:jc w:val="both"/>
        <w:rPr>
          <w:color w:val="FF0000"/>
        </w:rPr>
      </w:pPr>
    </w:p>
    <w:p w:rsidRDefault="008F6451" w:rsidP="008F6451" w:rsidR="008F6451">
      <w:pPr>
        <w:ind w:firstLine="708"/>
        <w:jc w:val="both"/>
      </w:pPr>
      <w:r>
        <w:t>IV/ Ovo rješenje objavit će se na e-oglasnoj ploči suda.</w:t>
      </w:r>
    </w:p>
    <w:p w:rsidRDefault="008F6451" w:rsidP="008F6451" w:rsidR="008F6451">
      <w:pPr>
        <w:jc w:val="both"/>
      </w:pPr>
    </w:p>
    <w:p w:rsidRDefault="008F6451" w:rsidP="008F6451" w:rsidR="008F6451">
      <w:pPr>
        <w:ind w:firstLine="708"/>
        <w:jc w:val="both"/>
      </w:pPr>
      <w:r>
        <w:t xml:space="preserve">V/ Po pravomoćnosti ovoga rješenja stečajni dužnik TRGOVAČKA ZADRUGA MERKUR, </w:t>
      </w:r>
      <w:proofErr w:type="spellStart"/>
      <w:r>
        <w:t>Grkinska</w:t>
      </w:r>
      <w:proofErr w:type="spellEnd"/>
      <w:r>
        <w:t xml:space="preserve"> 63, 48350 Đurđevac, OIB: 55096129647, biti će brisan iz sudskog registra.</w:t>
      </w:r>
    </w:p>
    <w:p w:rsidRDefault="008F6451" w:rsidP="008F6451" w:rsidR="008F6451"/>
    <w:p w:rsidRDefault="008F6451" w:rsidP="008F6451" w:rsidR="008F6451"/>
    <w:p w:rsidRDefault="008F6451" w:rsidP="008F6451" w:rsidR="008F6451">
      <w:pPr>
        <w:jc w:val="center"/>
      </w:pPr>
      <w:r>
        <w:t>Obrazloženje</w:t>
      </w:r>
    </w:p>
    <w:p w:rsidRDefault="008F6451" w:rsidP="008F6451" w:rsidR="008F6451"/>
    <w:p w:rsidRDefault="008F6451" w:rsidP="008F6451" w:rsidR="008F6451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F6451" w:rsidP="008F6451" w:rsidR="008F6451"/>
    <w:p w:rsidRDefault="008F6451" w:rsidP="008F6451" w:rsidR="008F6451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F6451" w:rsidP="008F6451" w:rsidR="008F6451"/>
    <w:p w:rsidRDefault="008F6451" w:rsidP="008F6451" w:rsidR="008F6451"/>
    <w:p w:rsidRDefault="008F6451" w:rsidP="008F6451" w:rsidR="008F6451">
      <w:pPr>
        <w:jc w:val="center"/>
      </w:pPr>
      <w:r>
        <w:t>U Varaždinu</w:t>
      </w:r>
      <w:bookmarkStart w:name="_GoBack" w:id="0"/>
      <w:r w:rsidRPr="00B74622">
        <w:t xml:space="preserve">, </w:t>
      </w:r>
      <w:r w:rsidR="00B74622" w:rsidRPr="00B74622">
        <w:t>29</w:t>
      </w:r>
      <w:r w:rsidRPr="00B74622">
        <w:t xml:space="preserve">. prosinca </w:t>
      </w:r>
      <w:bookmarkEnd w:id="0"/>
      <w:r>
        <w:t>2015.</w:t>
      </w:r>
    </w:p>
    <w:p w:rsidRDefault="008F6451" w:rsidP="008F6451" w:rsidR="008F6451">
      <w:pPr>
        <w:jc w:val="center"/>
      </w:pPr>
    </w:p>
    <w:p w:rsidRDefault="008F6451" w:rsidP="008F6451" w:rsidR="008F6451">
      <w:pPr>
        <w:jc w:val="center"/>
      </w:pPr>
    </w:p>
    <w:p w:rsidRDefault="008F6451" w:rsidP="008F6451" w:rsidR="008F6451">
      <w:pPr>
        <w:ind w:left="4956"/>
        <w:jc w:val="center"/>
      </w:pPr>
      <w:r>
        <w:t>Sudac</w:t>
      </w:r>
    </w:p>
    <w:p w:rsidRDefault="008F6451" w:rsidP="008F6451" w:rsidR="008F6451">
      <w:pPr>
        <w:ind w:left="4956"/>
        <w:jc w:val="center"/>
      </w:pPr>
    </w:p>
    <w:p w:rsidRDefault="008F6451" w:rsidP="008F6451" w:rsidR="008F6451">
      <w:pPr>
        <w:ind w:left="4956"/>
        <w:jc w:val="center"/>
      </w:pPr>
      <w:r>
        <w:t>Radovan Raduka</w:t>
      </w:r>
    </w:p>
    <w:p w:rsidRDefault="008F6451" w:rsidP="008F6451" w:rsidR="008F645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F6451" w:rsidP="008F6451" w:rsidR="008F6451">
      <w:r>
        <w:t xml:space="preserve">                                               </w:t>
      </w:r>
    </w:p>
    <w:p w:rsidRDefault="008F6451" w:rsidP="008F6451" w:rsidR="008F6451">
      <w:r>
        <w:tab/>
        <w:t xml:space="preserve">UPUTA O PRAVNOM LIJEKU: </w:t>
      </w:r>
    </w:p>
    <w:p w:rsidRDefault="008F6451" w:rsidP="008F6451" w:rsidR="008F6451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F6451" w:rsidP="008F6451" w:rsidR="008F645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F6451" w:rsidP="008F6451" w:rsidR="008F6451"/>
    <w:p w:rsidRDefault="008F6451" w:rsidP="008F6451" w:rsidR="008F6451"/>
    <w:p w:rsidRDefault="008F6451" w:rsidP="008F6451" w:rsidR="008F6451">
      <w:r>
        <w:t>DNA:</w:t>
      </w:r>
    </w:p>
    <w:p w:rsidRDefault="008F6451" w:rsidP="008F6451" w:rsidR="008F645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F6451" w:rsidP="008F6451" w:rsidR="008F645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F6451" w:rsidP="008F6451" w:rsidR="008F645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TRGOVAČKA ZADRUGA MERKUR, </w:t>
      </w:r>
      <w:proofErr w:type="spellStart"/>
      <w:r>
        <w:t>Grkinska</w:t>
      </w:r>
      <w:proofErr w:type="spellEnd"/>
      <w:r>
        <w:t xml:space="preserve"> 63, 48350 Đurđevac</w:t>
      </w:r>
    </w:p>
    <w:p w:rsidRDefault="008F6451" w:rsidP="008F6451" w:rsidR="008F645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73276F" w:rsidP="008F6451" w:rsidR="008F6451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Upravitelj</w:t>
      </w:r>
      <w:r w:rsidR="008F6451">
        <w:t xml:space="preserve"> dužnika Marijana </w:t>
      </w:r>
      <w:proofErr w:type="spellStart"/>
      <w:r w:rsidR="008F6451">
        <w:t>Ivašković</w:t>
      </w:r>
      <w:proofErr w:type="spellEnd"/>
      <w:r w:rsidR="008F6451">
        <w:t xml:space="preserve">, 48350 Đurđevac, </w:t>
      </w:r>
      <w:proofErr w:type="spellStart"/>
      <w:r w:rsidR="008F6451">
        <w:t>Grkinska</w:t>
      </w:r>
      <w:proofErr w:type="spellEnd"/>
      <w:r w:rsidR="008F6451">
        <w:t xml:space="preserve"> 63</w:t>
      </w:r>
    </w:p>
    <w:p w:rsidRDefault="008F6451" w:rsidP="008F6451" w:rsidR="008F6451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8F6451" w:rsidP="008F6451" w:rsidR="008F6451">
      <w:pPr>
        <w:numPr>
          <w:ilvl w:val="0"/>
          <w:numId w:val="1"/>
        </w:numPr>
      </w:pPr>
      <w:r>
        <w:t xml:space="preserve">Stečajni upravitelj </w:t>
      </w:r>
      <w:r w:rsidR="00B74622" w:rsidRPr="00B74622">
        <w:t xml:space="preserve">Milan </w:t>
      </w:r>
      <w:proofErr w:type="spellStart"/>
      <w:r w:rsidR="00B74622" w:rsidRPr="00B74622">
        <w:t>Bariša</w:t>
      </w:r>
      <w:proofErr w:type="spellEnd"/>
      <w:r w:rsidR="00B74622" w:rsidRPr="00B74622">
        <w:t xml:space="preserve"> Obradović, Srebrnjak 20B, 10431 Sveta Nedjelja</w:t>
      </w:r>
    </w:p>
    <w:p w:rsidRDefault="008F6451" w:rsidP="008F6451" w:rsidR="008F6451">
      <w:pPr>
        <w:numPr>
          <w:ilvl w:val="0"/>
          <w:numId w:val="1"/>
        </w:numPr>
      </w:pPr>
      <w:r>
        <w:t>E-oglasna ploča suda</w:t>
      </w:r>
    </w:p>
    <w:p w:rsidRDefault="008F6451" w:rsidP="008F6451" w:rsidR="008F645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7D74AC" w:rsidR="007D74AC"/>
    <w:sectPr w:rsidR="007D74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D69" w:rsidP="008F6451" w:rsidR="007F1D69">
      <w:r>
        <w:separator/>
      </w:r>
    </w:p>
  </w:endnote>
  <w:endnote w:id="0" w:type="continuationSeparator">
    <w:p w:rsidRDefault="007F1D69" w:rsidP="008F6451" w:rsidR="007F1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D69" w:rsidP="008F6451" w:rsidR="007F1D69">
      <w:r>
        <w:separator/>
      </w:r>
    </w:p>
  </w:footnote>
  <w:footnote w:id="0" w:type="continuationSeparator">
    <w:p w:rsidRDefault="007F1D69" w:rsidP="008F6451" w:rsidR="007F1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451" w:rsidP="008F6451" w:rsidR="008F6451">
    <w:pPr>
      <w:pStyle w:val="Zaglavlje"/>
      <w:jc w:val="right"/>
    </w:pPr>
    <w:r>
      <w:t>Poslovni broj: 1 St-635/15-5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08010F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E4F"/>
    <w:rsid w:val="0029753D"/>
    <w:rsid w:val="0073276F"/>
    <w:rsid w:val="007D74AC"/>
    <w:rsid w:val="007F1D69"/>
    <w:rsid w:val="008F6451"/>
    <w:rsid w:val="00A931B0"/>
    <w:rsid w:val="00AE1E4F"/>
    <w:rsid w:val="00B74622"/>
    <w:rsid w:val="00B9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645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F64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64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45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F64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645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F64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645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46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462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46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46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645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F64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64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45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F64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645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F64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645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46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462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46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46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01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ZADRUGA MERKUR</izvorni_sadrzaj>
    <derivirana_varijabla naziv="DomainObject.Predmet.ProtustrankaFormated_1">  TRGOVAČKA ZADRUGA MERKUR</derivirana_varijabla>
  </DomainObject.Predmet.ProtustrankaFormated>
  <DomainObject.Predmet.ProtustrankaFormatedOIB>
    <izvorni_sadrzaj>  TRGOVAČKA ZADRUGA MERKUR, OIB 55096129647</izvorni_sadrzaj>
    <derivirana_varijabla naziv="DomainObject.Predmet.ProtustrankaFormatedOIB_1">  TRGOVAČKA ZADRUGA MERKUR, OIB 55096129647</derivirana_varijabla>
  </DomainObject.Predmet.ProtustrankaFormatedOIB>
  <DomainObject.Predmet.ProtustrankaFormatedWithAdress>
    <izvorni_sadrzaj> TRGOVAČKA ZADRUGA MERKUR, Grkinska 63, 48350 Đurđevac</izvorni_sadrzaj>
    <derivirana_varijabla naziv="DomainObject.Predmet.ProtustrankaFormatedWithAdress_1"> TRGOVAČKA ZADRUGA MERKUR, Grkinska 63, 48350 Đurđevac</derivirana_varijabla>
  </DomainObject.Predmet.ProtustrankaFormatedWithAdress>
  <DomainObject.Predmet.ProtustrankaFormatedWithAdressOIB>
    <izvorni_sadrzaj> TRGOVAČKA ZADRUGA MERKUR, OIB 55096129647, Grkinska 63, 48350 Đurđevac</izvorni_sadrzaj>
    <derivirana_varijabla naziv="DomainObject.Predmet.ProtustrankaFormatedWithAdressOIB_1"> TRGOVAČKA ZADRUGA MERKUR, OIB 55096129647, Grkinska 63, 48350 Đurđevac</derivirana_varijabla>
  </DomainObject.Predmet.ProtustrankaFormatedWithAdressOIB>
  <DomainObject.Predmet.ProtustrankaWithAdress>
    <izvorni_sadrzaj>TRGOVAČKA ZADRUGA MERKUR Grkinska 63, 48350 Đurđevac</izvorni_sadrzaj>
    <derivirana_varijabla naziv="DomainObject.Predmet.ProtustrankaWithAdress_1">TRGOVAČKA ZADRUGA MERKUR Grkinska 63, 48350 Đurđevac</derivirana_varijabla>
  </DomainObject.Predmet.ProtustrankaWithAdress>
  <DomainObject.Predmet.ProtustrankaWithAdressOIB>
    <izvorni_sadrzaj>TRGOVAČKA ZADRUGA MERKUR, OIB 55096129647, Grkinska 63, 48350 Đurđevac</izvorni_sadrzaj>
    <derivirana_varijabla naziv="DomainObject.Predmet.ProtustrankaWithAdressOIB_1">TRGOVAČKA ZADRUGA MERKUR, OIB 55096129647, Grkinska 63, 48350 Đurđevac</derivirana_varijabla>
  </DomainObject.Predmet.ProtustrankaWithAdressOIB>
  <DomainObject.Predmet.ProtustrankaNazivFormated>
    <izvorni_sadrzaj>TRGOVAČKA ZADRUGA MERKUR</izvorni_sadrzaj>
    <derivirana_varijabla naziv="DomainObject.Predmet.ProtustrankaNazivFormated_1">TRGOVAČKA ZADRUGA MERKUR</derivirana_varijabla>
  </DomainObject.Predmet.ProtustrankaNazivFormated>
  <DomainObject.Predmet.ProtustrankaNazivFormatedOIB>
    <izvorni_sadrzaj>TRGOVAČKA ZADRUGA MERKUR, OIB 55096129647</izvorni_sadrzaj>
    <derivirana_varijabla naziv="DomainObject.Predmet.ProtustrankaNazivFormatedOIB_1">TRGOVAČKA ZADRUGA MERKUR, OIB 55096129647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767150.30</izvorni_sadrzaj>
    <derivirana_varijabla naziv="DomainObject.Predmet.TrenutnaVrijednost_1">767150.30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TRGOVAČKA ZADRUGA MERKUR</item>
    </izvorni_sadrzaj>
    <derivirana_varijabla naziv="DomainObject.Predmet.ProtuStrankaListFormated_1">
      <item>TRGOVAČKA ZADRUGA MERKUR</item>
    </derivirana_varijabla>
  </DomainObject.Predmet.ProtuStrankaListFormated>
  <DomainObject.Predmet.ProtuStrankaListFormatedOIB>
    <izvorni_sadrzaj>
      <item>TRGOVAČKA ZADRUGA MERKUR, OIB 55096129647</item>
    </izvorni_sadrzaj>
    <derivirana_varijabla naziv="DomainObject.Predmet.ProtuStrankaListFormatedOIB_1">
      <item>TRGOVAČKA ZADRUGA MERKUR, OIB 55096129647</item>
    </derivirana_varijabla>
  </DomainObject.Predmet.ProtuStrankaListFormatedOIB>
  <DomainObject.Predmet.ProtuStrankaListFormatedWithAdress>
    <izvorni_sadrzaj>
      <item>TRGOVAČKA ZADRUGA MERKUR, Grkinska 63, 48350 Đurđevac</item>
    </izvorni_sadrzaj>
    <derivirana_varijabla naziv="DomainObject.Predmet.ProtuStrankaListFormatedWithAdress_1">
      <item>TRGOVAČKA ZADRUGA MERKUR, Grkinska 63, 48350 Đurđevac</item>
    </derivirana_varijabla>
  </DomainObject.Predmet.ProtuStrankaListFormatedWithAdress>
  <DomainObject.Predmet.ProtuStrankaListFormatedWithAdressOIB>
    <izvorni_sadrzaj>
      <item>TRGOVAČKA ZADRUGA MERKUR, OIB 55096129647, Grkinska 63, 48350 Đurđevac</item>
    </izvorni_sadrzaj>
    <derivirana_varijabla naziv="DomainObject.Predmet.ProtuStrankaListFormatedWithAdressOIB_1">
      <item>TRGOVAČKA ZADRUGA MERKUR, OIB 55096129647, Grkinska 63, 48350 Đurđevac</item>
    </derivirana_varijabla>
  </DomainObject.Predmet.ProtuStrankaListFormatedWithAdressOIB>
  <DomainObject.Predmet.ProtuStrankaListNazivFormated>
    <izvorni_sadrzaj>
      <item>TRGOVAČKA ZADRUGA MERKUR</item>
    </izvorni_sadrzaj>
    <derivirana_varijabla naziv="DomainObject.Predmet.ProtuStrankaListNazivFormated_1">
      <item>TRGOVAČKA ZADRUGA MERKUR</item>
    </derivirana_varijabla>
  </DomainObject.Predmet.ProtuStrankaListNazivFormated>
  <DomainObject.Predmet.ProtuStrankaListNazivFormatedOIB>
    <izvorni_sadrzaj>
      <item>TRGOVAČKA ZADRUGA MERKUR, OIB 55096129647</item>
    </izvorni_sadrzaj>
    <derivirana_varijabla naziv="DomainObject.Predmet.ProtuStrankaListNazivFormatedOIB_1">
      <item>TRGOVAČKA ZADRUGA MERKUR, OIB 55096129647</item>
    </derivirana_varijabla>
  </DomainObject.Predmet.ProtuStrankaListNazivFormatedOIB>
  <DomainObject.Predmet.OstaliListFormated>
    <izvorni_sadrzaj>
      <item>E-oglasna ploča</item>
      <item>Sudski registar, Trgovački sud u Varaždinu</item>
      <item>Marijana Ivašković</item>
    </izvorni_sadrzaj>
    <derivirana_varijabla naziv="DomainObject.Predmet.OstaliListFormated_1">
      <item>E-oglasna ploča</item>
      <item>Sudski registar, Trgovački sud u Varaždinu</item>
      <item>Marijana Ivašković</item>
    </derivirana_varijabla>
  </DomainObject.Predmet.OstaliListFormated>
  <DomainObject.Predmet.OstaliListFormatedOIB>
    <izvorni_sadrzaj>
      <item>E-oglasna ploča</item>
      <item>Sudski registar, Trgovački sud u Varaždinu</item>
      <item>Marijana Ivašković, OIB 27645552179</item>
    </izvorni_sadrzaj>
    <derivirana_varijabla naziv="DomainObject.Predmet.OstaliListFormatedOIB_1">
      <item>E-oglasna ploča</item>
      <item>Sudski registar, Trgovački sud u Varaždinu</item>
      <item>Marijana Ivašković, OIB 27645552179</item>
    </derivirana_varijabla>
  </DomainObject.Predmet.OstaliListFormatedOIB>
  <DomainObject.Predmet.OstaliListFormatedWithAdress>
    <izvorni_sadrzaj>
      <item>E-oglasna ploča</item>
      <item>Sudski registar, Trgovački sud u Varaždinu</item>
      <item>Marijana Ivašković, Ulica Grkinska 63, 48350 Đurđevac</item>
    </izvorni_sadrzaj>
    <derivirana_varijabla naziv="DomainObject.Predmet.OstaliListFormatedWithAdress_1">
      <item>E-oglasna ploča</item>
      <item>Sudski registar, Trgovački sud u Varaždinu</item>
      <item>Marijana Ivašković, Ulica Grkinska 63, 48350 Đurđevac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Marijana Ivašković, OIB 27645552179, Ulica Grkinska 63, 48350 Đurđevac</item>
    </izvorni_sadrzaj>
    <derivirana_varijabla naziv="DomainObject.Predmet.OstaliListFormatedWithAdressOIB_1">
      <item>E-oglasna ploča</item>
      <item>Sudski registar, Trgovački sud u Varaždinu</item>
      <item>Marijana Ivašković, OIB 27645552179, Ulica Grkinska 63, 48350 Đurđevac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Marijana Ivašković</item>
    </izvorni_sadrzaj>
    <derivirana_varijabla naziv="DomainObject.Predmet.OstaliListNazivFormated_1">
      <item>E-oglasna ploča</item>
      <item>Sudski registar, Trgovački sud u Varaždinu</item>
      <item>Marijana Ivašković</item>
    </derivirana_varijabla>
  </DomainObject.Predmet.OstaliListNazivFormated>
  <DomainObject.Predmet.OstaliListNazivFormatedOIB>
    <izvorni_sadrzaj>
      <item>E-oglasna ploča</item>
      <item>Sudski registar, Trgovački sud u Varaždinu</item>
      <item>Marijana Ivašković, OIB 27645552179</item>
    </izvorni_sadrzaj>
    <derivirana_varijabla naziv="DomainObject.Predmet.OstaliListNazivFormatedOIB_1">
      <item>E-oglasna ploča</item>
      <item>Sudski registar, Trgovački sud u Varaždinu</item>
      <item>Marijana Ivašković, OIB 27645552179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TRGOVAČKA ZADRUGA MERKUR</izvorni_sadrzaj>
    <derivirana_varijabla naziv="DomainObject.Predmet.ProtustrankaIDrugi_1">TRGOVAČKA ZADRUGA MERKUR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TRGOVAČKA ZADRUGA MERKUR, OIB 55096129647, Grkinska 63, 48350 Đurđevac</izvorni_sadrzaj>
    <derivirana_varijabla naziv="DomainObject.Predmet.ProtustrankaIDrugiAdressOIB_1">TRGOVAČKA ZADRUGA MERKUR, OIB 55096129647, Grkinska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TRGOVAČKA ZADRUGA MERKUR</item>
      <item>E-oglasna ploča</item>
      <item>Sudski registar, Trgovački sud u Varaždinu</item>
      <item>Marijana Ivašković</item>
    </izvorni_sadrzaj>
    <derivirana_varijabla naziv="DomainObject.Predmet.SudioniciListNaziv_1">
      <item>Financijska agencija</item>
      <item>TRGOVAČKA ZADRUGA MERKUR</item>
      <item>E-oglasna ploča</item>
      <item>Sudski registar, Trgovački sud u Varaždinu</item>
      <item>Marijana Ivašković</item>
    </derivirana_varijabla>
  </DomainObject.Predmet.SudioniciListNaziv>
  <DomainObject.Predmet.SudioniciListAdressOIB>
    <izvorni_sadrzaj>
      <item>Financijska agencija, OIB 85821130368, A. Cesarca 2,42000 Varaždin</item>
      <item>TRGOVAČKA ZADRUGA MERKUR, OIB 55096129647, Grkinska 63,48350 Đurđevac</item>
      <item>E-oglasna ploča</item>
      <item>Sudski registar, Trgovački sud u Varaždinu</item>
      <item>Marijana Ivašković, OIB 27645552179, Ulica Grkinska 63,48350 Đurđevac</item>
    </izvorni_sadrzaj>
    <derivirana_varijabla naziv="DomainObject.Predmet.SudioniciListAdressOIB_1">
      <item>Financijska agencija, OIB 85821130368, A. Cesarca 2,42000 Varaždin</item>
      <item>TRGOVAČKA ZADRUGA MERKUR, OIB 55096129647, Grkinska 63,48350 Đurđevac</item>
      <item>E-oglasna ploča</item>
      <item>Sudski registar, Trgovački sud u Varaždinu</item>
      <item>Marijana Ivašković, OIB 27645552179, Ulica Grkinska 63,48350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55096129647</item>
      <item>, OIB null</item>
      <item>, OIB null</item>
      <item>, OIB 27645552179</item>
    </izvorni_sadrzaj>
    <derivirana_varijabla naziv="DomainObject.Predmet.SudioniciListNazivOIB_1">
      <item>, OIB 85821130368</item>
      <item>, OIB 55096129647</item>
      <item>, OIB null</item>
      <item>, OIB null</item>
      <item>, OIB 27645552179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2901</properties:Characters>
  <properties:Lines>84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2015-12-18T06:41:00Z</dcterms:created>
  <dc:creator>Tea Meister</dc:creator>
  <dc:description/>
  <cp:keywords/>
  <cp:lastModifiedBy>Tea Meister</cp:lastModifiedBy>
  <cp:lastPrinted>2015-12-29T08:56:00Z</cp:lastPrinted>
  <dcterms:modified xmlns:xsi="http://www.w3.org/2001/XMLSchema-instance" xsi:type="dcterms:W3CDTF">2015-12-29T08:56:00Z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