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076f" w14:paraId="b0c076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74B8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St-6815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67482" w:rsidR="00F67482" w:rsidRPr="00F6748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67482" w:rsidRPr="00F67482">
        <w:t xml:space="preserve"> </w:t>
      </w:r>
      <w:r w:rsidR="00F67482" w:rsidRP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SILMAR-PROMET d.o.o., Zagreb, Hruševečka 31, </w:t>
      </w:r>
    </w:p>
    <w:p w:rsidRDefault="00F67482" w:rsidP="00C0696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080775888, OIB: 36539035280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F6748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F67482" w:rsidRP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>SILMAR-PROMET d.o.o., Zagreb, Hruševečka 31,</w:t>
      </w:r>
      <w:r w:rsid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7482" w:rsidRP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080775888, OIB: 36539035280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2553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2553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2553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02553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F67482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F67482" w:rsidRPr="00F67482">
        <w:rPr>
          <w:rFonts w:cs="Times New Roman" w:eastAsia="Times New Roman" w:hAnsi="Times New Roman" w:ascii="Times New Roman"/>
          <w:sz w:val="24"/>
          <w:szCs w:val="24"/>
          <w:lang w:eastAsia="hr-HR"/>
        </w:rPr>
        <w:t>SILMAR-PROMET d.o.o., Zagreb, Hruševečka 31, MBS: 080775888, OIB: 36539035280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673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578C3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D758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E74B87">
      <w:rPr>
        <w:rFonts w:cs="Times New Roman" w:hAnsi="Times New Roman" w:ascii="Times New Roman"/>
        <w:sz w:val="24"/>
        <w:szCs w:val="24"/>
      </w:rPr>
      <w:t>815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6737C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D7581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02553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255D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0696B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2433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74B87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67482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7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5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75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75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75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7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7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7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7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St-6815/2015</izvorni_sadrzaj>
    <derivirana_varijabla naziv="DomainObject.Predmet.OznakaBroj_1">St-6815/2015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SILMAR-PROMET d.o.o. zastupanog po punomoćniku Mario Samaržija</izvorni_sadrzaj>
    <derivirana_varijabla naziv="DomainObject.Predmet.ProtustrankaFormated_1">  SILMAR-PROMET d.o.o. zastupanog po punomoćniku Mario Samaržija</derivirana_varijabla>
  </DomainObject.Predmet.ProtustrankaFormated>
  <DomainObject.Predmet.ProtustrankaFormatedOIB>
    <izvorni_sadrzaj>  SILMAR-PROMET d.o.o., OIB 36539035280 zastupanog po punomoćniku Mario Samaržija</izvorni_sadrzaj>
    <derivirana_varijabla naziv="DomainObject.Predmet.ProtustrankaFormatedOIB_1">  SILMAR-PROMET d.o.o., OIB 36539035280 zastupanog po punomoćniku Mario Samaržija</derivirana_varijabla>
  </DomainObject.Predmet.ProtustrankaFormatedOIB>
  <DomainObject.Predmet.ProtustrankaFormatedWithAdress>
    <izvorni_sadrzaj> SILMAR-PROMET d.o.o., Hruševečka 31, 10000 Zagreb zastupanog po punomoćniku Mario Samaržija</izvorni_sadrzaj>
    <derivirana_varijabla naziv="DomainObject.Predmet.ProtustrankaFormatedWithAdress_1"> SILMAR-PROMET d.o.o., Hruševečka 31, 10000 Zagreb zastupanog po punomoćniku Mario Samaržija</derivirana_varijabla>
  </DomainObject.Predmet.ProtustrankaFormatedWithAdress>
  <DomainObject.Predmet.ProtustrankaFormatedWithAdressOIB>
    <izvorni_sadrzaj> SILMAR-PROMET d.o.o., OIB 36539035280, Hruševečka 31, 10000 Zagreb zastupanog po punomoćniku Mario Samaržija</izvorni_sadrzaj>
    <derivirana_varijabla naziv="DomainObject.Predmet.ProtustrankaFormatedWithAdressOIB_1"> SILMAR-PROMET d.o.o., OIB 36539035280, Hruševečka 31, 10000 Zagreb zastupanog po punomoćniku Mario Samaržija</derivirana_varijabla>
  </DomainObject.Predmet.ProtustrankaFormatedWithAdressOIB>
  <DomainObject.Predmet.ProtustrankaWithAdress>
    <izvorni_sadrzaj>SILMAR-PROMET d.o.o. Hruševečka 31, 10000 Zagreb</izvorni_sadrzaj>
    <derivirana_varijabla naziv="DomainObject.Predmet.ProtustrankaWithAdress_1">SILMAR-PROMET d.o.o. Hruševečka 31, 10000 Zagreb</derivirana_varijabla>
  </DomainObject.Predmet.ProtustrankaWithAdress>
  <DomainObject.Predmet.ProtustrankaWithAdressOIB>
    <izvorni_sadrzaj>SILMAR-PROMET d.o.o., OIB 36539035280, Hruševečka 31, 10000 Zagreb</izvorni_sadrzaj>
    <derivirana_varijabla naziv="DomainObject.Predmet.ProtustrankaWithAdressOIB_1">SILMAR-PROMET d.o.o., OIB 36539035280, Hruševečka 31, 10000 Zagreb</derivirana_varijabla>
  </DomainObject.Predmet.ProtustrankaWithAdressOIB>
  <DomainObject.Predmet.ProtustrankaNazivFormated>
    <izvorni_sadrzaj>SILMAR-PROMET d.o.o.</izvorni_sadrzaj>
    <derivirana_varijabla naziv="DomainObject.Predmet.ProtustrankaNazivFormated_1">SILMAR-PROMET d.o.o.</derivirana_varijabla>
  </DomainObject.Predmet.ProtustrankaNazivFormated>
  <DomainObject.Predmet.ProtustrankaNazivFormatedOIB>
    <izvorni_sadrzaj>SILMAR-PROMET d.o.o., OIB 36539035280</izvorni_sadrzaj>
    <derivirana_varijabla naziv="DomainObject.Predmet.ProtustrankaNazivFormatedOIB_1">SILMAR-PROMET d.o.o., OIB 36539035280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SILMAR-PROMET d.o.o. zastupanog po punomoćniku Mario Samaržija</item>
    </izvorni_sadrzaj>
    <derivirana_varijabla naziv="DomainObject.Predmet.ProtuStrankaListFormated_1">
      <item>SILMAR-PROMET d.o.o. zastupanog po punomoćniku Mario Samaržija</item>
    </derivirana_varijabla>
  </DomainObject.Predmet.ProtuStrankaListFormated>
  <DomainObject.Predmet.ProtuStrankaListFormatedOIB>
    <izvorni_sadrzaj>
      <item>SILMAR-PROMET d.o.o., OIB 36539035280 zastupanog po punomoćniku Mario Samaržija</item>
    </izvorni_sadrzaj>
    <derivirana_varijabla naziv="DomainObject.Predmet.ProtuStrankaListFormatedOIB_1">
      <item>SILMAR-PROMET d.o.o., OIB 36539035280 zastupanog po punomoćniku Mario Samaržija</item>
    </derivirana_varijabla>
  </DomainObject.Predmet.ProtuStrankaListFormatedOIB>
  <DomainObject.Predmet.ProtuStrankaListFormatedWithAdress>
    <izvorni_sadrzaj>
      <item>SILMAR-PROMET d.o.o., Hruševečka 31, 10000 Zagreb zastupanog po punomoćniku Mario Samaržija</item>
    </izvorni_sadrzaj>
    <derivirana_varijabla naziv="DomainObject.Predmet.ProtuStrankaListFormatedWithAdress_1">
      <item>SILMAR-PROMET d.o.o., Hruševečka 31, 10000 Zagreb zastupanog po punomoćniku Mario Samaržija</item>
    </derivirana_varijabla>
  </DomainObject.Predmet.ProtuStrankaListFormatedWithAdress>
  <DomainObject.Predmet.ProtuStrankaListFormatedWithAdressOIB>
    <izvorni_sadrzaj>
      <item>SILMAR-PROMET d.o.o., OIB 36539035280, Hruševečka 31, 10000 Zagreb zastupanog po punomoćniku Mario Samaržija</item>
    </izvorni_sadrzaj>
    <derivirana_varijabla naziv="DomainObject.Predmet.ProtuStrankaListFormatedWithAdressOIB_1">
      <item>SILMAR-PROMET d.o.o., OIB 36539035280, Hruševečka 31, 10000 Zagreb zastupanog po punomoćniku Mario Samaržija</item>
    </derivirana_varijabla>
  </DomainObject.Predmet.ProtuStrankaListFormatedWithAdressOIB>
  <DomainObject.Predmet.ProtuStrankaListNazivFormated>
    <izvorni_sadrzaj>
      <item>SILMAR-PROMET d.o.o.</item>
    </izvorni_sadrzaj>
    <derivirana_varijabla naziv="DomainObject.Predmet.ProtuStrankaListNazivFormated_1">
      <item>SILMAR-PROMET d.o.o.</item>
    </derivirana_varijabla>
  </DomainObject.Predmet.ProtuStrankaListNazivFormated>
  <DomainObject.Predmet.ProtuStrankaListNazivFormatedOIB>
    <izvorni_sadrzaj>
      <item>SILMAR-PROMET d.o.o., OIB 36539035280</item>
    </izvorni_sadrzaj>
    <derivirana_varijabla naziv="DomainObject.Predmet.ProtuStrankaListNazivFormatedOIB_1">
      <item>SILMAR-PROMET d.o.o., OIB 36539035280</item>
    </derivirana_varijabla>
  </DomainObject.Predmet.ProtuStrankaListNazivFormatedOIB>
  <DomainObject.Predmet.OstaliListFormated>
    <izvorni_sadrzaj>
      <item>Mario Samaržija punomoćnik sudionika u postupku SILMAR-PROMET d.o.o.</item>
    </izvorni_sadrzaj>
    <derivirana_varijabla naziv="DomainObject.Predmet.OstaliListFormated_1">
      <item>Mario Samaržija punomoćnik sudionika u postupku SILMAR-PROMET d.o.o.</item>
    </derivirana_varijabla>
  </DomainObject.Predmet.OstaliListFormated>
  <DomainObject.Predmet.OstaliListFormatedOIB>
    <izvorni_sadrzaj>
      <item>Mario Samaržija, OIB 58321703160 punomoćnik sudionika u postupku SILMAR-PROMET d.o.o.</item>
    </izvorni_sadrzaj>
    <derivirana_varijabla naziv="DomainObject.Predmet.OstaliListFormatedOIB_1">
      <item>Mario Samaržija, OIB 58321703160 punomoćnik sudionika u postupku SILMAR-PROMET d.o.o.</item>
    </derivirana_varijabla>
  </DomainObject.Predmet.OstaliListFormatedOIB>
  <DomainObject.Predmet.OstaliListFormatedWithAdress>
    <izvorni_sadrzaj>
      <item>Mario Samaržija, Hruševečka 31, 10000 Zagreb punomoćnik sudionika u postupku SILMAR-PROMET d.o.o.</item>
    </izvorni_sadrzaj>
    <derivirana_varijabla naziv="DomainObject.Predmet.OstaliListFormatedWithAdress_1">
      <item>Mario Samaržija, Hruševečka 31, 10000 Zagreb punomoćnik sudionika u postupku SILMAR-PROMET d.o.o.</item>
    </derivirana_varijabla>
  </DomainObject.Predmet.OstaliListFormatedWithAdress>
  <DomainObject.Predmet.OstaliListFormatedWithAdressOIB>
    <izvorni_sadrzaj>
      <item>Mario Samaržija, OIB 58321703160, Hruševečka 31, 10000 Zagreb punomoćnik sudionika u postupku SILMAR-PROMET d.o.o.</item>
    </izvorni_sadrzaj>
    <derivirana_varijabla naziv="DomainObject.Predmet.OstaliListFormatedWithAdressOIB_1">
      <item>Mario Samaržija, OIB 58321703160, Hruševečka 31, 10000 Zagreb punomoćnik sudionika u postupku SILMAR-PROMET d.o.o.</item>
    </derivirana_varijabla>
  </DomainObject.Predmet.OstaliListFormatedWithAdressOIB>
  <DomainObject.Predmet.OstaliListNazivFormated>
    <izvorni_sadrzaj>
      <item>Mario Samaržija</item>
    </izvorni_sadrzaj>
    <derivirana_varijabla naziv="DomainObject.Predmet.OstaliListNazivFormated_1">
      <item>Mario Samaržija</item>
    </derivirana_varijabla>
  </DomainObject.Predmet.OstaliListNazivFormated>
  <DomainObject.Predmet.OstaliListNazivFormatedOIB>
    <izvorni_sadrzaj>
      <item>Mario Samaržija, OIB 58321703160</item>
    </izvorni_sadrzaj>
    <derivirana_varijabla naziv="DomainObject.Predmet.OstaliListNazivFormatedOIB_1">
      <item>Mario Samaržija, OIB 58321703160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SILMAR-PROMET d.o.o.</izvorni_sadrzaj>
    <derivirana_varijabla naziv="DomainObject.Predmet.ProtustrankaIDrugi_1">SILMAR-PROMET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SILMAR-PROMET d.o.o., OIB 36539035280, Hruševečka 31, 10000 Zagreb</izvorni_sadrzaj>
    <derivirana_varijabla naziv="DomainObject.Predmet.ProtustrankaIDrugiAdressOIB_1">SILMAR-PROMET d.o.o., OIB 36539035280, Hruševečka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SILMAR-PROMET d.o.o.</item>
      <item>Mario Samaržija</item>
    </izvorni_sadrzaj>
    <derivirana_varijabla naziv="DomainObject.Predmet.SudioniciListNaziv_1">
      <item>FINA Regionalni centar Zagreb</item>
      <item>SILMAR-PROMET d.o.o.</item>
      <item>Mario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SILMAR-PROMET d.o.o., OIB 36539035280, Hruševečka 31,10000 Zagreb</item>
      <item>Mario Samaržija, OIB 58321703160, Hruševečka 31,10000 Zagreb</item>
    </izvorni_sadrzaj>
    <derivirana_varijabla naziv="DomainObject.Predmet.SudioniciListAdressOIB_1">
      <item>FINA Regionalni centar Zagreb, OIB 85821130368, Trg svibanjskih žrtava 1995. 1,10000 Zagreb</item>
      <item>SILMAR-PROMET d.o.o., OIB 36539035280, Hruševečka 31,10000 Zagreb</item>
      <item>Mario Samaržija, OIB 58321703160, Hruševečka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36539035280</item>
      <item>, OIB 58321703160</item>
    </izvorni_sadrzaj>
    <derivirana_varijabla naziv="DomainObject.Predmet.SudioniciListNazivOIB_1">
      <item>, OIB 85821130368</item>
      <item>, OIB 36539035280</item>
      <item>, OIB 58321703160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2775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2016-08-29T09:21:00Z</dcterms:created>
  <dc:creator>Ivan Turčić</dc:creator>
  <cp:lastModifiedBy>Ivan Turčić</cp:lastModifiedBy>
  <dcterms:modified xmlns:xsi="http://www.w3.org/2001/XMLSchema-instance" xsi:type="dcterms:W3CDTF">2016-08-30T07:10:00Z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