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620a" w14:paraId="69f620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D230A">
        <w:rPr>
          <w:rFonts w:cs="Times New Roman" w:hAnsi="Times New Roman" w:ascii="Times New Roman"/>
          <w:b w:val="false"/>
          <w:sz w:val="24"/>
          <w:szCs w:val="24"/>
        </w:rPr>
        <w:t>5424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4D230A">
        <w:t xml:space="preserve">GRAFIČKI PROIZVODI d.o.o., </w:t>
      </w:r>
      <w:proofErr w:type="spellStart"/>
      <w:r w:rsidR="004D230A">
        <w:t>Oroslavje</w:t>
      </w:r>
      <w:proofErr w:type="spellEnd"/>
      <w:r w:rsidR="004D230A">
        <w:t>, Gajeva 3, OIB: 80123169445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4D230A">
        <w:t xml:space="preserve">9. listopada </w:t>
      </w:r>
      <w:r w:rsidR="00AA5037">
        <w:t>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4D230A">
        <w:t xml:space="preserve">GRAFIČKI PROIZVODI d.o.o., </w:t>
      </w:r>
      <w:proofErr w:type="spellStart"/>
      <w:r w:rsidR="004D230A">
        <w:t>Oroslavje</w:t>
      </w:r>
      <w:proofErr w:type="spellEnd"/>
      <w:r w:rsidR="004D230A">
        <w:t>, Gajeva 3, OIB: 80123169445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4D230A">
        <w:t>9. studeni</w:t>
      </w:r>
      <w:r w:rsidR="00957736">
        <w:t xml:space="preserve"> 2017.</w:t>
      </w:r>
      <w:r>
        <w:t xml:space="preserve"> u </w:t>
      </w:r>
      <w:r w:rsidR="00D815A2">
        <w:t>9</w:t>
      </w:r>
      <w:r w:rsidR="00100C2C">
        <w:t>,</w:t>
      </w:r>
      <w:r w:rsidR="004D230A">
        <w:t>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4D230A">
        <w:t>9. listopada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87379C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E77" w:rsidR="00EE5E77">
      <w:r>
        <w:separator/>
      </w:r>
    </w:p>
  </w:endnote>
  <w:endnote w:id="0" w:type="continuationSeparator">
    <w:p w:rsidRDefault="00EE5E77" w:rsidR="00EE5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E77" w:rsidR="00EE5E77">
      <w:r>
        <w:separator/>
      </w:r>
    </w:p>
  </w:footnote>
  <w:footnote w:id="0" w:type="continuationSeparator">
    <w:p w:rsidRDefault="00EE5E77" w:rsidR="00EE5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7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7379C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St-5424/2016</izvorni_sadrzaj>
    <derivirana_varijabla naziv="DomainObject.Predmet.OznakaBroj_1">St-5424/2016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GRAFIČKI PROIZVODI d.o.o. za grafičke proizvode i usluge zastupanog po punomoćniku Dalibor Zrinski</izvorni_sadrzaj>
    <derivirana_varijabla naziv="DomainObject.Predmet.ProtustrankaFormated_1">  GRAFIČKI PROIZVODI d.o.o. za grafičke proizvode i usluge zastupanog po punomoćniku Dalibor Zrinski</derivirana_varijabla>
  </DomainObject.Predmet.ProtustrankaFormated>
  <DomainObject.Predmet.ProtustrankaFormatedOIB>
    <izvorni_sadrzaj>  GRAFIČKI PROIZVODI d.o.o. za grafičke proizvode i usluge, OIB 80123169445 zastupanog po punomoćniku Dalibor Zrinski</izvorni_sadrzaj>
    <derivirana_varijabla naziv="DomainObject.Predmet.ProtustrankaFormatedOIB_1">  GRAFIČKI PROIZVODI d.o.o. za grafičke proizvode i usluge, OIB 80123169445 zastupanog po punomoćniku Dalibor Zrinski</derivirana_varijabla>
  </DomainObject.Predmet.ProtustrankaFormatedOIB>
  <DomainObject.Predmet.ProtustrankaFormatedWithAdress>
    <izvorni_sadrzaj> GRAFIČKI PROIZVODI d.o.o. za grafičke proizvode i usluge, Gajeva 3, 49243 Oroslavje zastupanog po punomoćniku Dalibor Zrinski</izvorni_sadrzaj>
    <derivirana_varijabla naziv="DomainObject.Predmet.ProtustrankaFormatedWithAdress_1"> GRAFIČKI PROIZVODI d.o.o. za grafičke proizvode i usluge, Gajeva 3, 49243 Oroslavje zastupanog po punomoćniku Dalibor Zrinski</derivirana_varijabla>
  </DomainObject.Predmet.ProtustrankaFormatedWithAdress>
  <DomainObject.Predmet.ProtustrankaFormatedWithAdressOIB>
    <izvorni_sadrzaj> GRAFIČKI PROIZVODI d.o.o. za grafičke proizvode i usluge, OIB 80123169445, Gajeva 3, 49243 Oroslavje zastupanog po punomoćniku Dalibor Zrinski</izvorni_sadrzaj>
    <derivirana_varijabla naziv="DomainObject.Predmet.ProtustrankaFormatedWithAdressOIB_1"> GRAFIČKI PROIZVODI d.o.o. za grafičke proizvode i usluge, OIB 80123169445, Gajeva 3, 49243 Oroslavje zastupanog po punomoćniku Dalibor Zrinski</derivirana_varijabla>
  </DomainObject.Predmet.ProtustrankaFormatedWithAdressOIB>
  <DomainObject.Predmet.ProtustrankaWithAdress>
    <izvorni_sadrzaj>GRAFIČKI PROIZVODI d.o.o. za grafičke proizvode i usluge Gajeva 3, 49243 Oroslavje</izvorni_sadrzaj>
    <derivirana_varijabla naziv="DomainObject.Predmet.ProtustrankaWithAdress_1">GRAFIČKI PROIZVODI d.o.o. za grafičke proizvode i usluge Gajeva 3, 49243 Oroslavje</derivirana_varijabla>
  </DomainObject.Predmet.ProtustrankaWithAdress>
  <DomainObject.Predmet.ProtustrankaWithAdressOIB>
    <izvorni_sadrzaj>GRAFIČKI PROIZVODI d.o.o. za grafičke proizvode i usluge, OIB 80123169445, Gajeva 3, 49243 Oroslavje</izvorni_sadrzaj>
    <derivirana_varijabla naziv="DomainObject.Predmet.ProtustrankaWithAdressOIB_1">GRAFIČKI PROIZVODI d.o.o. za grafičke proizvode i usluge, OIB 80123169445, Gajeva 3, 49243 Oroslavje</derivirana_varijabla>
  </DomainObject.Predmet.ProtustrankaWithAdressOIB>
  <DomainObject.Predmet.ProtustrankaNazivFormated>
    <izvorni_sadrzaj>GRAFIČKI PROIZVODI d.o.o. za grafičke proizvode i usluge</izvorni_sadrzaj>
    <derivirana_varijabla naziv="DomainObject.Predmet.ProtustrankaNazivFormated_1">GRAFIČKI PROIZVODI d.o.o. za grafičke proizvode i usluge</derivirana_varijabla>
  </DomainObject.Predmet.ProtustrankaNazivFormated>
  <DomainObject.Predmet.ProtustrankaNazivFormatedOIB>
    <izvorni_sadrzaj>GRAFIČKI PROIZVODI d.o.o. za grafičke proizvode i usluge, OIB 80123169445</izvorni_sadrzaj>
    <derivirana_varijabla naziv="DomainObject.Predmet.ProtustrankaNazivFormatedOIB_1">GRAFIČKI PROIZVODI d.o.o. za grafičke proizvode i usluge, OIB 80123169445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PROIZVODI d.o.o. za grafičke proizvode i usluge zastupanog po punomoćniku Dalibor Zrinski</item>
    </izvorni_sadrzaj>
    <derivirana_varijabla naziv="DomainObject.Predmet.ProtuStrankaListFormated_1">
      <item>GRAFIČKI PROIZVODI d.o.o. za grafičke proizvode i usluge zastupanog po punomoćniku Dalibor Zrinski</item>
    </derivirana_varijabla>
  </DomainObject.Predmet.ProtuStrankaListFormated>
  <DomainObject.Predmet.ProtuStrankaListFormatedOIB>
    <izvorni_sadrzaj>
      <item>GRAFIČKI PROIZVODI d.o.o. za grafičke proizvode i usluge, OIB 80123169445 zastupanog po punomoćniku Dalibor Zrinski</item>
    </izvorni_sadrzaj>
    <derivirana_varijabla naziv="DomainObject.Predmet.ProtuStrankaListFormatedOIB_1">
      <item>GRAFIČKI PROIZVODI d.o.o. za grafičke proizvode i usluge, OIB 80123169445 zastupanog po punomoćniku Dalibor Zrinski</item>
    </derivirana_varijabla>
  </DomainObject.Predmet.ProtuStrankaListFormatedOIB>
  <DomainObject.Predmet.ProtuStrankaListFormatedWithAdress>
    <izvorni_sadrzaj>
      <item>GRAFIČKI PROIZVODI d.o.o. za grafičke proizvode i usluge, Gajeva 3, 49243 Oroslavje zastupanog po punomoćniku Dalibor Zrinski</item>
    </izvorni_sadrzaj>
    <derivirana_varijabla naziv="DomainObject.Predmet.ProtuStrankaListFormatedWithAdress_1">
      <item>GRAFIČKI PROIZVODI d.o.o. za grafičke proizvode i usluge, Gajeva 3, 49243 Oroslavje zastupanog po punomoćniku Dalibor Zrinski</item>
    </derivirana_varijabla>
  </DomainObject.Predmet.ProtuStrankaListFormatedWithAdress>
  <DomainObject.Predmet.ProtuStrankaListFormatedWithAdressOIB>
    <izvorni_sadrzaj>
      <item>GRAFIČKI PROIZVODI d.o.o. za grafičke proizvode i usluge, OIB 80123169445, Gajeva 3, 49243 Oroslavje zastupanog po punomoćniku Dalibor Zrinski</item>
    </izvorni_sadrzaj>
    <derivirana_varijabla naziv="DomainObject.Predmet.ProtuStrankaListFormatedWithAdressOIB_1">
      <item>GRAFIČKI PROIZVODI d.o.o. za grafičke proizvode i usluge, OIB 80123169445, Gajeva 3, 49243 Oroslavje zastupanog po punomoćniku Dalibor Zrinski</item>
    </derivirana_varijabla>
  </DomainObject.Predmet.ProtuStrankaListFormatedWithAdressOIB>
  <DomainObject.Predmet.ProtuStrankaListNazivFormated>
    <izvorni_sadrzaj>
      <item>GRAFIČKI PROIZVODI d.o.o. za grafičke proizvode i usluge</item>
    </izvorni_sadrzaj>
    <derivirana_varijabla naziv="DomainObject.Predmet.ProtuStrankaListNazivFormated_1">
      <item>GRAFIČKI PROIZVODI d.o.o. za grafičke proizvode i usluge</item>
    </derivirana_varijabla>
  </DomainObject.Predmet.ProtuStrankaListNazivFormated>
  <DomainObject.Predmet.ProtuStrankaListNazivFormatedOIB>
    <izvorni_sadrzaj>
      <item>GRAFIČKI PROIZVODI d.o.o. za grafičke proizvode i usluge, OIB 80123169445</item>
    </izvorni_sadrzaj>
    <derivirana_varijabla naziv="DomainObject.Predmet.ProtuStrankaListNazivFormatedOIB_1">
      <item>GRAFIČKI PROIZVODI d.o.o. za grafičke proizvode i usluge, OIB 80123169445</item>
    </derivirana_varijabla>
  </DomainObject.Predmet.ProtuStrankaListNazivFormatedOIB>
  <DomainObject.Predmet.OstaliListFormated>
    <izvorni_sadrzaj>
      <item>Dalibor Zrinski punomoćnik sudionika u postupku GRAFIČKI PROIZVODI d.o.o. za grafičke proizvode i usluge</item>
    </izvorni_sadrzaj>
    <derivirana_varijabla naziv="DomainObject.Predmet.OstaliListFormated_1">
      <item>Dalibor Zrinski punomoćnik sudionika u postupku GRAFIČKI PROIZVODI d.o.o. za grafičke proizvode i usluge</item>
    </derivirana_varijabla>
  </DomainObject.Predmet.OstaliListFormated>
  <DomainObject.Predmet.OstaliListFormatedOIB>
    <izvorni_sadrzaj>
      <item>Dalibor Zrinski, OIB 39003491845 punomoćnik sudionika u postupku GRAFIČKI PROIZVODI d.o.o. za grafičke proizvode i usluge</item>
    </izvorni_sadrzaj>
    <derivirana_varijabla naziv="DomainObject.Predmet.OstaliListFormatedOIB_1">
      <item>Dalibor Zrinski, OIB 39003491845 punomoćnik sudionika u postupku GRAFIČKI PROIZVODI d.o.o. za grafičke proizvode i usluge</item>
    </derivirana_varijabla>
  </DomainObject.Predmet.OstaliListFormatedOIB>
  <DomainObject.Predmet.OstaliListFormatedWithAdress>
    <izvorni_sadrzaj>
      <item>Dalibor Zrinski, Strmečka 6, 49240 Stubičke Toplice punomoćnik sudionika u postupku GRAFIČKI PROIZVODI d.o.o. za grafičke proizvode i usluge</item>
    </izvorni_sadrzaj>
    <derivirana_varijabla naziv="DomainObject.Predmet.OstaliListFormatedWithAdress_1">
      <item>Dalibor Zrinski, Strmečka 6, 49240 Stubičke Toplice punomoćnik sudionika u postupku GRAFIČKI PROIZVODI d.o.o. za grafičke proizvode i usluge</item>
    </derivirana_varijabla>
  </DomainObject.Predmet.OstaliListFormatedWithAdress>
  <DomainObject.Predmet.OstaliListFormatedWithAdressOIB>
    <izvorni_sadrzaj>
      <item>Dalibor Zrinski, OIB 39003491845, Strmečka 6, 49240 Stubičke Toplice punomoćnik sudionika u postupku GRAFIČKI PROIZVODI d.o.o. za grafičke proizvode i usluge</item>
    </izvorni_sadrzaj>
    <derivirana_varijabla naziv="DomainObject.Predmet.OstaliListFormatedWithAdressOIB_1">
      <item>Dalibor Zrinski, OIB 39003491845, Strmečka 6, 49240 Stubičke Toplice punomoćnik sudionika u postupku GRAFIČKI PROIZVODI d.o.o. za grafičke proizvode i usluge</item>
    </derivirana_varijabla>
  </DomainObject.Predmet.OstaliListFormatedWithAdressOIB>
  <DomainObject.Predmet.OstaliListNazivFormated>
    <izvorni_sadrzaj>
      <item>Dalibor Zrinski</item>
    </izvorni_sadrzaj>
    <derivirana_varijabla naziv="DomainObject.Predmet.OstaliListNazivFormated_1">
      <item>Dalibor Zrinski</item>
    </derivirana_varijabla>
  </DomainObject.Predmet.OstaliListNazivFormated>
  <DomainObject.Predmet.OstaliListNazivFormatedOIB>
    <izvorni_sadrzaj>
      <item>Dalibor Zrinski, OIB 39003491845</item>
    </izvorni_sadrzaj>
    <derivirana_varijabla naziv="DomainObject.Predmet.OstaliListNazivFormatedOIB_1">
      <item>Dalibor Zrinski, OIB 39003491845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PROIZVODI d.o.o. za grafičke proizvode i usluge</izvorni_sadrzaj>
    <derivirana_varijabla naziv="DomainObject.Predmet.ProtustrankaIDrugi_1">GRAFIČKI PROIZVODI d.o.o. za grafičke proizvode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GRAFIČKI PROIZVODI d.o.o. za grafičke proizvode i usluge, OIB 80123169445, Gajeva 3, 49243 Oroslavje</izvorni_sadrzaj>
    <derivirana_varijabla naziv="DomainObject.Predmet.ProtustrankaIDrugiAdressOIB_1">GRAFIČKI PROIZVODI d.o.o. za grafičke proizvode i usluge, OIB 80123169445, Gajeva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PROIZVODI d.o.o. za grafičke proizvode i usluge</item>
      <item>Dalibor Zrinski</item>
    </izvorni_sadrzaj>
    <derivirana_varijabla naziv="DomainObject.Predmet.SudioniciListNaziv_1">
      <item>FINA Regionalni centar Zagreb</item>
      <item>GRAFIČKI PROIZVODI d.o.o. za grafičke proizvode i usluge</item>
      <item>Dalibor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izvorni_sadrzaj>
    <derivirana_varijabla naziv="DomainObject.Predmet.SudioniciListAdressOIB_1"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80123169445</item>
      <item>, OIB 39003491845</item>
    </izvorni_sadrzaj>
    <derivirana_varijabla naziv="DomainObject.Predmet.SudioniciListNazivOIB_1">
      <item>, OIB 85821130368</item>
      <item>, OIB 80123169445</item>
      <item>, OIB 39003491845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220</properties:Words>
  <properties:Characters>1103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2017-10-09T08:33:00Z</dcterms:created>
  <dc:creator>Korisnik</dc:creator>
  <cp:lastModifiedBy>Draženka Prpić</cp:lastModifiedBy>
  <cp:lastPrinted>2017-10-09T08:35:00Z</cp:lastPrinted>
  <dcterms:modified xmlns:xsi="http://www.w3.org/2001/XMLSchema-instance" xsi:type="dcterms:W3CDTF">2017-10-09T08:35:00Z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