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0ba3" w14:paraId="a5d0ba3" w:rsidRDefault="008C1049" w:rsidP="008C1049" w:rsidR="008C104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6016AF">
        <w:rPr>
          <w:b/>
        </w:rPr>
        <w:t>Broj:7/ St-654</w:t>
      </w:r>
      <w:r>
        <w:rPr>
          <w:b/>
        </w:rPr>
        <w:t>/201</w:t>
      </w:r>
      <w:r w:rsidR="006016AF">
        <w:rPr>
          <w:b/>
        </w:rPr>
        <w:t>1</w:t>
      </w:r>
      <w:r>
        <w:rPr>
          <w:b/>
        </w:rPr>
        <w:t>-1</w:t>
      </w:r>
      <w:r w:rsidR="00FF7F29">
        <w:rPr>
          <w:b/>
        </w:rPr>
        <w:t>9</w:t>
      </w:r>
      <w:r w:rsidR="00BC40E4">
        <w:rPr>
          <w:b/>
        </w:rPr>
        <w:t>0</w:t>
      </w:r>
    </w:p>
    <w:p w:rsidRDefault="008C1049" w:rsidP="008C1049" w:rsidR="008C1049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C1049" w:rsidP="008C1049" w:rsidR="008C1049">
      <w:pPr>
        <w:rPr>
          <w:b/>
        </w:rPr>
      </w:pPr>
      <w:r>
        <w:rPr>
          <w:b/>
        </w:rPr>
        <w:t>TRGOVAČKI SUD U OSIJEKU</w:t>
      </w:r>
    </w:p>
    <w:p w:rsidRDefault="008C1049" w:rsidP="008C1049" w:rsidR="008C1049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C1049" w:rsidP="008C1049" w:rsidR="008C1049">
      <w:pPr>
        <w:rPr>
          <w:b/>
        </w:rPr>
      </w:pPr>
      <w:r>
        <w:rPr>
          <w:b/>
        </w:rPr>
        <w:t>Trg pobjede 13</w:t>
      </w:r>
    </w:p>
    <w:p w:rsidRDefault="008C1049" w:rsidP="008C1049" w:rsidR="008C1049">
      <w:pPr>
        <w:rPr>
          <w:b/>
        </w:rPr>
      </w:pPr>
      <w:r>
        <w:rPr>
          <w:b/>
        </w:rPr>
        <w:t>SLAVONSKI BROD</w:t>
      </w:r>
    </w:p>
    <w:p w:rsidRDefault="008C1049" w:rsidP="008C1049" w:rsidR="008C1049"/>
    <w:p w:rsidRDefault="008C1049" w:rsidP="008C1049" w:rsidR="008C1049"/>
    <w:p w:rsidRDefault="008C1049" w:rsidP="008C1049" w:rsidR="008C1049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016AF" w:rsidRPr="006016AF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6016AF" w:rsidRPr="006016AF">
        <w:t>Slobodnica</w:t>
      </w:r>
      <w:proofErr w:type="spellEnd"/>
      <w:r w:rsidR="006016AF" w:rsidRPr="006016AF">
        <w:t xml:space="preserve"> 188, OIB 65921625689</w:t>
      </w:r>
      <w:r>
        <w:t>, dana 0</w:t>
      </w:r>
      <w:r w:rsidR="00F04C8D">
        <w:t>5</w:t>
      </w:r>
      <w:r>
        <w:t xml:space="preserve">. </w:t>
      </w:r>
      <w:r w:rsidR="006016AF">
        <w:t>prosinca</w:t>
      </w:r>
      <w:r>
        <w:t xml:space="preserve"> 2017. godine donio je</w:t>
      </w:r>
    </w:p>
    <w:p w:rsidRDefault="008C1049" w:rsidP="008C1049" w:rsidR="008C1049"/>
    <w:p w:rsidRDefault="008C1049" w:rsidP="008C1049" w:rsidR="008C1049">
      <w:pPr>
        <w:jc w:val="center"/>
        <w:rPr>
          <w:b/>
        </w:rPr>
      </w:pPr>
      <w:r>
        <w:rPr>
          <w:b/>
        </w:rPr>
        <w:t>P    O    T    V    R    D    U</w:t>
      </w:r>
    </w:p>
    <w:p w:rsidRDefault="008C1049" w:rsidP="008C1049" w:rsidR="008C1049"/>
    <w:p w:rsidRDefault="008C1049" w:rsidP="008C1049" w:rsidR="008C1049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FF7F29" w:rsidRPr="00FF7F29">
        <w:t xml:space="preserve">DARKO LASIĆ </w:t>
      </w:r>
      <w:proofErr w:type="spellStart"/>
      <w:r w:rsidR="00FF7F29" w:rsidRPr="00FF7F29">
        <w:t>vl.obrta</w:t>
      </w:r>
      <w:proofErr w:type="spellEnd"/>
      <w:r w:rsidR="00FF7F29" w:rsidRPr="00FF7F29">
        <w:t xml:space="preserve"> LASIĆ GRADNJA, </w:t>
      </w:r>
      <w:proofErr w:type="spellStart"/>
      <w:r w:rsidR="00FF7F29" w:rsidRPr="00FF7F29">
        <w:t>Diljska</w:t>
      </w:r>
      <w:proofErr w:type="spellEnd"/>
      <w:r w:rsidR="00FF7F29" w:rsidRPr="00FF7F29">
        <w:t xml:space="preserve"> 2, </w:t>
      </w:r>
      <w:proofErr w:type="spellStart"/>
      <w:r w:rsidR="00FF7F29" w:rsidRPr="00FF7F29">
        <w:t>Slobodnica</w:t>
      </w:r>
      <w:proofErr w:type="spellEnd"/>
      <w:r w:rsidR="00FF7F29" w:rsidRPr="00FF7F29">
        <w:t xml:space="preserve">, OIB 48360211802 </w:t>
      </w:r>
      <w:r>
        <w:t xml:space="preserve"> uplatio </w:t>
      </w:r>
      <w:proofErr w:type="spellStart"/>
      <w:r>
        <w:t>kupovninu</w:t>
      </w:r>
      <w:proofErr w:type="spellEnd"/>
      <w:r>
        <w:t xml:space="preserve"> u iznosu od </w:t>
      </w:r>
      <w:r w:rsidR="00FF7F29" w:rsidRPr="00FF7F29">
        <w:t xml:space="preserve">1.001,00 </w:t>
      </w:r>
      <w:r>
        <w:t>Kn u skladu s rješenjem o dosudi ovoga su</w:t>
      </w:r>
      <w:r w:rsidR="006016AF">
        <w:t>da poslovni broj 7/St-654/201</w:t>
      </w:r>
      <w:r w:rsidR="00FF7F29">
        <w:t>1</w:t>
      </w:r>
      <w:r w:rsidR="006016AF">
        <w:t>-172</w:t>
      </w:r>
      <w:r>
        <w:t xml:space="preserve"> od </w:t>
      </w:r>
      <w:r w:rsidR="006016AF">
        <w:t>03</w:t>
      </w:r>
      <w:r>
        <w:t xml:space="preserve">. </w:t>
      </w:r>
      <w:r w:rsidR="006016AF">
        <w:t>studenoga</w:t>
      </w:r>
      <w:r>
        <w:t xml:space="preserve"> 2017. godine kojim je određeno da će se </w:t>
      </w:r>
      <w:proofErr w:type="spellStart"/>
      <w:r>
        <w:t>kupovnina</w:t>
      </w:r>
      <w:proofErr w:type="spellEnd"/>
      <w:r>
        <w:t xml:space="preserve"> platiti iz sredstava koje je kupac položio po osnovi jamčevine, a s obzirom da je iznos položene jamčevine  veći od iznosa </w:t>
      </w:r>
      <w:proofErr w:type="spellStart"/>
      <w:r>
        <w:t>kupovnine</w:t>
      </w:r>
      <w:proofErr w:type="spellEnd"/>
      <w:r>
        <w:t xml:space="preserve"> i  koje je pravomoćno </w:t>
      </w:r>
      <w:r w:rsidR="00F04C8D">
        <w:t xml:space="preserve"> </w:t>
      </w:r>
      <w:r w:rsidR="00265791">
        <w:t>22. studenoga</w:t>
      </w:r>
      <w:r w:rsidR="00F04C8D">
        <w:t xml:space="preserve"> </w:t>
      </w:r>
      <w:r>
        <w:t>2017. godine i to za:</w:t>
      </w:r>
    </w:p>
    <w:p w:rsidRDefault="008C1049" w:rsidP="008C1049" w:rsidR="008C104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8C1049" w:rsidP="00FF7F29" w:rsidR="00FF7F29" w:rsidRPr="00FF7F29">
      <w:pPr>
        <w:jc w:val="both"/>
      </w:pPr>
      <w:r>
        <w:t xml:space="preserve"> </w:t>
      </w:r>
      <w:r>
        <w:tab/>
        <w:t xml:space="preserve"> </w:t>
      </w:r>
      <w:r>
        <w:tab/>
      </w:r>
      <w:r w:rsidR="00FF7F29" w:rsidRPr="00FF7F29">
        <w:t xml:space="preserve">nekretnine upisane u  </w:t>
      </w:r>
      <w:proofErr w:type="spellStart"/>
      <w:r w:rsidR="00FF7F29" w:rsidRPr="00FF7F29">
        <w:t>zk.ul</w:t>
      </w:r>
      <w:proofErr w:type="spellEnd"/>
      <w:r w:rsidR="00FF7F29" w:rsidRPr="00FF7F29">
        <w:t xml:space="preserve">. 972 k.o. </w:t>
      </w:r>
      <w:proofErr w:type="spellStart"/>
      <w:r w:rsidR="00FF7F29" w:rsidRPr="00FF7F29">
        <w:t>Slobodnica</w:t>
      </w:r>
      <w:proofErr w:type="spellEnd"/>
      <w:r w:rsidR="00FF7F29" w:rsidRPr="00FF7F29">
        <w:t xml:space="preserve"> i to:</w:t>
      </w:r>
    </w:p>
    <w:p w:rsidRDefault="00FF7F29" w:rsidP="00FF7F29" w:rsidR="00FF7F29" w:rsidRPr="00FF7F29">
      <w:pPr>
        <w:jc w:val="both"/>
      </w:pPr>
    </w:p>
    <w:p w:rsidRDefault="00FF7F29" w:rsidP="00FF7F29" w:rsidR="008C1049">
      <w:pPr>
        <w:jc w:val="both"/>
      </w:pPr>
      <w:r w:rsidRPr="00FF7F29">
        <w:t xml:space="preserve">                     -  kč.br. 3100 – kuća, dvorište i oranica selo, površine 3197 m2,</w:t>
      </w:r>
    </w:p>
    <w:p w:rsidRDefault="00FF7F29" w:rsidP="00FF7F29" w:rsidR="00FF7F29">
      <w:pPr>
        <w:jc w:val="both"/>
      </w:pPr>
    </w:p>
    <w:p w:rsidRDefault="008C1049" w:rsidP="008C1049" w:rsidR="008C1049">
      <w:pPr>
        <w:jc w:val="both"/>
      </w:pPr>
      <w:r>
        <w:t xml:space="preserve">a koju je kupio nakon četvrte elektroničke javne dražbe koju je provela Financijska agencije u razdoblju od </w:t>
      </w:r>
      <w:r w:rsidR="00FF7F29" w:rsidRPr="00FF7F29">
        <w:t>26. srpnja 2017. godine do 17. listopada  2017. godine</w:t>
      </w:r>
      <w:r>
        <w:t xml:space="preserve">, čime su ostvarene pretpostavke za upis prava vlasništva u korist kupca </w:t>
      </w:r>
      <w:r w:rsidR="00FF7F29" w:rsidRPr="00FF7F29">
        <w:t>DARK</w:t>
      </w:r>
      <w:r w:rsidR="00FF7F29">
        <w:t>A</w:t>
      </w:r>
      <w:r w:rsidR="00FF7F29" w:rsidRPr="00FF7F29">
        <w:t xml:space="preserve"> LASIĆ </w:t>
      </w:r>
      <w:proofErr w:type="spellStart"/>
      <w:r w:rsidR="00FF7F29" w:rsidRPr="00FF7F29">
        <w:t>vl.obrta</w:t>
      </w:r>
      <w:proofErr w:type="spellEnd"/>
      <w:r w:rsidR="00FF7F29" w:rsidRPr="00FF7F29">
        <w:t xml:space="preserve"> LASIĆ GRADNJA, </w:t>
      </w:r>
      <w:proofErr w:type="spellStart"/>
      <w:r w:rsidR="00FF7F29" w:rsidRPr="00FF7F29">
        <w:t>Diljska</w:t>
      </w:r>
      <w:proofErr w:type="spellEnd"/>
      <w:r w:rsidR="00FF7F29" w:rsidRPr="00FF7F29">
        <w:t xml:space="preserve"> 2, </w:t>
      </w:r>
      <w:proofErr w:type="spellStart"/>
      <w:r w:rsidR="00FF7F29" w:rsidRPr="00FF7F29">
        <w:t>Slobodnica</w:t>
      </w:r>
      <w:proofErr w:type="spellEnd"/>
      <w:r w:rsidR="00FF7F29" w:rsidRPr="00FF7F29">
        <w:t xml:space="preserve">, OIB 48360211802 </w:t>
      </w:r>
      <w:r>
        <w:t>i brisanja tereta sukladno pravomoćnom rješen</w:t>
      </w:r>
      <w:r w:rsidR="00FF7F29">
        <w:t>ju o dosudi poslovni broj 7/St-654</w:t>
      </w:r>
      <w:r>
        <w:t>/201</w:t>
      </w:r>
      <w:r w:rsidR="00FF7F29">
        <w:t>1</w:t>
      </w:r>
      <w:r>
        <w:t>-1</w:t>
      </w:r>
      <w:r w:rsidR="00FF7F29">
        <w:t>72</w:t>
      </w:r>
      <w:r>
        <w:t xml:space="preserve"> od </w:t>
      </w:r>
      <w:r w:rsidR="00FF7F29">
        <w:t>03</w:t>
      </w:r>
      <w:r>
        <w:t xml:space="preserve">. </w:t>
      </w:r>
      <w:r w:rsidR="00FF7F29">
        <w:t>studenoga</w:t>
      </w:r>
      <w:r>
        <w:t xml:space="preserve"> 2017. godine koje je pravomoćno </w:t>
      </w:r>
      <w:r w:rsidR="00D05E6E">
        <w:t xml:space="preserve">22. studenoga </w:t>
      </w:r>
      <w:r>
        <w:t>2017. godine.</w:t>
      </w:r>
    </w:p>
    <w:p w:rsidRDefault="008C1049" w:rsidP="008C1049" w:rsidR="008C1049">
      <w:pPr>
        <w:ind w:firstLine="1440"/>
      </w:pPr>
    </w:p>
    <w:p w:rsidRDefault="008C1049" w:rsidP="008C1049" w:rsidR="008C1049">
      <w:pPr>
        <w:ind w:firstLine="1440"/>
      </w:pPr>
    </w:p>
    <w:p w:rsidRDefault="008C1049" w:rsidP="008C1049" w:rsidR="008C1049">
      <w:pPr>
        <w:jc w:val="center"/>
      </w:pPr>
      <w:r>
        <w:t>U Slavonskom Brodu, 0</w:t>
      </w:r>
      <w:r w:rsidR="00F04C8D">
        <w:t>5</w:t>
      </w:r>
      <w:r>
        <w:t xml:space="preserve">. </w:t>
      </w:r>
      <w:r w:rsidR="00FF7F29">
        <w:t>prosinca</w:t>
      </w:r>
      <w:r>
        <w:t xml:space="preserve"> 2017. godine</w:t>
      </w:r>
    </w:p>
    <w:p w:rsidRDefault="008C1049" w:rsidP="008C1049" w:rsidR="008C1049">
      <w:pPr>
        <w:jc w:val="center"/>
      </w:pPr>
    </w:p>
    <w:p w:rsidRDefault="008C1049" w:rsidP="008C1049" w:rsidR="008C1049">
      <w:pPr>
        <w:jc w:val="center"/>
      </w:pPr>
    </w:p>
    <w:p w:rsidRDefault="008C1049" w:rsidP="008C1049" w:rsidR="004F179D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F179D">
        <w:rPr>
          <w:lang w:eastAsia="en-US"/>
        </w:rPr>
        <w:t xml:space="preserve">     </w:t>
      </w:r>
      <w:r>
        <w:rPr>
          <w:lang w:eastAsia="en-US"/>
        </w:rPr>
        <w:t xml:space="preserve">  Mirna Vujčić</w:t>
      </w:r>
    </w:p>
    <w:p w:rsidRDefault="004F179D" w:rsidP="004F179D" w:rsidR="008C1049">
      <w:pPr>
        <w:rPr>
          <w:lang w:eastAsia="en-US" w:val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8C1049">
        <w:rPr>
          <w:lang w:eastAsia="en-US"/>
        </w:rPr>
        <w:t xml:space="preserve"> </w:t>
      </w: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/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Općinskog suda u </w:t>
      </w:r>
      <w:r w:rsidR="00BE17B4">
        <w:rPr>
          <w:sz w:val="22"/>
          <w:szCs w:val="22"/>
        </w:rPr>
        <w:t>Slavonskom Brodu</w:t>
      </w:r>
      <w:r>
        <w:rPr>
          <w:sz w:val="22"/>
          <w:szCs w:val="22"/>
        </w:rPr>
        <w:t xml:space="preserve">, ZK odjel </w:t>
      </w:r>
      <w:r w:rsidR="00BE17B4">
        <w:rPr>
          <w:sz w:val="22"/>
          <w:szCs w:val="22"/>
        </w:rPr>
        <w:t>Slavonski Brod</w:t>
      </w:r>
      <w:r>
        <w:rPr>
          <w:sz w:val="22"/>
          <w:szCs w:val="22"/>
        </w:rPr>
        <w:t xml:space="preserve"> zajedno s primjerkom rješenja o dosudi koje sadržava klauzulu pravomoćnosti i popratnim dopisom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Poreznoj upravi, Ispostavi </w:t>
      </w:r>
      <w:r w:rsidR="00BE17B4">
        <w:rPr>
          <w:sz w:val="22"/>
          <w:szCs w:val="22"/>
        </w:rPr>
        <w:t>Slavonski Brod</w:t>
      </w:r>
    </w:p>
    <w:p w:rsidRDefault="008C1049" w:rsidP="008C1049" w:rsidR="008C1049"/>
    <w:p w:rsidRDefault="00DB052E" w:rsidP="008C1049" w:rsidR="00DB052E" w:rsidRPr="008C1049"/>
    <w:sectPr w:rsidR="00DB052E" w:rsidRPr="008C10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049"/>
    <w:rsid w:val="00265791"/>
    <w:rsid w:val="00334457"/>
    <w:rsid w:val="004F179D"/>
    <w:rsid w:val="006016AF"/>
    <w:rsid w:val="00793352"/>
    <w:rsid w:val="008C1049"/>
    <w:rsid w:val="00BC40E4"/>
    <w:rsid w:val="00BE17B4"/>
    <w:rsid w:val="00D05E6E"/>
    <w:rsid w:val="00DB052E"/>
    <w:rsid w:val="00F04C8D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0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0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04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3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3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3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3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0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0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04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3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3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3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3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9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St-654/2011-190</izvorni_sadrzaj>
    <derivirana_varijabla naziv="DomainObject.Oznaka_1">St-654/2011-190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St-654/2011-190</izvorni_sadrzaj>
    <derivirana_varijabla naziv="DomainObject.PoslovniBrojDokumenta_1">St-654/2011-190</derivirana_varijabla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1745</properties:Characters>
  <properties:Lines>61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2017-12-04T12:17:00Z</dcterms:created>
  <dc:creator>wsadmin</dc:creator>
  <cp:lastModifiedBy>wsadmin</cp:lastModifiedBy>
  <cp:lastPrinted>2017-12-05T13:04:00Z</cp:lastPrinted>
  <dcterms:modified xmlns:xsi="http://www.w3.org/2001/XMLSchema-instance" xsi:type="dcterms:W3CDTF">2017-12-05T13:04:00Z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St-654/2011-190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