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520f" w14:paraId="2db520f" w:rsidRDefault="00B806B1" w:rsidP="00B806B1" w:rsidR="00B806B1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B806B1" w:rsidP="00B806B1" w:rsidR="00B806B1" w:rsidRPr="00FE7FBF">
      <w:pPr>
        <w:rPr>
          <w:szCs w:val="24"/>
          <w:lang w:val="hr-HR"/>
        </w:rPr>
      </w:pPr>
    </w:p>
    <w:p w:rsidRDefault="00B806B1" w:rsidP="00B806B1" w:rsidR="00B806B1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806B1" w:rsidP="00B806B1" w:rsidR="00B806B1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 xml:space="preserve">        2</w:t>
      </w:r>
      <w:r w:rsidRPr="00FE7FBF">
        <w:rPr>
          <w:szCs w:val="24"/>
          <w:lang w:val="hr-HR"/>
        </w:rPr>
        <w:t xml:space="preserve"> St-</w:t>
      </w:r>
      <w:r w:rsidR="001F0109">
        <w:rPr>
          <w:szCs w:val="24"/>
          <w:lang w:val="hr-HR"/>
        </w:rPr>
        <w:t>592</w:t>
      </w:r>
      <w:r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>
        <w:rPr>
          <w:szCs w:val="24"/>
          <w:lang w:val="hr-HR"/>
        </w:rPr>
        <w:t>6-</w:t>
      </w:r>
      <w:r w:rsidR="00C54AAD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U  I M E   R E P U B L I K E   H R V A T S K E</w:t>
      </w:r>
    </w:p>
    <w:p w:rsidRDefault="00B806B1" w:rsidP="00B806B1" w:rsidR="00B806B1" w:rsidRPr="00FE7FBF">
      <w:pPr>
        <w:jc w:val="center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TRGOVAČKI SUD U BJELOVARU, po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sudskom savjetniku </w:t>
      </w:r>
      <w:r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>
        <w:rPr>
          <w:szCs w:val="24"/>
          <w:lang w:val="hr-HR"/>
        </w:rPr>
        <w:t xml:space="preserve">stečajnom postupku nad dužnikom </w:t>
      </w:r>
      <w:r w:rsidR="001F0109">
        <w:rPr>
          <w:lang w:val="hr-HR"/>
        </w:rPr>
        <w:t xml:space="preserve">UNA MODA društvo s ograničenom odgovornošću za trgovinu i usluge, Zagreb, Ozaljska 32, </w:t>
      </w:r>
      <w:r w:rsidR="001F0109" w:rsidRPr="000664E3">
        <w:rPr>
          <w:lang w:val="hr-HR"/>
        </w:rPr>
        <w:t>MB</w:t>
      </w:r>
      <w:r w:rsidR="001F0109">
        <w:rPr>
          <w:lang w:val="hr-HR"/>
        </w:rPr>
        <w:t>S: 080870709, OIB: 91816656221</w:t>
      </w:r>
      <w:r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>
        <w:rPr>
          <w:lang w:val="hr-HR"/>
        </w:rPr>
        <w:t xml:space="preserve">dana 03. kolovoza 2016. godine </w:t>
      </w:r>
      <w:r w:rsidRPr="00FE7FBF">
        <w:rPr>
          <w:szCs w:val="24"/>
          <w:lang w:val="hr-HR"/>
        </w:rPr>
        <w:t xml:space="preserve"> 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Pr="00FE7FBF">
        <w:rPr>
          <w:szCs w:val="24"/>
          <w:lang w:val="hr-HR"/>
        </w:rPr>
        <w:t>Otvara se stečajni postupak nad dužnikom</w:t>
      </w:r>
      <w:r>
        <w:rPr>
          <w:szCs w:val="24"/>
          <w:lang w:val="hr-HR"/>
        </w:rPr>
        <w:t xml:space="preserve"> </w:t>
      </w:r>
      <w:r w:rsidR="001F0109">
        <w:rPr>
          <w:lang w:val="hr-HR"/>
        </w:rPr>
        <w:t xml:space="preserve">UNA MODA društvo s ograničenom odgovornošću za trgovinu i usluge, Zagreb, Ozaljska 32, </w:t>
      </w:r>
      <w:r w:rsidR="001F0109" w:rsidRPr="000664E3">
        <w:rPr>
          <w:lang w:val="hr-HR"/>
        </w:rPr>
        <w:t>MB</w:t>
      </w:r>
      <w:r w:rsidR="001F0109">
        <w:rPr>
          <w:lang w:val="hr-HR"/>
        </w:rPr>
        <w:t>S: 080870709, OIB: 91816656221</w:t>
      </w:r>
      <w:r>
        <w:rPr>
          <w:lang w:val="hr-HR"/>
        </w:rPr>
        <w:t>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>
        <w:rPr>
          <w:szCs w:val="24"/>
          <w:lang w:val="hr-HR"/>
        </w:rPr>
        <w:t xml:space="preserve"> </w:t>
      </w:r>
      <w:r w:rsidR="00C54AAD">
        <w:rPr>
          <w:szCs w:val="24"/>
          <w:lang w:val="hr-HR"/>
        </w:rPr>
        <w:t>MILAN BARIŠA OBRADOVIĆ, Sveta Nedelja, Srebrnjak 20B, OIB:45619494339</w:t>
      </w:r>
      <w:r>
        <w:rPr>
          <w:szCs w:val="24"/>
          <w:lang w:val="hr-HR"/>
        </w:rPr>
        <w:t xml:space="preserve">. 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1F0109">
        <w:rPr>
          <w:lang w:val="hr-HR"/>
        </w:rPr>
        <w:t xml:space="preserve">UNA MODA društvo s ograničenom odgovornošću za trgovinu i usluge, Zagreb, Ozaljska 32, </w:t>
      </w:r>
      <w:r w:rsidR="001F0109" w:rsidRPr="000664E3">
        <w:rPr>
          <w:lang w:val="hr-HR"/>
        </w:rPr>
        <w:t>MB</w:t>
      </w:r>
      <w:r w:rsidR="001F0109">
        <w:rPr>
          <w:lang w:val="hr-HR"/>
        </w:rPr>
        <w:t>S: 080870709, OIB: 91816656221</w:t>
      </w:r>
      <w:r>
        <w:rPr>
          <w:lang w:val="hr-HR"/>
        </w:rPr>
        <w:t>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883449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03. kolovoza 2016. 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godine u </w:t>
      </w:r>
      <w:r w:rsidR="00763D6B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F010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B806B1" w:rsidP="00B806B1" w:rsidR="00B806B1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B806B1" w:rsidP="00B806B1" w:rsidR="00B806B1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B806B1" w:rsidP="00B806B1" w:rsidR="00B806B1" w:rsidRPr="00FE7FBF">
      <w:pPr>
        <w:jc w:val="center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>
        <w:rPr>
          <w:szCs w:val="24"/>
          <w:lang w:val="hr-HR"/>
        </w:rPr>
        <w:t>-</w:t>
      </w:r>
      <w:r w:rsidR="00763D6B">
        <w:rPr>
          <w:szCs w:val="24"/>
          <w:lang w:val="hr-HR"/>
        </w:rPr>
        <w:t>59</w:t>
      </w:r>
      <w:r w:rsidR="001F0109">
        <w:rPr>
          <w:szCs w:val="24"/>
          <w:lang w:val="hr-HR"/>
        </w:rPr>
        <w:t>2</w:t>
      </w:r>
      <w:r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>
        <w:rPr>
          <w:szCs w:val="24"/>
          <w:lang w:val="hr-HR"/>
        </w:rPr>
        <w:t>rgovačkog suda u Bjelovaru 3</w:t>
      </w:r>
      <w:r w:rsidR="001F0109">
        <w:rPr>
          <w:szCs w:val="24"/>
          <w:lang w:val="hr-HR"/>
        </w:rPr>
        <w:t>1</w:t>
      </w:r>
      <w:r>
        <w:rPr>
          <w:szCs w:val="24"/>
          <w:lang w:val="hr-HR"/>
        </w:rPr>
        <w:t>. svibnja 2016.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806B1" w:rsidP="00B806B1" w:rsidR="00B806B1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Bjelovaru, 03. kolovoza  2016</w:t>
      </w:r>
      <w:r w:rsidRPr="00FE7FBF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godine.</w:t>
      </w: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rPr>
          <w:szCs w:val="24"/>
          <w:lang w:val="hr-HR"/>
        </w:rPr>
      </w:pPr>
    </w:p>
    <w:p w:rsidRDefault="00B806B1" w:rsidP="00B806B1" w:rsidR="00B806B1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SUDSKI SAVJETNIK</w:t>
      </w:r>
    </w:p>
    <w:p w:rsidRDefault="00B806B1" w:rsidP="00B806B1" w:rsidR="00B806B1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    MIROSLAV LOVREKOVIĆ </w:t>
      </w:r>
      <w:r w:rsidRPr="00FE7FBF">
        <w:rPr>
          <w:szCs w:val="24"/>
          <w:lang w:val="hr-HR"/>
        </w:rPr>
        <w:t xml:space="preserve"> </w:t>
      </w:r>
    </w:p>
    <w:p w:rsidRDefault="00B806B1" w:rsidP="00B806B1" w:rsidR="00B806B1" w:rsidRPr="00FE7FBF">
      <w:pPr>
        <w:ind w:firstLine="4111"/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>
        <w:rPr>
          <w:szCs w:val="24"/>
          <w:lang w:val="hr-HR"/>
        </w:rPr>
        <w:t xml:space="preserve">a o žalbi odlučuje sudac pojedinac Trgovačkog suda u Bjelovaru. </w:t>
      </w: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B806B1" w:rsidP="00B806B1" w:rsidR="00B806B1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>
        <w:rPr>
          <w:szCs w:val="24"/>
          <w:lang w:val="hr-HR"/>
        </w:rPr>
        <w:t xml:space="preserve">-predlagatelju FINI </w:t>
      </w:r>
      <w:r w:rsidRPr="00FE7FBF">
        <w:rPr>
          <w:szCs w:val="24"/>
          <w:lang w:val="hr-HR"/>
        </w:rPr>
        <w:t>– putem e-oglasne ploče suda</w:t>
      </w:r>
    </w:p>
    <w:p w:rsidRDefault="00B806B1" w:rsidP="00B806B1" w:rsidR="00B806B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 xml:space="preserve">zakonskom zastupniku dužnika - putem e-oglasne ploče suda 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uprava– putem e-oglasne ploče suda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03.08.2016.g.</w:t>
      </w:r>
    </w:p>
    <w:p w:rsidRDefault="00B806B1" w:rsidP="00B806B1" w:rsidR="00B806B1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D77B3" w:rsidR="00CD77B3"/>
    <w:sectPr w:rsidSect="00360085" w:rsidR="00CD77B3">
      <w:headerReference w:type="even" r:id="rId8"/>
      <w:headerReference w:type="default" r:id="rId9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484" w:rsidR="004D3484">
      <w:r>
        <w:separator/>
      </w:r>
    </w:p>
  </w:endnote>
  <w:endnote w:id="0" w:type="continuationSeparator">
    <w:p w:rsidRDefault="004D3484" w:rsidR="004D3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484" w:rsidR="004D3484">
      <w:r>
        <w:separator/>
      </w:r>
    </w:p>
  </w:footnote>
  <w:footnote w:id="0" w:type="continuationSeparator">
    <w:p w:rsidRDefault="004D3484" w:rsidR="004D34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6B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163F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6B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63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806B1" w:rsidP="00940231" w:rsidR="001C73F1">
    <w:pPr>
      <w:pStyle w:val="Zaglavlje"/>
      <w:jc w:val="right"/>
    </w:pPr>
    <w:r>
      <w:t>2 St-</w:t>
    </w:r>
    <w:r w:rsidR="001F0109">
      <w:rPr>
        <w:szCs w:val="24"/>
        <w:lang w:val="hr-HR"/>
      </w:rPr>
      <w:t>592</w:t>
    </w:r>
    <w:r w:rsidR="00C54AAD">
      <w:rPr>
        <w:szCs w:val="24"/>
        <w:lang w:val="hr-HR"/>
      </w:rPr>
      <w:t>/</w:t>
    </w:r>
    <w:r w:rsidR="00C54AAD" w:rsidRPr="00FE7FBF">
      <w:rPr>
        <w:szCs w:val="24"/>
        <w:lang w:val="hr-HR"/>
      </w:rPr>
      <w:t>201</w:t>
    </w:r>
    <w:r w:rsidR="00C54AAD">
      <w:rPr>
        <w:szCs w:val="24"/>
        <w:lang w:val="hr-HR"/>
      </w:rPr>
      <w:t>6-3</w:t>
    </w:r>
    <w:r>
      <w:t>.</w:t>
    </w:r>
  </w:p>
  <w:p w:rsidRDefault="001F0109" w:rsidR="001F0109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06B1"/>
    <w:rsid w:val="001156C5"/>
    <w:rsid w:val="001F0109"/>
    <w:rsid w:val="004D3484"/>
    <w:rsid w:val="00763D6B"/>
    <w:rsid w:val="00796DD5"/>
    <w:rsid w:val="00AD1C8F"/>
    <w:rsid w:val="00B775C9"/>
    <w:rsid w:val="00B806B1"/>
    <w:rsid w:val="00C54AAD"/>
    <w:rsid w:val="00CD77B3"/>
    <w:rsid w:val="00CF1DA3"/>
    <w:rsid w:val="00D56013"/>
    <w:rsid w:val="00F62A7A"/>
    <w:rsid w:val="00F72CEB"/>
    <w:rsid w:val="00FF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06B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06B1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B806B1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Brojstranice" w:type="character">
    <w:name w:val="page number"/>
    <w:basedOn w:val="Zadanifontodlomka"/>
    <w:rsid w:val="00B806B1"/>
  </w:style>
  <w:style w:styleId="Bezproreda" w:type="paragraph">
    <w:name w:val="No Spacing"/>
    <w:uiPriority w:val="1"/>
    <w:qFormat/>
    <w:rsid w:val="00B806B1"/>
    <w:pPr>
      <w:spacing w:lineRule="auto" w:line="240" w:after="0"/>
    </w:pPr>
  </w:style>
  <w:style w:styleId="Podnoje" w:type="paragraph">
    <w:name w:val="footer"/>
    <w:basedOn w:val="Normal"/>
    <w:link w:val="PodnojeChar"/>
    <w:uiPriority w:val="99"/>
    <w:unhideWhenUsed/>
    <w:rsid w:val="00C54A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4AAD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1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C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C8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C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C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06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06B1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B806B1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Brojstranice" w:type="character">
    <w:name w:val="page number"/>
    <w:basedOn w:val="Zadanifontodlomka"/>
    <w:rsid w:val="00B806B1"/>
  </w:style>
  <w:style w:styleId="Bezproreda" w:type="paragraph">
    <w:name w:val="No Spacing"/>
    <w:uiPriority w:val="1"/>
    <w:qFormat/>
    <w:rsid w:val="00B806B1"/>
    <w:pPr>
      <w:spacing w:after="0" w:line="240" w:lineRule="auto"/>
    </w:pPr>
  </w:style>
  <w:style w:styleId="Podnoje" w:type="paragraph">
    <w:name w:val="footer"/>
    <w:basedOn w:val="Normal"/>
    <w:link w:val="PodnojeChar"/>
    <w:uiPriority w:val="99"/>
    <w:unhideWhenUsed/>
    <w:rsid w:val="00C54A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4AAD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1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C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C8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C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C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UNA MODA d.o.o. zastupanog po punomoćniku Marjan Špegel</izvorni_sadrzaj>
    <derivirana_varijabla naziv="DomainObject.Predmet.ProtustrankaFormated_1">  UNA MODA d.o.o. zastupanog po punomoćniku Marjan Špegel</derivirana_varijabla>
  </DomainObject.Predmet.ProtustrankaFormated>
  <DomainObject.Predmet.ProtustrankaFormatedOIB>
    <izvorni_sadrzaj>  UNA MODA d.o.o., OIB 91816656221 zastupanog po punomoćniku Marjan Špegel</izvorni_sadrzaj>
    <derivirana_varijabla naziv="DomainObject.Predmet.ProtustrankaFormatedOIB_1">  UNA MODA d.o.o., OIB 91816656221 zastupanog po punomoćniku Marjan Špegel</derivirana_varijabla>
  </DomainObject.Predmet.ProtustrankaFormatedOIB>
  <DomainObject.Predmet.ProtustrankaFormatedWithAdress>
    <izvorni_sadrzaj> UNA MODA d.o.o., Ozaljska 32, 10000 Zagreb zastupanog po punomoćniku Marjan Špegel</izvorni_sadrzaj>
    <derivirana_varijabla naziv="DomainObject.Predmet.ProtustrankaFormatedWithAdress_1"> UNA MODA d.o.o., Ozaljska 32, 10000 Zagreb zastupanog po punomoćniku Marjan Špegel</derivirana_varijabla>
  </DomainObject.Predmet.ProtustrankaFormatedWithAdress>
  <DomainObject.Predmet.ProtustrankaFormatedWithAdressOIB>
    <izvorni_sadrzaj> UNA MODA d.o.o., OIB 91816656221, Ozaljska 32, 10000 Zagreb zastupanog po punomoćniku Marjan Špegel</izvorni_sadrzaj>
    <derivirana_varijabla naziv="DomainObject.Predmet.ProtustrankaFormatedWithAdressOIB_1"> UNA MODA d.o.o., OIB 91816656221, Ozaljska 32, 10000 Zagreb zastupanog po punomoćniku Marjan Špegel</derivirana_varijabla>
  </DomainObject.Predmet.ProtustrankaFormatedWithAdressOIB>
  <DomainObject.Predmet.ProtustrankaWithAdress>
    <izvorni_sadrzaj>UNA MODA d.o.o. Ozaljska 32, 10000 Zagreb</izvorni_sadrzaj>
    <derivirana_varijabla naziv="DomainObject.Predmet.ProtustrankaWithAdress_1">UNA MODA d.o.o. Ozaljska 32, 10000 Zagreb</derivirana_varijabla>
  </DomainObject.Predmet.ProtustrankaWithAdress>
  <DomainObject.Predmet.ProtustrankaWithAdressOIB>
    <izvorni_sadrzaj>UNA MODA d.o.o., OIB 91816656221, Ozaljska 32, 10000 Zagreb</izvorni_sadrzaj>
    <derivirana_varijabla naziv="DomainObject.Predmet.ProtustrankaWithAdressOIB_1">UNA MODA d.o.o., OIB 91816656221, Ozaljska 32, 10000 Zagreb</derivirana_varijabla>
  </DomainObject.Predmet.ProtustrankaWithAdressOIB>
  <DomainObject.Predmet.ProtustrankaNazivFormated>
    <izvorni_sadrzaj>UNA MODA d.o.o.</izvorni_sadrzaj>
    <derivirana_varijabla naziv="DomainObject.Predmet.ProtustrankaNazivFormated_1">UNA MODA d.o.o.</derivirana_varijabla>
  </DomainObject.Predmet.ProtustrankaNazivFormated>
  <DomainObject.Predmet.ProtustrankaNazivFormatedOIB>
    <izvorni_sadrzaj>UNA MODA d.o.o., OIB 91816656221</izvorni_sadrzaj>
    <derivirana_varijabla naziv="DomainObject.Predmet.ProtustrankaNazivFormatedOIB_1">UNA MODA d.o.o., OIB 91816656221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MODA d.o.o. zastupanog po punomoćniku Marjan Špegel</item>
    </izvorni_sadrzaj>
    <derivirana_varijabla naziv="DomainObject.Predmet.ProtuStrankaListFormated_1">
      <item>UNA MODA d.o.o. zastupanog po punomoćniku Marjan Špegel</item>
    </derivirana_varijabla>
  </DomainObject.Predmet.ProtuStrankaListFormated>
  <DomainObject.Predmet.ProtuStrankaListFormatedOIB>
    <izvorni_sadrzaj>
      <item>UNA MODA d.o.o., OIB 91816656221 zastupanog po punomoćniku Marjan Špegel</item>
    </izvorni_sadrzaj>
    <derivirana_varijabla naziv="DomainObject.Predmet.ProtuStrankaListFormatedOIB_1">
      <item>UNA MODA d.o.o., OIB 91816656221 zastupanog po punomoćniku Marjan Špegel</item>
    </derivirana_varijabla>
  </DomainObject.Predmet.ProtuStrankaListFormatedOIB>
  <DomainObject.Predmet.ProtuStrankaListFormatedWithAdress>
    <izvorni_sadrzaj>
      <item>UNA MODA d.o.o., Ozaljska 32, 10000 Zagreb zastupanog po punomoćniku Marjan Špegel</item>
    </izvorni_sadrzaj>
    <derivirana_varijabla naziv="DomainObject.Predmet.ProtuStrankaListFormatedWithAdress_1">
      <item>UNA MODA d.o.o., Ozaljska 32, 10000 Zagreb zastupanog po punomoćniku Marjan Špegel</item>
    </derivirana_varijabla>
  </DomainObject.Predmet.ProtuStrankaListFormatedWithAdress>
  <DomainObject.Predmet.ProtuStrankaListFormatedWithAdressOIB>
    <izvorni_sadrzaj>
      <item>UNA MODA d.o.o., OIB 91816656221, Ozaljska 32, 10000 Zagreb zastupanog po punomoćniku Marjan Špegel</item>
    </izvorni_sadrzaj>
    <derivirana_varijabla naziv="DomainObject.Predmet.ProtuStrankaListFormatedWithAdressOIB_1">
      <item>UNA MODA d.o.o., OIB 91816656221, Ozaljska 32, 10000 Zagreb zastupanog po punomoćniku Marjan Špegel</item>
    </derivirana_varijabla>
  </DomainObject.Predmet.ProtuStrankaListFormatedWithAdressOIB>
  <DomainObject.Predmet.ProtuStrankaListNazivFormated>
    <izvorni_sadrzaj>
      <item>UNA MODA d.o.o.</item>
    </izvorni_sadrzaj>
    <derivirana_varijabla naziv="DomainObject.Predmet.ProtuStrankaListNazivFormated_1">
      <item>UNA MODA d.o.o.</item>
    </derivirana_varijabla>
  </DomainObject.Predmet.ProtuStrankaListNazivFormated>
  <DomainObject.Predmet.ProtuStrankaListNazivFormatedOIB>
    <izvorni_sadrzaj>
      <item>UNA MODA d.o.o., OIB 91816656221</item>
    </izvorni_sadrzaj>
    <derivirana_varijabla naziv="DomainObject.Predmet.ProtuStrankaListNazivFormatedOIB_1">
      <item>UNA MODA d.o.o., OIB 91816656221</item>
    </derivirana_varijabla>
  </DomainObject.Predmet.ProtuStrankaListNazivFormatedOIB>
  <DomainObject.Predmet.OstaliListFormated>
    <izvorni_sadrzaj>
      <item>Marjan Špegel punomoćnik sudionika u postupku UNA MODA d.o.o.</item>
    </izvorni_sadrzaj>
    <derivirana_varijabla naziv="DomainObject.Predmet.OstaliListFormated_1">
      <item>Marjan Špegel punomoćnik sudionika u postupku UNA MODA d.o.o.</item>
    </derivirana_varijabla>
  </DomainObject.Predmet.OstaliListFormated>
  <DomainObject.Predmet.OstaliListFormatedOIB>
    <izvorni_sadrzaj>
      <item>Marjan Špegel, OIB 02714042908 punomoćnik sudionika u postupku UNA MODA d.o.o.</item>
    </izvorni_sadrzaj>
    <derivirana_varijabla naziv="DomainObject.Predmet.OstaliListFormatedOIB_1">
      <item>Marjan Špegel, OIB 02714042908 punomoćnik sudionika u postupku UNA MODA d.o.o.</item>
    </derivirana_varijabla>
  </DomainObject.Predmet.OstaliListFormatedOIB>
  <DomainObject.Predmet.OstaliListFormatedWithAdress>
    <izvorni_sadrzaj>
      <item>Marjan Špegel, Opekarniška cesta 15/B, Celje  punomoćnik sudionika u postupku UNA MODA d.o.o.</item>
    </izvorni_sadrzaj>
    <derivirana_varijabla naziv="DomainObject.Predmet.OstaliListFormatedWithAdress_1">
      <item>Marjan Špegel, Opekarniška cesta 15/B, Celje  punomoćnik sudionika u postupku UNA MODA d.o.o.</item>
    </derivirana_varijabla>
  </DomainObject.Predmet.OstaliListFormatedWithAdress>
  <DomainObject.Predmet.OstaliListFormatedWithAdressOIB>
    <izvorni_sadrzaj>
      <item>Marjan Špegel, OIB 02714042908, Opekarniška cesta 15/B, Celje  punomoćnik sudionika u postupku UNA MODA d.o.o.</item>
    </izvorni_sadrzaj>
    <derivirana_varijabla naziv="DomainObject.Predmet.OstaliListFormatedWithAdressOIB_1">
      <item>Marjan Špegel, OIB 02714042908, Opekarniška cesta 15/B, Celje  punomoćnik sudionika u postupku UNA MODA d.o.o.</item>
    </derivirana_varijabla>
  </DomainObject.Predmet.OstaliListFormatedWithAdressOIB>
  <DomainObject.Predmet.OstaliListNazivFormated>
    <izvorni_sadrzaj>
      <item>Marjan Špegel</item>
    </izvorni_sadrzaj>
    <derivirana_varijabla naziv="DomainObject.Predmet.OstaliListNazivFormated_1">
      <item>Marjan Špegel</item>
    </derivirana_varijabla>
  </DomainObject.Predmet.OstaliListNazivFormated>
  <DomainObject.Predmet.OstaliListNazivFormatedOIB>
    <izvorni_sadrzaj>
      <item>Marjan Špegel, OIB 02714042908</item>
    </izvorni_sadrzaj>
    <derivirana_varijabla naziv="DomainObject.Predmet.OstaliListNazivFormatedOIB_1">
      <item>Marjan Špegel, OIB 02714042908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MODA d.o.o.</izvorni_sadrzaj>
    <derivirana_varijabla naziv="DomainObject.Predmet.ProtustrankaIDrugi_1">UNA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UNA MODA d.o.o., OIB 91816656221, Ozaljska 32, 10000 Zagreb</izvorni_sadrzaj>
    <derivirana_varijabla naziv="DomainObject.Predmet.ProtustrankaIDrugiAdressOIB_1">UNA MODA d.o.o., OIB 91816656221, Ozaljska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UNA MODA d.o.o.</item>
      <item>FINA Regionalni centar Zagreb</item>
      <item>Marjan Špegel</item>
    </izvorni_sadrzaj>
    <derivirana_varijabla naziv="DomainObject.Predmet.SudioniciListNaziv_1">
      <item>UNA MODA d.o.o.</item>
      <item>FINA Regionalni centar Zagreb</item>
      <item>Marjan Špegel</item>
    </derivirana_varijabla>
  </DomainObject.Predmet.SudioniciListNaziv>
  <DomainObject.Predmet.SudioniciListAdressOIB>
    <izvorni_sadrzaj>
      <item>UNA MODA d.o.o., OIB 91816656221, Ozaljska 32,10000 Zagreb</item>
      <item>FINA Regionalni centar Zagreb, OIB 85821130368, Trg svibanjskih žrtava 1995. 1,10000 Zagreb</item>
      <item>Marjan Špegel, OIB 02714042908, Opekarniška cesta 15/B,Celje </item>
    </izvorni_sadrzaj>
    <derivirana_varijabla naziv="DomainObject.Predmet.SudioniciListAdressOIB_1">
      <item>UNA MODA d.o.o., OIB 91816656221, Ozaljska 32,10000 Zagreb</item>
      <item>FINA Regionalni centar Zagreb, OIB 85821130368, Trg svibanjskih žrtava 1995. 1,10000 Zagreb</item>
      <item>Marjan Špegel, OIB 02714042908, Opekarniška cesta 15/B,Celje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91816656221</item>
      <item>, OIB 85821130368</item>
      <item>, OIB 02714042908</item>
    </izvorni_sadrzaj>
    <derivirana_varijabla naziv="DomainObject.Predmet.SudioniciListNazivOIB_1">
      <item>, OIB 91816656221</item>
      <item>, OIB 85821130368</item>
      <item>, OIB 02714042908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3816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2016-08-03T12:04:00Z</dcterms:created>
  <dc:creator>Miroslav Lovreković</dc:creator>
  <cp:lastModifiedBy>Miroslav Lovreković</cp:lastModifiedBy>
  <cp:lastPrinted>2016-08-03T06:58:00Z</cp:lastPrinted>
  <dcterms:modified xmlns:xsi="http://www.w3.org/2001/XMLSchema-instance" xsi:type="dcterms:W3CDTF">2016-08-03T12:08:00Z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