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ac67" w14:paraId="c8fac67" w:rsidRDefault="00876C49" w:rsidP="00876C49" w:rsidR="00876C49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C49" w:rsidP="00876C49" w:rsidR="00876C49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76C49" w:rsidP="00876C49" w:rsidR="00876C4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76C49" w:rsidP="00876C49" w:rsidR="00876C4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76C49" w:rsidP="00876C49" w:rsidR="00876C49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76C49" w:rsidP="00876C49" w:rsidR="00876C4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876C49" w:rsidP="00876C49" w:rsidR="00876C49" w:rsidRPr="007912E1">
      <w:pPr>
        <w:jc w:val="center"/>
        <w:rPr>
          <w:rFonts w:cs="Times New Roman" w:eastAsia="Times New Roman"/>
          <w:szCs w:val="24"/>
        </w:rPr>
      </w:pPr>
    </w:p>
    <w:p w:rsidRDefault="00876C49" w:rsidP="00876C49" w:rsidR="00876C4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876C49" w:rsidP="00876C49" w:rsidR="00876C49" w:rsidRPr="007912E1">
      <w:pPr>
        <w:rPr>
          <w:rFonts w:cs="Times New Roman" w:eastAsia="Times New Roman"/>
          <w:szCs w:val="24"/>
        </w:rPr>
      </w:pPr>
    </w:p>
    <w:p w:rsidRDefault="00876C49" w:rsidP="00876C49" w:rsidR="00876C49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Sonji Marinac Rumora,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EUROSTAR TRAVEL d. o. o. Rovinj, Obala Pina Budičina 1, OIB </w:t>
      </w:r>
      <w:r w:rsidRPr="00876C49">
        <w:rPr>
          <w:szCs w:val="24"/>
        </w:rPr>
        <w:t>52485108562</w:t>
      </w:r>
      <w:r>
        <w:rPr>
          <w:szCs w:val="24"/>
        </w:rPr>
        <w:t xml:space="preserve">, MBS </w:t>
      </w:r>
      <w:r w:rsidRPr="00876C49">
        <w:rPr>
          <w:szCs w:val="24"/>
        </w:rPr>
        <w:t>040042515</w:t>
      </w:r>
      <w:r>
        <w:rPr>
          <w:rFonts w:cs="Times New Roman" w:eastAsia="Times New Roman"/>
          <w:szCs w:val="24"/>
        </w:rPr>
        <w:t>, 6. studenog 2017.</w:t>
      </w:r>
    </w:p>
    <w:p w:rsidRDefault="00876C49" w:rsidP="00876C49" w:rsidR="00876C49" w:rsidRPr="00FD7BB4">
      <w:pPr>
        <w:ind w:firstLine="708"/>
        <w:rPr>
          <w:rFonts w:cs="Times New Roman" w:eastAsia="Times New Roman"/>
          <w:szCs w:val="24"/>
        </w:rPr>
      </w:pPr>
    </w:p>
    <w:p w:rsidRDefault="00876C49" w:rsidP="00876C49" w:rsidR="00876C4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876C49" w:rsidP="00876C49" w:rsidR="00876C49" w:rsidRPr="007912E1">
      <w:pPr>
        <w:rPr>
          <w:rFonts w:cs="Times New Roman" w:eastAsia="Times New Roman"/>
          <w:szCs w:val="24"/>
        </w:rPr>
      </w:pPr>
    </w:p>
    <w:p w:rsidRDefault="00876C49" w:rsidP="00876C49" w:rsidR="00876C49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EUROSTAR TRAVEL d. o. o. Rovinj, Obala Pina Budičina 1, OIB </w:t>
      </w:r>
      <w:r w:rsidRPr="00876C49">
        <w:rPr>
          <w:szCs w:val="24"/>
        </w:rPr>
        <w:t>52485108562</w:t>
      </w:r>
      <w:r>
        <w:rPr>
          <w:szCs w:val="24"/>
        </w:rPr>
        <w:t xml:space="preserve">, MBS </w:t>
      </w:r>
      <w:r w:rsidRPr="00876C49">
        <w:rPr>
          <w:szCs w:val="24"/>
        </w:rPr>
        <w:t>040042515</w:t>
      </w:r>
      <w:r>
        <w:rPr>
          <w:szCs w:val="24"/>
        </w:rPr>
        <w:t>.</w:t>
      </w:r>
    </w:p>
    <w:p w:rsidRDefault="00876C49" w:rsidP="00876C49" w:rsidR="00876C49">
      <w:pPr>
        <w:ind w:firstLine="708"/>
        <w:rPr>
          <w:rFonts w:cs="Times New Roman" w:eastAsia="Times New Roman"/>
          <w:szCs w:val="24"/>
        </w:rPr>
      </w:pPr>
    </w:p>
    <w:p w:rsidRDefault="00876C49" w:rsidP="00876C49" w:rsidR="00876C49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876C49" w:rsidP="00876C49" w:rsidR="00876C49" w:rsidRPr="007912E1">
      <w:pPr>
        <w:ind w:firstLine="708"/>
        <w:rPr>
          <w:rFonts w:cs="Times New Roman" w:eastAsia="Times New Roman"/>
          <w:szCs w:val="24"/>
        </w:rPr>
      </w:pPr>
    </w:p>
    <w:p w:rsidRDefault="00876C49" w:rsidP="00876C49" w:rsidR="00876C49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EUROSTAR TRAVEL d. o. o. Rovinj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22. rujna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27. rujna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8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533/2017-3.</w:t>
      </w:r>
    </w:p>
    <w:p w:rsidRDefault="00876C49" w:rsidP="00876C49" w:rsidR="00876C49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08-4402-17-od 16. listopada 2017.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>
        <w:rPr>
          <w:rFonts w:cs="Times New Roman" w:eastAsia="Times New Roman"/>
          <w:szCs w:val="24"/>
        </w:rPr>
        <w:t xml:space="preserve"> (list 6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143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876C49" w:rsidP="00876C49" w:rsidR="00876C49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876C49" w:rsidP="00876C49" w:rsidR="00876C49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6. listopada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876C49" w:rsidP="00876C49" w:rsidR="00876C49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76C49" w:rsidP="00876C49" w:rsidR="00876C4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876C49" w:rsidP="00876C49" w:rsidR="00876C49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876C49" w:rsidP="00876C49" w:rsidR="00876C4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76C49" w:rsidP="00876C49" w:rsidR="00876C49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76C49" w:rsidP="00876C49" w:rsidR="00876C49">
      <w:pPr>
        <w:rPr>
          <w:rFonts w:cs="Times New Roman" w:eastAsia="Times New Roman"/>
          <w:szCs w:val="24"/>
        </w:rPr>
      </w:pPr>
    </w:p>
    <w:p w:rsidRDefault="00876C49" w:rsidP="00876C49" w:rsidR="00876C49">
      <w:pPr>
        <w:jc w:val="left"/>
        <w:rPr>
          <w:rFonts w:cs="Times New Roman" w:eastAsia="Times New Roman"/>
          <w:szCs w:val="24"/>
        </w:rPr>
      </w:pPr>
    </w:p>
    <w:p w:rsidRDefault="00876C49" w:rsidP="00876C49" w:rsidR="00876C4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876C49" w:rsidP="00876C49" w:rsidR="00876C4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876C49" w:rsidP="00876C49" w:rsidR="00876C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EUROSTAR TRAVEL d. o. o. Rovinj, Obala Pina Budičina 1, po pun.,</w:t>
      </w:r>
    </w:p>
    <w:p w:rsidRDefault="00876C49" w:rsidP="00876C49" w:rsidR="00876C49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876C49" w:rsidP="00876C49" w:rsidR="00876C49" w:rsidRPr="007912E1">
      <w:pPr>
        <w:rPr>
          <w:rFonts w:eastAsiaTheme="minorHAnsi"/>
          <w:lang w:eastAsia="en-US"/>
        </w:rPr>
      </w:pPr>
    </w:p>
    <w:p w:rsidRDefault="00876C49" w:rsidP="00876C49" w:rsidR="00876C49"/>
    <w:p w:rsidRDefault="00876C49" w:rsidP="00876C49" w:rsidR="00876C49"/>
    <w:p w:rsidRDefault="00876C49" w:rsidP="00876C49" w:rsidR="00876C49"/>
    <w:p w:rsidRDefault="00876C49" w:rsidP="00876C49" w:rsidR="00876C49"/>
    <w:p w:rsidRDefault="00B56FFB" w:rsidR="00B56FFB"/>
    <w:sectPr w:rsidSect="00145C1A" w:rsidR="00B56FF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C49" w:rsidP="00876C49" w:rsidR="00876C49">
      <w:r>
        <w:separator/>
      </w:r>
    </w:p>
  </w:endnote>
  <w:endnote w:id="0" w:type="continuationSeparator">
    <w:p w:rsidRDefault="00876C49" w:rsidP="00876C49" w:rsidR="00876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C49" w:rsidP="00876C49" w:rsidR="00876C49">
      <w:r>
        <w:separator/>
      </w:r>
    </w:p>
  </w:footnote>
  <w:footnote w:id="0" w:type="continuationSeparator">
    <w:p w:rsidRDefault="00876C49" w:rsidP="00876C49" w:rsidR="00876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C49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08E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St-533/2017-5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C49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  <w:t>8 St-533/2017-5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1E00"/>
    <w:rsid w:val="002908E6"/>
    <w:rsid w:val="006251A0"/>
    <w:rsid w:val="00731E00"/>
    <w:rsid w:val="00876C49"/>
    <w:rsid w:val="00B5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6C4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6C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6C4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6C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6C4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6C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6C4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1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51A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51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51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6C4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6C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6C4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6C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6C4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6C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6C4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1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51A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51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51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EUROSTAR TRAVEL d.o.o. ROVINJ</izvorni_sadrzaj>
    <derivirana_varijabla naziv="DomainObject.Predmet.ProtustrankaFormated_1">  EUROSTAR TRAVEL d.o.o. ROVINJ</derivirana_varijabla>
  </DomainObject.Predmet.ProtustrankaFormated>
  <DomainObject.Predmet.ProtustrankaFormatedOIB>
    <izvorni_sadrzaj>  EUROSTAR TRAVEL d.o.o. ROVINJ, OIB 52485108562</izvorni_sadrzaj>
    <derivirana_varijabla naziv="DomainObject.Predmet.ProtustrankaFormatedOIB_1">  EUROSTAR TRAVEL d.o.o. ROVINJ, OIB 52485108562</derivirana_varijabla>
  </DomainObject.Predmet.ProtustrankaFormatedOIB>
  <DomainObject.Predmet.ProtustrankaFormatedWithAdress>
    <izvorni_sadrzaj> EUROSTAR TRAVEL d.o.o. ROVINJ, Obala Pina Budičina 1, 52210 Rovinj</izvorni_sadrzaj>
    <derivirana_varijabla naziv="DomainObject.Predmet.ProtustrankaFormatedWithAdress_1"> EUROSTAR TRAVEL d.o.o. ROVINJ, Obala Pina Budičina 1, 52210 Rovinj</derivirana_varijabla>
  </DomainObject.Predmet.ProtustrankaFormatedWithAdress>
  <DomainObject.Predmet.ProtustrankaFormatedWithAdressOIB>
    <izvorni_sadrzaj> EUROSTAR TRAVEL d.o.o. ROVINJ, OIB 52485108562, Obala Pina Budičina 1, 52210 Rovinj</izvorni_sadrzaj>
    <derivirana_varijabla naziv="DomainObject.Predmet.ProtustrankaFormatedWithAdressOIB_1"> EUROSTAR TRAVEL d.o.o. ROVINJ, OIB 52485108562, Obala Pina Budičina 1, 52210 Rovinj</derivirana_varijabla>
  </DomainObject.Predmet.ProtustrankaFormatedWithAdressOIB>
  <DomainObject.Predmet.ProtustrankaWithAdress>
    <izvorni_sadrzaj>EUROSTAR TRAVEL d.o.o. ROVINJ Obala Pina Budičina 1, 52210 Rovinj</izvorni_sadrzaj>
    <derivirana_varijabla naziv="DomainObject.Predmet.ProtustrankaWithAdress_1">EUROSTAR TRAVEL d.o.o. ROVINJ Obala Pina Budičina 1, 52210 Rovinj</derivirana_varijabla>
  </DomainObject.Predmet.ProtustrankaWithAdress>
  <DomainObject.Predmet.ProtustrankaWithAdressOIB>
    <izvorni_sadrzaj>EUROSTAR TRAVEL d.o.o. ROVINJ, OIB 52485108562, Obala Pina Budičina 1, 52210 Rovinj</izvorni_sadrzaj>
    <derivirana_varijabla naziv="DomainObject.Predmet.ProtustrankaWithAdressOIB_1">EUROSTAR TRAVEL d.o.o. ROVINJ, OIB 52485108562, Obala Pina Budičina 1, 52210 Rovinj</derivirana_varijabla>
  </DomainObject.Predmet.ProtustrankaWithAdressOIB>
  <DomainObject.Predmet.ProtustrankaNazivFormated>
    <izvorni_sadrzaj>EUROSTAR TRAVEL d.o.o. ROVINJ</izvorni_sadrzaj>
    <derivirana_varijabla naziv="DomainObject.Predmet.ProtustrankaNazivFormated_1">EUROSTAR TRAVEL d.o.o. ROVINJ</derivirana_varijabla>
  </DomainObject.Predmet.ProtustrankaNazivFormated>
  <DomainObject.Predmet.ProtustrankaNazivFormatedOIB>
    <izvorni_sadrzaj>EUROSTAR TRAVEL d.o.o. ROVINJ, OIB 52485108562</izvorni_sadrzaj>
    <derivirana_varijabla naziv="DomainObject.Predmet.ProtustrankaNazivFormatedOIB_1">EUROSTAR TRAVEL d.o.o. ROVINJ, OIB 52485108562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72951.26</izvorni_sadrzaj>
    <derivirana_varijabla naziv="DomainObject.Predmet.TrenutnaVrijednost_1">72951.26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EUROSTAR TRAVEL d.o.o. ROVINJ</item>
    </izvorni_sadrzaj>
    <derivirana_varijabla naziv="DomainObject.Predmet.ProtuStrankaListFormated_1">
      <item>EUROSTAR TRAVEL d.o.o. ROVINJ</item>
    </derivirana_varijabla>
  </DomainObject.Predmet.ProtuStrankaListFormated>
  <DomainObject.Predmet.ProtuStrankaListFormatedOIB>
    <izvorni_sadrzaj>
      <item>EUROSTAR TRAVEL d.o.o. ROVINJ, OIB 52485108562</item>
    </izvorni_sadrzaj>
    <derivirana_varijabla naziv="DomainObject.Predmet.ProtuStrankaListFormatedOIB_1">
      <item>EUROSTAR TRAVEL d.o.o. ROVINJ, OIB 52485108562</item>
    </derivirana_varijabla>
  </DomainObject.Predmet.ProtuStrankaListFormatedOIB>
  <DomainObject.Predmet.ProtuStrankaListFormatedWithAdress>
    <izvorni_sadrzaj>
      <item>EUROSTAR TRAVEL d.o.o. ROVINJ, Obala Pina Budičina 1, 52210 Rovinj</item>
    </izvorni_sadrzaj>
    <derivirana_varijabla naziv="DomainObject.Predmet.ProtuStrankaListFormatedWithAdress_1">
      <item>EUROSTAR TRAVEL d.o.o. ROVINJ, Obala Pina Budičina 1, 52210 Rovinj</item>
    </derivirana_varijabla>
  </DomainObject.Predmet.ProtuStrankaListFormatedWithAdress>
  <DomainObject.Predmet.ProtuStrankaListFormatedWithAdressOIB>
    <izvorni_sadrzaj>
      <item>EUROSTAR TRAVEL d.o.o. ROVINJ, OIB 52485108562, Obala Pina Budičina 1, 52210 Rovinj</item>
    </izvorni_sadrzaj>
    <derivirana_varijabla naziv="DomainObject.Predmet.ProtuStrankaListFormatedWithAdressOIB_1">
      <item>EUROSTAR TRAVEL d.o.o. ROVINJ, OIB 52485108562, Obala Pina Budičina 1, 52210 Rovinj</item>
    </derivirana_varijabla>
  </DomainObject.Predmet.ProtuStrankaListFormatedWithAdressOIB>
  <DomainObject.Predmet.ProtuStrankaListNazivFormated>
    <izvorni_sadrzaj>
      <item>EUROSTAR TRAVEL d.o.o. ROVINJ</item>
    </izvorni_sadrzaj>
    <derivirana_varijabla naziv="DomainObject.Predmet.ProtuStrankaListNazivFormated_1">
      <item>EUROSTAR TRAVEL d.o.o. ROVINJ</item>
    </derivirana_varijabla>
  </DomainObject.Predmet.ProtuStrankaListNazivFormated>
  <DomainObject.Predmet.ProtuStrankaListNazivFormatedOIB>
    <izvorni_sadrzaj>
      <item>EUROSTAR TRAVEL d.o.o. ROVINJ, OIB 52485108562</item>
    </izvorni_sadrzaj>
    <derivirana_varijabla naziv="DomainObject.Predmet.ProtuStrankaListNazivFormatedOIB_1">
      <item>EUROSTAR TRAVEL d.o.o. ROVINJ, OIB 52485108562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EUROSTAR TRAVEL d.o.o. ROVINJ</izvorni_sadrzaj>
    <derivirana_varijabla naziv="DomainObject.Predmet.ProtustrankaIDrugi_1">EUROSTAR TRAVEL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EUROSTAR TRAVEL d.o.o. ROVINJ, OIB 52485108562, Obala Pina Budičina 1, 52210 Rovinj</izvorni_sadrzaj>
    <derivirana_varijabla naziv="DomainObject.Predmet.ProtustrankaIDrugiAdressOIB_1">EUROSTAR TRAVEL d.o.o. ROVINJ, OIB 52485108562, Obala Pina Budičina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EUROSTAR TRAVEL d.o.o. ROVINJ</item>
    </izvorni_sadrzaj>
    <derivirana_varijabla naziv="DomainObject.Predmet.SudioniciListNaziv_1">
      <item>FINANCIJSKA AGENCIJA, RC RIJEKA, PODRUŽNICA PULA, PULA</item>
      <item>EUROSTAR TRAVEL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EUROSTAR TRAVEL d.o.o. ROVINJ, OIB 52485108562, Obala Pina Budičina 1,52210 Rovinj</item>
    </izvorni_sadrzaj>
    <derivirana_varijabla naziv="DomainObject.Predmet.SudioniciListAdressOIB_1">
      <item>FINANCIJSKA AGENCIJA, RC RIJEKA, PODRUŽNICA PULA, PULA, OIB 85821130368, F. Kurelca 8,51000 Rijeka</item>
      <item>EUROSTAR TRAVEL d.o.o. ROVINJ, OIB 52485108562, Obala Pina Budičina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52485108562</item>
    </izvorni_sadrzaj>
    <derivirana_varijabla naziv="DomainObject.Predmet.SudioniciListNazivOIB_1">
      <item>, OIB 85821130368</item>
      <item>, OIB 52485108562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2613</properties:Characters>
  <properties:Lines>65</properties:Lines>
  <properties:Paragraphs>21</properties:Paragraphs>
  <properties:TotalTime>5</properties:TotalTime>
  <properties:ScaleCrop>false</properties:ScaleCrop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2017-11-06T11:23:00Z</dcterms:created>
  <dc:creator>Morena Brajuha</dc:creator>
  <dc:description/>
  <cp:keywords/>
  <cp:lastModifiedBy>Hani Udovičić</cp:lastModifiedBy>
  <cp:lastPrinted>2017-11-08T06:59:00Z</cp:lastPrinted>
  <dcterms:modified xmlns:xsi="http://www.w3.org/2001/XMLSchema-instance" xsi:type="dcterms:W3CDTF">2017-11-08T06:59:00Z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