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5f71" w14:paraId="ccd5f71" w:rsidRDefault="00E41230" w:rsidP="001940FB" w:rsidR="00E41230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FB78FC" w:rsidR="001065A0" w:rsidRPr="00FB78FC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C90665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B78FC" w:rsidP="00AA6BCF" w:rsidR="00FB78FC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B78FC" w:rsidP="00FB78FC" w:rsidR="00FB78FC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FB78FC" w:rsidP="00FB78FC" w:rsidR="00FB78FC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FB78FC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FB78FC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E27D06">
        <w:rPr>
          <w:rFonts w:cs="Calibri" w:eastAsia="Arial Unicode MS" w:hAnsi="Calibri" w:ascii="Calibri"/>
          <w:kern w:val="1"/>
          <w:lang w:eastAsia="ar-SA" w:val="hr-HR"/>
        </w:rPr>
        <w:t>TOMISLAVA JELAVIĆ-ČIČIĆ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FB78FC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E27D06">
        <w:rPr>
          <w:rFonts w:cs="Calibri" w:eastAsia="Arial Unicode MS" w:hAnsi="Calibri" w:ascii="Calibri"/>
          <w:kern w:val="1"/>
          <w:lang w:eastAsia="ar-SA" w:val="hr-HR"/>
        </w:rPr>
        <w:t>693.486,61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27D06">
        <w:rPr>
          <w:rFonts w:cs="Calibri" w:eastAsia="Arial Unicode MS" w:hAnsi="Calibri" w:ascii="Calibri"/>
          <w:kern w:val="1"/>
          <w:lang w:eastAsia="ar-SA" w:val="hr-HR"/>
        </w:rPr>
        <w:t>693.486,61</w:t>
      </w:r>
      <w:r w:rsidR="001D182A" w:rsidRPr="001D182A">
        <w:rPr>
          <w:rFonts w:cs="Calibri" w:hAnsi="Calibri" w:ascii="Calibri"/>
        </w:rPr>
        <w:t xml:space="preserve"> kn</w:t>
      </w:r>
      <w:r w:rsidR="00FB78FC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E27D06">
        <w:rPr>
          <w:rFonts w:cs="Calibri" w:eastAsia="Arial Unicode MS" w:hAnsi="Calibri" w:ascii="Calibri"/>
          <w:kern w:val="1"/>
          <w:lang w:eastAsia="ar-SA" w:val="hr-HR"/>
        </w:rPr>
        <w:t>50</w:t>
      </w:r>
      <w:r w:rsidR="001D182A" w:rsidRPr="001D182A">
        <w:rPr>
          <w:rFonts w:cs="Calibri" w:hAnsi="Calibri" w:ascii="Calibri"/>
        </w:rPr>
        <w:t>.</w:t>
      </w:r>
      <w:r w:rsidR="00E27D06">
        <w:rPr>
          <w:rFonts w:cs="Calibri" w:hAnsi="Calibri" w:ascii="Calibri"/>
        </w:rPr>
        <w:t>1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715BC5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FB78FC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FB78FC" w:rsidRPr="00FB78FC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FB78FC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FB78FC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FB78FC" w:rsidP="001D182A" w:rsidR="00FB78FC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C90665" w:rsidP="001D182A" w:rsidR="00C90665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27D06" w:rsidP="00E27D0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TOMISLAVA JELAVIĆ-ČIČIĆ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Varaždinska 53</w:t>
            </w:r>
            <w:r w:rsidR="001D182A" w:rsidRPr="001D182A">
              <w:rPr>
                <w:rFonts w:cs="Calibri" w:hAnsi="Calibri" w:ascii="Calibri"/>
              </w:rPr>
              <w:t>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01552514523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27D06" w:rsidP="00E27D06" w:rsidR="00E27D06" w:rsidRPr="00E27D06">
            <w:pPr>
              <w:rPr>
                <w:rFonts w:cs="Calibri" w:hAnsi="Calibri" w:ascii="Calibri"/>
              </w:rPr>
            </w:pPr>
            <w:r w:rsidRPr="00E27D06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27D06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693.486,61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27D06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693.486,61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27D06" w:rsidP="00E27D0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50</w:t>
            </w:r>
            <w:r w:rsidR="001D182A" w:rsidRPr="001D182A">
              <w:rPr>
                <w:rFonts w:cs="Calibri" w:hAnsi="Calibri" w:ascii="Calibri"/>
              </w:rPr>
              <w:t>.</w:t>
            </w:r>
            <w:r>
              <w:rPr>
                <w:rFonts w:cs="Calibri" w:hAnsi="Calibri" w:ascii="Calibri"/>
              </w:rPr>
              <w:t>1</w:t>
            </w:r>
            <w:r w:rsidR="001D182A"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BD0B6A" w:rsidP="00AA6BCF" w:rsidR="00BD0B6A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B78FC" w:rsidP="00FB78FC" w:rsidR="00FB78F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41230" w:rsidP="0088202B" w:rsidR="0088202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202B" w:rsidP="0088202B" w:rsidR="0088202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88202B" w:rsidP="0088202B" w:rsidR="0088202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88202B" w:rsidP="0088202B" w:rsidR="0088202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FC9" w:rsidR="005C0FC9">
      <w:pPr>
        <w:spacing w:after="0"/>
      </w:pPr>
      <w:r>
        <w:separator/>
      </w:r>
    </w:p>
  </w:endnote>
  <w:endnote w:id="0" w:type="continuationSeparator">
    <w:p w:rsidRDefault="005C0FC9" w:rsidR="005C0F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55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FC9" w:rsidR="005C0FC9">
      <w:pPr>
        <w:spacing w:after="0"/>
      </w:pPr>
      <w:r>
        <w:separator/>
      </w:r>
    </w:p>
  </w:footnote>
  <w:footnote w:id="0" w:type="continuationSeparator">
    <w:p w:rsidRDefault="005C0FC9" w:rsidR="005C0FC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558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C94AD7E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4547C"/>
    <w:rsid w:val="0045141C"/>
    <w:rsid w:val="00451536"/>
    <w:rsid w:val="00451BC9"/>
    <w:rsid w:val="004538C6"/>
    <w:rsid w:val="004576F5"/>
    <w:rsid w:val="00460C24"/>
    <w:rsid w:val="0046352D"/>
    <w:rsid w:val="004648E0"/>
    <w:rsid w:val="004656E7"/>
    <w:rsid w:val="00472FCB"/>
    <w:rsid w:val="004837CA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0FC9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5BC5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345B2"/>
    <w:rsid w:val="008547C7"/>
    <w:rsid w:val="0086376B"/>
    <w:rsid w:val="00863C9D"/>
    <w:rsid w:val="00865448"/>
    <w:rsid w:val="00866BA5"/>
    <w:rsid w:val="008708E2"/>
    <w:rsid w:val="00873C81"/>
    <w:rsid w:val="0088030C"/>
    <w:rsid w:val="0088202B"/>
    <w:rsid w:val="00883B73"/>
    <w:rsid w:val="00887748"/>
    <w:rsid w:val="00890E3A"/>
    <w:rsid w:val="008961AF"/>
    <w:rsid w:val="008A31B1"/>
    <w:rsid w:val="008A5584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3BC7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3404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0665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7D06"/>
    <w:rsid w:val="00E31D5D"/>
    <w:rsid w:val="00E34FC0"/>
    <w:rsid w:val="00E3556D"/>
    <w:rsid w:val="00E36997"/>
    <w:rsid w:val="00E37521"/>
    <w:rsid w:val="00E3776A"/>
    <w:rsid w:val="00E37D74"/>
    <w:rsid w:val="00E41230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06D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B78FC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A55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584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584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584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584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A55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584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584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584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584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7AC31-0EBA-4965-A9C7-849B6E5898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1465</properties:Characters>
  <properties:Lines>73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2018-08-23T10:50:00Z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2018-08-23T12:06:00Z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St-651/2017-319 / Podnesak - Podnesak (-319.docx)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