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2594" w14:paraId="4f62594" w:rsidRDefault="006E4E5C" w:rsidP="006E4E5C" w:rsidR="006E4E5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6E4E5C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 xml:space="preserve">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6E4E5C">
        <w:t xml:space="preserve"> dužnika TONKOVIĆ</w:t>
      </w:r>
      <w:r w:rsidR="00931D35">
        <w:t xml:space="preserve"> d.o.o.</w:t>
      </w:r>
      <w:r w:rsidR="006E4E5C">
        <w:t xml:space="preserve">, iz </w:t>
      </w:r>
      <w:proofErr w:type="spellStart"/>
      <w:r w:rsidR="006E4E5C">
        <w:t>Šoprona</w:t>
      </w:r>
      <w:proofErr w:type="spellEnd"/>
      <w:r w:rsidR="006E4E5C">
        <w:t xml:space="preserve">, </w:t>
      </w:r>
      <w:proofErr w:type="spellStart"/>
      <w:r w:rsidR="006E4E5C">
        <w:t>Šopron</w:t>
      </w:r>
      <w:proofErr w:type="spellEnd"/>
      <w:r w:rsidR="006E4E5C">
        <w:t xml:space="preserve"> 85</w:t>
      </w:r>
      <w:r w:rsidR="00637444">
        <w:t>,</w:t>
      </w:r>
      <w:r w:rsidR="00931D35">
        <w:t xml:space="preserve"> OIB:</w:t>
      </w:r>
      <w:r w:rsidR="006E4E5C">
        <w:t>04497227662</w:t>
      </w:r>
      <w:r w:rsidR="00931D35">
        <w:t>,</w:t>
      </w:r>
      <w:r w:rsidR="00637444">
        <w:t xml:space="preserve"> </w:t>
      </w:r>
      <w:r w:rsidR="00DA3125">
        <w:t>12.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6E4E5C" w:rsidRPr="006E4E5C">
        <w:t xml:space="preserve"> </w:t>
      </w:r>
      <w:r w:rsidR="006E4E5C">
        <w:t xml:space="preserve">TONKOVIĆ d.o.o., iz </w:t>
      </w:r>
      <w:proofErr w:type="spellStart"/>
      <w:r w:rsidR="006E4E5C">
        <w:t>Šoprona</w:t>
      </w:r>
      <w:proofErr w:type="spellEnd"/>
      <w:r w:rsidR="006E4E5C">
        <w:t xml:space="preserve">, </w:t>
      </w:r>
      <w:proofErr w:type="spellStart"/>
      <w:r w:rsidR="006E4E5C">
        <w:t>Šopron</w:t>
      </w:r>
      <w:proofErr w:type="spellEnd"/>
      <w:r w:rsidR="006E4E5C">
        <w:t xml:space="preserve"> 85, OIB:04497227662</w:t>
      </w:r>
      <w:r w:rsidR="00931D35">
        <w:t xml:space="preserve"> </w:t>
      </w:r>
      <w:r w:rsidR="00CB6C18" w:rsidRPr="00931D35">
        <w:t xml:space="preserve">iznosi </w:t>
      </w:r>
      <w:r w:rsidR="006E4E5C">
        <w:t>153,93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555896">
        <w:t xml:space="preserve">Jasna Tonković, </w:t>
      </w:r>
      <w:proofErr w:type="spellStart"/>
      <w:r w:rsidR="00555896">
        <w:t>Šopron</w:t>
      </w:r>
      <w:proofErr w:type="spellEnd"/>
      <w:r w:rsidR="00555896">
        <w:t xml:space="preserve">, </w:t>
      </w:r>
      <w:proofErr w:type="spellStart"/>
      <w:r w:rsidR="00555896">
        <w:t>Šopron</w:t>
      </w:r>
      <w:proofErr w:type="spellEnd"/>
      <w:r w:rsidR="00555896">
        <w:t xml:space="preserve"> 85, OIB: 02280735680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6E4E5C">
        <w:t>220179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6E4E5C" w:rsidP="006E4E5C" w:rsidR="0081351D" w:rsidRPr="006A424F">
      <w:r>
        <w:t xml:space="preserve">                                                     </w:t>
      </w:r>
      <w:r w:rsidR="0081351D">
        <w:t>U Varaždinu</w:t>
      </w:r>
      <w:r w:rsidR="00976967">
        <w:t>,</w:t>
      </w:r>
      <w:r w:rsidR="0081351D">
        <w:t xml:space="preserve"> </w:t>
      </w:r>
      <w:r w:rsidR="00976967">
        <w:t>12. listopada</w:t>
      </w:r>
      <w:r w:rsidR="0081351D"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555896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747" w:rsidR="00E32747">
      <w:r>
        <w:separator/>
      </w:r>
    </w:p>
  </w:endnote>
  <w:endnote w:id="0" w:type="continuationSeparator">
    <w:p w:rsidRDefault="00E32747" w:rsidR="00E32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747" w:rsidR="00E32747">
      <w:r>
        <w:separator/>
      </w:r>
    </w:p>
  </w:footnote>
  <w:footnote w:id="0" w:type="continuationSeparator">
    <w:p w:rsidRDefault="00E32747" w:rsidR="00E32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8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E4E5C" w:rsidP="00AC0D1D" w:rsidR="00AC0D1D">
    <w:pPr>
      <w:jc w:val="right"/>
    </w:pPr>
    <w:r>
      <w:t>Poslovni broj: 4 St-179</w:t>
    </w:r>
    <w:r w:rsidR="00AC0D1D">
      <w:t>/2015-4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F0490"/>
    <w:rsid w:val="00525276"/>
    <w:rsid w:val="005253B8"/>
    <w:rsid w:val="00550E19"/>
    <w:rsid w:val="00555896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E4E5C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2C11"/>
    <w:rsid w:val="00B26931"/>
    <w:rsid w:val="00B34567"/>
    <w:rsid w:val="00B40223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32747"/>
    <w:rsid w:val="00E70BD8"/>
    <w:rsid w:val="00E72541"/>
    <w:rsid w:val="00E8002E"/>
    <w:rsid w:val="00E82B62"/>
    <w:rsid w:val="00E93171"/>
    <w:rsid w:val="00EA5D61"/>
    <w:rsid w:val="00EC7B25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B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B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B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B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B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B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B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B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TONKOVIĆ društvo s ograničenom odgovornošću za proizvodnju i usluge</izvorni_sadrzaj>
    <derivirana_varijabla naziv="DomainObject.Predmet.ProtustrankaFormated_1">  TONKOVIĆ društvo s ograničenom odgovornošću za proizvodnju i usluge</derivirana_varijabla>
  </DomainObject.Predmet.ProtustrankaFormated>
  <DomainObject.Predmet.ProtustrankaFormatedOIB>
    <izvorni_sadrzaj>  TONKOVIĆ društvo s ograničenom odgovornošću za proizvodnju i usluge, OIB 04497227662</izvorni_sadrzaj>
    <derivirana_varijabla naziv="DomainObject.Predmet.ProtustrankaFormatedOIB_1">  TONKOVIĆ društvo s ograničenom odgovornošću za proizvodnju i usluge, OIB 04497227662</derivirana_varijabla>
  </DomainObject.Predmet.ProtustrankaFormatedOIB>
  <DomainObject.Predmet.ProtustrankaFormatedWithAdress>
    <izvorni_sadrzaj> TONKOVIĆ društvo s ograničenom odgovornošću za proizvodnju i usluge, Šopron 85, 48267 Šopron</izvorni_sadrzaj>
    <derivirana_varijabla naziv="DomainObject.Predmet.ProtustrankaFormatedWithAdress_1"> TONKOVIĆ društvo s ograničenom odgovornošću za proizvodnju i usluge, Šopron 85, 48267 Šopron</derivirana_varijabla>
  </DomainObject.Predmet.ProtustrankaFormatedWithAdress>
  <DomainObject.Predmet.ProtustrankaFormatedWithAdressOIB>
    <izvorni_sadrzaj> TONKOVIĆ društvo s ograničenom odgovornošću za proizvodnju i usluge, OIB 04497227662, Šopron 85, 48267 Šopron</izvorni_sadrzaj>
    <derivirana_varijabla naziv="DomainObject.Predmet.ProtustrankaFormatedWithAdressOIB_1"> TONKOVIĆ društvo s ograničenom odgovornošću za proizvodnju i usluge, OIB 04497227662, Šopron 85, 48267 Šopron</derivirana_varijabla>
  </DomainObject.Predmet.ProtustrankaFormatedWithAdressOIB>
  <DomainObject.Predmet.ProtustrankaWithAdress>
    <izvorni_sadrzaj>TONKOVIĆ društvo s ograničenom odgovornošću za proizvodnju i usluge Šopron 85, 48267 Šopron</izvorni_sadrzaj>
    <derivirana_varijabla naziv="DomainObject.Predmet.ProtustrankaWithAdress_1">TONKOVIĆ društvo s ograničenom odgovornošću za proizvodnju i usluge Šopron 85, 48267 Šopron</derivirana_varijabla>
  </DomainObject.Predmet.ProtustrankaWithAdress>
  <DomainObject.Predmet.ProtustrankaWithAdressOIB>
    <izvorni_sadrzaj>TONKOVIĆ društvo s ograničenom odgovornošću za proizvodnju i usluge, OIB 04497227662, Šopron 85, 48267 Šopron</izvorni_sadrzaj>
    <derivirana_varijabla naziv="DomainObject.Predmet.ProtustrankaWithAdressOIB_1">TONKOVIĆ društvo s ograničenom odgovornošću za proizvodnju i usluge, OIB 04497227662, Šopron 85, 48267 Šopron</derivirana_varijabla>
  </DomainObject.Predmet.ProtustrankaWithAdressOIB>
  <DomainObject.Predmet.ProtustrankaNazivFormated>
    <izvorni_sadrzaj>TONKOVIĆ društvo s ograničenom odgovornošću za proizvodnju i usluge</izvorni_sadrzaj>
    <derivirana_varijabla naziv="DomainObject.Predmet.ProtustrankaNazivFormated_1">TONKOVIĆ društvo s ograničenom odgovornošću za proizvodnju i usluge</derivirana_varijabla>
  </DomainObject.Predmet.ProtustrankaNazivFormated>
  <DomainObject.Predmet.ProtustrankaNazivFormatedOIB>
    <izvorni_sadrzaj>TONKOVIĆ društvo s ograničenom odgovornošću za proizvodnju i usluge, OIB 04497227662</izvorni_sadrzaj>
    <derivirana_varijabla naziv="DomainObject.Predmet.ProtustrankaNazivFormatedOIB_1">TONKOVIĆ društvo s ograničenom odgovornošću za proizvodnju i usluge, OIB 04497227662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153.93</izvorni_sadrzaj>
    <derivirana_varijabla naziv="DomainObject.Predmet.TrenutnaVrijednost_1">153.93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TONKOVIĆ društvo s ograničenom odgovornošću za proizvodnju i usluge</item>
    </izvorni_sadrzaj>
    <derivirana_varijabla naziv="DomainObject.Predmet.ProtuStrankaListFormated_1">
      <item>TONKOVIĆ društvo s ograničenom odgovornošću za proizvodnju i usluge</item>
    </derivirana_varijabla>
  </DomainObject.Predmet.ProtuStrankaListFormated>
  <DomainObject.Predmet.ProtuStrankaListFormatedOIB>
    <izvorni_sadrzaj>
      <item>TONKOVIĆ društvo s ograničenom odgovornošću za proizvodnju i usluge, OIB 04497227662</item>
    </izvorni_sadrzaj>
    <derivirana_varijabla naziv="DomainObject.Predmet.ProtuStrankaListFormatedOIB_1">
      <item>TONKOVIĆ društvo s ograničenom odgovornošću za proizvodnju i usluge, OIB 04497227662</item>
    </derivirana_varijabla>
  </DomainObject.Predmet.ProtuStrankaListFormatedOIB>
  <DomainObject.Predmet.ProtuStrankaListFormatedWithAdress>
    <izvorni_sadrzaj>
      <item>TONKOVIĆ društvo s ograničenom odgovornošću za proizvodnju i usluge, Šopron 85, 48267 Šopron</item>
    </izvorni_sadrzaj>
    <derivirana_varijabla naziv="DomainObject.Predmet.ProtuStrankaListFormatedWithAdress_1">
      <item>TONKOVIĆ društvo s ograničenom odgovornošću za proizvodnju i usluge, Šopron 85, 48267 Šopron</item>
    </derivirana_varijabla>
  </DomainObject.Predmet.ProtuStrankaListFormatedWithAdress>
  <DomainObject.Predmet.ProtuStrankaListFormatedWithAdressOIB>
    <izvorni_sadrzaj>
      <item>TONKOVIĆ društvo s ograničenom odgovornošću za proizvodnju i usluge, OIB 04497227662, Šopron 85, 48267 Šopron</item>
    </izvorni_sadrzaj>
    <derivirana_varijabla naziv="DomainObject.Predmet.ProtuStrankaListFormatedWithAdressOIB_1">
      <item>TONKOVIĆ društvo s ograničenom odgovornošću za proizvodnju i usluge, OIB 04497227662, Šopron 85, 48267 Šopron</item>
    </derivirana_varijabla>
  </DomainObject.Predmet.ProtuStrankaListFormatedWithAdressOIB>
  <DomainObject.Predmet.ProtuStrankaListNazivFormated>
    <izvorni_sadrzaj>
      <item>TONKOVIĆ društvo s ograničenom odgovornošću za proizvodnju i usluge</item>
    </izvorni_sadrzaj>
    <derivirana_varijabla naziv="DomainObject.Predmet.ProtuStrankaListNazivFormated_1">
      <item>TONKOVIĆ društvo s ograničenom odgovornošću za proizvodnju i usluge</item>
    </derivirana_varijabla>
  </DomainObject.Predmet.ProtuStrankaListNazivFormated>
  <DomainObject.Predmet.ProtuStrankaListNazivFormatedOIB>
    <izvorni_sadrzaj>
      <item>TONKOVIĆ društvo s ograničenom odgovornošću za proizvodnju i usluge, OIB 04497227662</item>
    </izvorni_sadrzaj>
    <derivirana_varijabla naziv="DomainObject.Predmet.ProtuStrankaListNazivFormatedOIB_1">
      <item>TONKOVIĆ društvo s ograničenom odgovornošću za proizvodnju i usluge, OIB 04497227662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TONKOVIĆ društvo s ograničenom odgovornošću za proizvodnju i usluge</izvorni_sadrzaj>
    <derivirana_varijabla naziv="DomainObject.Predmet.ProtustrankaIDrugi_1">TONKOVIĆ društvo s ograničenom odgovornošću za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TONKOVIĆ društvo s ograničenom odgovornošću za proizvodnju i usluge, OIB 04497227662, Šopron 85, 48267 Šopron</izvorni_sadrzaj>
    <derivirana_varijabla naziv="DomainObject.Predmet.ProtustrankaIDrugiAdressOIB_1">TONKOVIĆ društvo s ograničenom odgovornošću za proizvodnju i usluge, OIB 04497227662, Šopron 85, 48267 Šopron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TONKOVIĆ društvo s ograničenom odgovornošću za proizvodnju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TONKOVIĆ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TONKOVIĆ društvo s ograničenom odgovornošću za proizvodnju i usluge, OIB 04497227662, Šopron 85,48267 Šopron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TONKOVIĆ društvo s ograničenom odgovornošću za proizvodnju i usluge, OIB 04497227662, Šopron 85,48267 Šopron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04497227662</item>
      <item>, OIB null</item>
      <item>, OIB null</item>
    </izvorni_sadrzaj>
    <derivirana_varijabla naziv="DomainObject.Predmet.SudioniciListNazivOIB_1">
      <item>, OIB null</item>
      <item>, OIB 04497227662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9B0CE-9092-44C2-9386-2B2FB143C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1965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2015-10-12T12:37:00Z</dcterms:created>
  <dc:creator>Ljubica Makovec</dc:creator>
  <cp:lastModifiedBy>Maja Marčec</cp:lastModifiedBy>
  <cp:lastPrinted>2015-10-12T12:33:00Z</cp:lastPrinted>
  <dcterms:modified xmlns:xsi="http://www.w3.org/2001/XMLSchema-instance" xsi:type="dcterms:W3CDTF">2015-10-12T12:38:00Z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