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a7c5" w14:paraId="831a7c5" w:rsidRDefault="00921E22" w:rsidP="00921E22" w:rsidR="00921E22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805" cx="542925"/>
            <wp:effectExtent b="0" r="952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1E22" w:rsidP="00921E22" w:rsidR="00921E22">
      <w:pPr>
        <w:jc w:val="both"/>
      </w:pPr>
    </w:p>
    <w:p w:rsidRDefault="00921E22" w:rsidP="00921E22" w:rsidR="00921E22">
      <w:pPr>
        <w:jc w:val="both"/>
      </w:pPr>
      <w:r>
        <w:t>REPUBLIKA HRVATSKA</w:t>
      </w:r>
    </w:p>
    <w:p w:rsidRDefault="00921E22" w:rsidP="00921E22" w:rsidR="00921E22">
      <w:pPr>
        <w:jc w:val="both"/>
      </w:pPr>
      <w:r>
        <w:t>TRGOVAČKI SUD U OSIJEKU</w:t>
      </w:r>
    </w:p>
    <w:p w:rsidRDefault="00921E22" w:rsidP="00921E22" w:rsidR="00921E22">
      <w:pPr>
        <w:jc w:val="both"/>
      </w:pPr>
      <w:r>
        <w:t>STALNA SLUŽBA U SLAVONSKOM BRODU</w:t>
      </w:r>
    </w:p>
    <w:p w:rsidRDefault="00921E22" w:rsidP="00921E22" w:rsidR="00921E22">
      <w:pPr>
        <w:jc w:val="both"/>
      </w:pPr>
      <w:r>
        <w:t>Trg pobjede 13</w:t>
      </w:r>
    </w:p>
    <w:p w:rsidRDefault="00921E22" w:rsidP="00921E22" w:rsidR="00921E22">
      <w:pPr>
        <w:jc w:val="both"/>
      </w:pPr>
      <w:r>
        <w:t xml:space="preserve">35000 SLAVONSKI BROD                                                          </w:t>
      </w:r>
    </w:p>
    <w:p w:rsidRDefault="00921E22" w:rsidP="00921E22" w:rsidR="00921E22">
      <w:pPr>
        <w:jc w:val="both"/>
      </w:pPr>
      <w:r>
        <w:t xml:space="preserve">                                                                             </w:t>
      </w:r>
    </w:p>
    <w:p w:rsidRDefault="00921E22" w:rsidP="00921E22" w:rsidR="00921E22">
      <w:pPr>
        <w:ind w:firstLine="708" w:left="6372"/>
        <w:jc w:val="both"/>
      </w:pPr>
      <w:r>
        <w:t xml:space="preserve">     3 St-4/2015-73</w:t>
      </w:r>
    </w:p>
    <w:p w:rsidRDefault="00921E22" w:rsidP="00921E22" w:rsidR="00921E22">
      <w:pPr>
        <w:jc w:val="both"/>
      </w:pPr>
    </w:p>
    <w:p w:rsidRDefault="00921E22" w:rsidP="00921E22" w:rsidR="00921E22">
      <w:pPr>
        <w:jc w:val="center"/>
        <w:rPr>
          <w:b/>
        </w:rPr>
      </w:pPr>
      <w:r>
        <w:rPr>
          <w:b/>
        </w:rPr>
        <w:t>Z A K L J U Č A K</w:t>
      </w:r>
    </w:p>
    <w:p w:rsidRDefault="00921E22" w:rsidP="00921E22" w:rsidR="00921E22">
      <w:pPr>
        <w:jc w:val="both"/>
      </w:pPr>
    </w:p>
    <w:p w:rsidRDefault="00921E22" w:rsidP="00921E22" w:rsidR="00921E22">
      <w:pPr>
        <w:ind w:firstLine="708"/>
        <w:jc w:val="both"/>
      </w:pPr>
      <w:r>
        <w:t xml:space="preserve">TRGOVAČKI SUD U OSIJEKU STALNA SLUŽBA U SLAVONSKOM BRODU, po stečajnoj sutkinji Danijeli Martini Maoduš, u postupku stečaja nad dužnikom </w:t>
      </w:r>
      <w:r>
        <w:rPr>
          <w:b/>
        </w:rPr>
        <w:t xml:space="preserve">Deanom </w:t>
      </w:r>
      <w:proofErr w:type="spellStart"/>
      <w:r>
        <w:rPr>
          <w:b/>
        </w:rPr>
        <w:t>Petošić</w:t>
      </w:r>
      <w:proofErr w:type="spellEnd"/>
      <w:r>
        <w:rPr>
          <w:b/>
        </w:rPr>
        <w:t xml:space="preserve">  iz Požege,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4a, kao vlasnikom  LEON ART  agencije za promet nekretnina i posredovanje u stečaju, </w:t>
      </w:r>
      <w:proofErr w:type="spellStart"/>
      <w:r>
        <w:rPr>
          <w:b/>
        </w:rPr>
        <w:t>Arslanovci</w:t>
      </w:r>
      <w:proofErr w:type="spellEnd"/>
      <w:r>
        <w:rPr>
          <w:b/>
        </w:rPr>
        <w:t xml:space="preserve"> 4, Požega, OIB: 76060495976 </w:t>
      </w:r>
      <w:r>
        <w:t xml:space="preserve">zastupano po stečajnom upravitelju  Milanu Nakić, dana 14. prosinca 2016.,    </w:t>
      </w:r>
    </w:p>
    <w:p w:rsidRDefault="00921E22" w:rsidP="00921E22" w:rsidR="00921E22">
      <w:pPr>
        <w:ind w:firstLine="708"/>
        <w:jc w:val="both"/>
      </w:pPr>
      <w:r>
        <w:t xml:space="preserve">                                                    </w:t>
      </w:r>
    </w:p>
    <w:p w:rsidRDefault="00921E22" w:rsidP="00921E22" w:rsidR="00921E22">
      <w:pPr>
        <w:jc w:val="center"/>
      </w:pPr>
      <w:r>
        <w:t>z a k l j u č i o   j e</w:t>
      </w:r>
    </w:p>
    <w:p w:rsidRDefault="00921E22" w:rsidP="00921E22" w:rsidR="00921E22">
      <w:pPr>
        <w:jc w:val="center"/>
      </w:pPr>
    </w:p>
    <w:p w:rsidRDefault="00921E22" w:rsidP="00921E22" w:rsidR="00921E22">
      <w:pPr>
        <w:ind w:firstLine="708"/>
        <w:jc w:val="both"/>
        <w:rPr>
          <w:b/>
          <w:u w:val="single"/>
        </w:rPr>
      </w:pPr>
      <w:r>
        <w:t xml:space="preserve">I – Ročište za </w:t>
      </w:r>
      <w:r>
        <w:rPr>
          <w:b/>
        </w:rPr>
        <w:t>osmu javnu dražbu</w:t>
      </w:r>
      <w:r>
        <w:t xml:space="preserve"> određuje se za dan </w:t>
      </w:r>
      <w:r>
        <w:rPr>
          <w:b/>
          <w:u w:val="single"/>
        </w:rPr>
        <w:t>21. veljače 2017. u  12,00 sati, sudnica 73/III, u Slavonskom Brodu, Trg pobjede 13.</w:t>
      </w:r>
    </w:p>
    <w:p w:rsidRDefault="00921E22" w:rsidP="00921E22" w:rsidR="00921E22">
      <w:pPr>
        <w:ind w:firstLine="708"/>
        <w:jc w:val="both"/>
        <w:rPr>
          <w:b/>
          <w:u w:val="single"/>
        </w:rPr>
      </w:pPr>
    </w:p>
    <w:p w:rsidRDefault="00921E22" w:rsidP="00921E22" w:rsidR="00921E22">
      <w:pPr>
        <w:ind w:firstLine="708"/>
        <w:jc w:val="both"/>
      </w:pPr>
      <w:r>
        <w:t xml:space="preserve">II – Predmet prodaje na osmoj javnoj dražbi uz odgovarajuću primjenu propisa o ovrsi su slijedeće nekretnine </w:t>
      </w:r>
    </w:p>
    <w:p w:rsidRDefault="00921E22" w:rsidP="00921E22" w:rsidR="00921E22">
      <w:pPr>
        <w:ind w:firstLine="708"/>
        <w:jc w:val="both"/>
      </w:pPr>
    </w:p>
    <w:p w:rsidRDefault="00921E22" w:rsidP="00921E22" w:rsidR="00921E22">
      <w:pPr>
        <w:ind w:firstLine="708"/>
        <w:jc w:val="both"/>
      </w:pPr>
      <w:r>
        <w:t>A      upisanih u  z. k. ul. 2081 K. o Požega, k. č. br. 4632 LIVADA, ORANICAI VODODERINA LUKE od 11666 m2, upisanih u z. k. ul. 7029  K. O. Požega, k- č. br. 4807/2 Livada Jama od 797 m2</w:t>
      </w:r>
    </w:p>
    <w:p w:rsidRDefault="00921E22" w:rsidP="00921E22" w:rsidR="00921E22">
      <w:pPr>
        <w:ind w:firstLine="708"/>
        <w:jc w:val="both"/>
      </w:pPr>
    </w:p>
    <w:p w:rsidRDefault="00921E22" w:rsidP="00921E22" w:rsidR="00921E22">
      <w:pPr>
        <w:jc w:val="both"/>
      </w:pPr>
      <w:r>
        <w:t xml:space="preserve"> </w:t>
      </w:r>
      <w:r>
        <w:tab/>
        <w:t xml:space="preserve">B      upisanih u  z. k. ul.  5208 K. O. Požega, broj poduloška 906, stan na prvom katu, koji se sastoji od jedne sobe, kuhinje, blagovaone, kupaonice, predsoblja, terase, ukupne površine 43,65 m2, s kojim je neodvojivo povezano suvlasništvo na  zemljištu, zajedničkim dijelovima i uređajima zgrade  u Požegi,A. Hebranga 1,  sagrađene na k. č. br. 4172/1 </w:t>
      </w:r>
    </w:p>
    <w:p w:rsidRDefault="00921E22" w:rsidP="00921E22" w:rsidR="00921E22">
      <w:pPr>
        <w:jc w:val="both"/>
      </w:pPr>
    </w:p>
    <w:p w:rsidRDefault="00921E22" w:rsidP="00921E22" w:rsidR="00921E22">
      <w:pPr>
        <w:ind w:firstLine="708"/>
        <w:jc w:val="both"/>
      </w:pPr>
      <w:r>
        <w:t>III – Utvrđuje se  da je  vrijednost nekretnina koje su  obuhvaćene ovim zaključkom utvrđena   rješenjem o prodaji od 29. rujna 2015 i  iznosi  :</w:t>
      </w:r>
    </w:p>
    <w:p w:rsidRDefault="00921E22" w:rsidP="00921E22" w:rsidR="00921E22">
      <w:pPr>
        <w:jc w:val="both"/>
      </w:pPr>
      <w:r>
        <w:t xml:space="preserve">-za nekretnine iz </w:t>
      </w:r>
      <w:proofErr w:type="spellStart"/>
      <w:r>
        <w:t>toč</w:t>
      </w:r>
      <w:proofErr w:type="spellEnd"/>
      <w:r>
        <w:t xml:space="preserve"> I A : 939.962,11 kn;</w:t>
      </w:r>
    </w:p>
    <w:p w:rsidRDefault="00921E22" w:rsidP="00921E22" w:rsidR="00921E22">
      <w:pPr>
        <w:jc w:val="both"/>
      </w:pPr>
      <w:r>
        <w:t xml:space="preserve">-za nekretnine iz </w:t>
      </w:r>
      <w:proofErr w:type="spellStart"/>
      <w:r>
        <w:t>toč</w:t>
      </w:r>
      <w:proofErr w:type="spellEnd"/>
      <w:r>
        <w:t xml:space="preserve"> . IB : 229.904,20 kn.</w:t>
      </w:r>
    </w:p>
    <w:p w:rsidRDefault="00921E22" w:rsidP="00921E22" w:rsidR="00921E22">
      <w:pPr>
        <w:jc w:val="both"/>
      </w:pPr>
      <w:r>
        <w:t>Nekretnine se prodaju na osmoj javnoj dražbi za najnižu cijenu koja je jednaka u odnosu na cijene s prethodne javne dražbe te ispod navedenih cijena se ne mogu prodavati na osmom ročištu za javnu dražbu tako da cijene za istu dražbu iznose:</w:t>
      </w:r>
    </w:p>
    <w:p w:rsidRDefault="00921E22" w:rsidP="00921E22" w:rsidR="00921E22">
      <w:pPr>
        <w:jc w:val="both"/>
        <w:rPr>
          <w:b/>
        </w:rPr>
      </w:pPr>
      <w:r>
        <w:rPr>
          <w:b/>
        </w:rPr>
        <w:t xml:space="preserve">-za nekretnine iz </w:t>
      </w:r>
      <w:proofErr w:type="spellStart"/>
      <w:r>
        <w:rPr>
          <w:b/>
        </w:rPr>
        <w:t>toč</w:t>
      </w:r>
      <w:proofErr w:type="spellEnd"/>
      <w:r>
        <w:rPr>
          <w:b/>
        </w:rPr>
        <w:t xml:space="preserve"> I A : 499.534,00 kn;</w:t>
      </w:r>
    </w:p>
    <w:p w:rsidRDefault="00921E22" w:rsidP="00921E22" w:rsidR="00921E22">
      <w:pPr>
        <w:jc w:val="both"/>
        <w:rPr>
          <w:b/>
        </w:rPr>
      </w:pPr>
      <w:r>
        <w:rPr>
          <w:b/>
        </w:rPr>
        <w:t xml:space="preserve">-za nekretnine iz </w:t>
      </w:r>
      <w:proofErr w:type="spellStart"/>
      <w:r>
        <w:rPr>
          <w:b/>
        </w:rPr>
        <w:t>toč</w:t>
      </w:r>
      <w:proofErr w:type="spellEnd"/>
      <w:r>
        <w:rPr>
          <w:b/>
        </w:rPr>
        <w:t xml:space="preserve"> . I B : 122.398,00 kn.</w:t>
      </w:r>
    </w:p>
    <w:p w:rsidRDefault="00921E22" w:rsidP="00921E22" w:rsidR="00921E22">
      <w:pPr>
        <w:jc w:val="both"/>
        <w:rPr>
          <w:b/>
        </w:rPr>
      </w:pPr>
    </w:p>
    <w:p w:rsidRDefault="00921E22" w:rsidP="00921E22" w:rsidR="00921E22">
      <w:pPr>
        <w:jc w:val="both"/>
        <w:rPr>
          <w:b/>
        </w:rPr>
      </w:pPr>
    </w:p>
    <w:p w:rsidRDefault="00921E22" w:rsidP="00921E22" w:rsidR="00921E22">
      <w:pPr>
        <w:jc w:val="both"/>
        <w:rPr>
          <w:b/>
        </w:rPr>
      </w:pPr>
    </w:p>
    <w:p w:rsidRDefault="00921E22" w:rsidP="00921E22" w:rsidR="00921E22">
      <w:pPr>
        <w:ind w:firstLine="708" w:left="6372"/>
        <w:jc w:val="both"/>
      </w:pPr>
      <w:r>
        <w:lastRenderedPageBreak/>
        <w:t>3 St-4/2015-73</w:t>
      </w:r>
    </w:p>
    <w:p w:rsidRDefault="00921E22" w:rsidP="00921E22" w:rsidR="00921E22">
      <w:pPr>
        <w:jc w:val="both"/>
        <w:rPr>
          <w:b/>
        </w:rPr>
      </w:pPr>
    </w:p>
    <w:p w:rsidRDefault="00921E22" w:rsidP="00921E22" w:rsidR="00921E22">
      <w:pPr>
        <w:ind w:firstLine="708"/>
        <w:jc w:val="both"/>
      </w:pPr>
      <w:r>
        <w:t xml:space="preserve">IV –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221-004-2015 dokaz (potvrda banke o izvršenoj transakciji) o tome predoče stečajnom sucu prije početka dražbe. </w:t>
      </w:r>
    </w:p>
    <w:p w:rsidRDefault="00921E22" w:rsidP="00921E22" w:rsidR="00921E22">
      <w:pPr>
        <w:ind w:firstLine="708"/>
        <w:jc w:val="both"/>
      </w:pPr>
      <w:r>
        <w:t>Punomoćnici ponuditelja mogu sudjelovati na dražbi samo uz ovjerenu specijalnu punomoć.</w:t>
      </w:r>
    </w:p>
    <w:p w:rsidRDefault="00921E22" w:rsidP="00921E22" w:rsidR="00921E22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921E22" w:rsidP="00921E22" w:rsidR="00921E22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921E22" w:rsidP="00921E22" w:rsidR="00921E22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921E22" w:rsidP="00921E22" w:rsidR="00921E22">
      <w:pPr>
        <w:ind w:firstLine="708"/>
        <w:jc w:val="both"/>
      </w:pPr>
    </w:p>
    <w:p w:rsidRDefault="00921E22" w:rsidP="00921E22" w:rsidR="00921E22">
      <w:pPr>
        <w:ind w:firstLine="708"/>
        <w:jc w:val="both"/>
      </w:pPr>
      <w:r>
        <w:t xml:space="preserve">V –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921E22" w:rsidP="00921E22" w:rsidR="00921E22">
      <w:pPr>
        <w:ind w:firstLine="708"/>
        <w:jc w:val="both"/>
      </w:pPr>
    </w:p>
    <w:p w:rsidRDefault="00921E22" w:rsidP="00921E22" w:rsidR="00921E22">
      <w:pPr>
        <w:ind w:firstLine="708"/>
        <w:jc w:val="both"/>
      </w:pPr>
      <w:r>
        <w:t xml:space="preserve">VI –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921E22" w:rsidP="00921E22" w:rsidR="00921E22">
      <w:pPr>
        <w:ind w:firstLine="708"/>
        <w:jc w:val="both"/>
      </w:pPr>
      <w:r>
        <w:t>Ponuditeljima čija ponuda ne bude prihvaćena, vratit će se iznos jamčevine po zaključenju ročišta za dražbu.</w:t>
      </w:r>
    </w:p>
    <w:p w:rsidRDefault="00921E22" w:rsidP="00921E22" w:rsidR="00921E22">
      <w:pPr>
        <w:ind w:firstLine="708"/>
        <w:jc w:val="both"/>
      </w:pPr>
    </w:p>
    <w:p w:rsidRDefault="00921E22" w:rsidP="00921E22" w:rsidR="00921E22">
      <w:pPr>
        <w:ind w:firstLine="708"/>
        <w:jc w:val="both"/>
      </w:pPr>
      <w:r>
        <w:t>VII – Imovina će se rješenjem dosuditi kupcu koji ponudi najvišu cijenu.</w:t>
      </w:r>
    </w:p>
    <w:p w:rsidRDefault="00921E22" w:rsidP="00921E22" w:rsidR="00921E22">
      <w:pPr>
        <w:ind w:firstLine="708"/>
        <w:jc w:val="both"/>
      </w:pPr>
    </w:p>
    <w:p w:rsidRDefault="00921E22" w:rsidP="00921E22" w:rsidR="00921E22">
      <w:pPr>
        <w:ind w:firstLine="708"/>
        <w:jc w:val="both"/>
      </w:pPr>
      <w:r>
        <w:t>VIII – Porez na promet nekretnina plaća kupac i isti  nije uračunat u cijenu.</w:t>
      </w:r>
    </w:p>
    <w:p w:rsidRDefault="00921E22" w:rsidP="00921E22" w:rsidR="00921E22">
      <w:pPr>
        <w:ind w:firstLine="708"/>
        <w:jc w:val="both"/>
      </w:pPr>
    </w:p>
    <w:p w:rsidRDefault="00921E22" w:rsidP="00921E22" w:rsidR="00921E22">
      <w:pPr>
        <w:ind w:firstLine="708"/>
        <w:jc w:val="both"/>
      </w:pPr>
      <w:r>
        <w:t xml:space="preserve">IX –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921E22" w:rsidP="00921E22" w:rsidR="00921E22">
      <w:pPr>
        <w:ind w:firstLine="708"/>
        <w:jc w:val="both"/>
      </w:pPr>
    </w:p>
    <w:p w:rsidRDefault="00921E22" w:rsidP="00921E22" w:rsidR="00921E22">
      <w:pPr>
        <w:ind w:firstLine="708"/>
        <w:jc w:val="both"/>
      </w:pPr>
      <w:r>
        <w:t>X – Prodaja se obavlja po načelu "viđeno kupljeno" što isključuje sve naknadne prigovore kupca.</w:t>
      </w:r>
    </w:p>
    <w:p w:rsidRDefault="00921E22" w:rsidP="00921E22" w:rsidR="00921E22">
      <w:pPr>
        <w:ind w:firstLine="708"/>
        <w:jc w:val="both"/>
      </w:pPr>
    </w:p>
    <w:p w:rsidRDefault="00921E22" w:rsidP="00921E22" w:rsidR="00921E22">
      <w:pPr>
        <w:ind w:firstLine="708"/>
        <w:jc w:val="both"/>
      </w:pPr>
      <w:r>
        <w:t>XI- Zainteresirane osobe mogu razgledati nekretnine i dokumentaciju vezanu za iste, u vrijeme dogovoreno sa stečajnim upraviteljem  Milanom Nakić kojem se mogu obratiti na telefon broj 098/892-946.</w:t>
      </w:r>
    </w:p>
    <w:p w:rsidRDefault="00921E22" w:rsidP="00921E22" w:rsidR="00921E22">
      <w:pPr>
        <w:jc w:val="both"/>
      </w:pPr>
    </w:p>
    <w:p w:rsidRDefault="00921E22" w:rsidP="00921E22" w:rsidR="00921E22">
      <w:pPr>
        <w:ind w:firstLine="708"/>
        <w:jc w:val="both"/>
      </w:pPr>
      <w:r>
        <w:t xml:space="preserve">U Slavonskom Brodu 14. prosinca 2016.                                                          </w:t>
      </w:r>
    </w:p>
    <w:p w:rsidRDefault="00921E22" w:rsidP="00921E22" w:rsidR="00921E22">
      <w:pPr>
        <w:ind w:firstLine="708" w:left="6372"/>
        <w:jc w:val="both"/>
      </w:pPr>
      <w:r>
        <w:t>Stečajna sutkinja:</w:t>
      </w:r>
    </w:p>
    <w:p w:rsidRDefault="00921E22" w:rsidP="00921E22" w:rsidR="00921E22">
      <w:pPr>
        <w:jc w:val="both"/>
      </w:pPr>
      <w:r>
        <w:t xml:space="preserve">                                                                                                    </w:t>
      </w:r>
      <w:r>
        <w:tab/>
        <w:t>Daniela Martini Maoduš</w:t>
      </w:r>
    </w:p>
    <w:p w:rsidRDefault="00921E22" w:rsidP="00921E22" w:rsidR="00921E22" w:rsidRPr="00921E22">
      <w:pPr>
        <w:jc w:val="both"/>
      </w:pPr>
      <w:r>
        <w:t xml:space="preserve"> </w:t>
      </w:r>
    </w:p>
    <w:p w:rsidRDefault="00921E22" w:rsidP="00921E22" w:rsidR="00921E22">
      <w:pPr>
        <w:jc w:val="both"/>
      </w:pPr>
      <w:proofErr w:type="spellStart"/>
      <w:r>
        <w:t>Rj</w:t>
      </w:r>
      <w:proofErr w:type="spellEnd"/>
      <w:r>
        <w:t xml:space="preserve">. </w:t>
      </w:r>
    </w:p>
    <w:p w:rsidRDefault="00921E22" w:rsidP="00921E22" w:rsidR="00921E22">
      <w:pPr>
        <w:jc w:val="both"/>
      </w:pPr>
      <w:r>
        <w:t>- oglasna ploča suda, E oglasna ploča</w:t>
      </w:r>
    </w:p>
    <w:p w:rsidRDefault="00921E22" w:rsidP="00921E22" w:rsidR="00921E22">
      <w:pPr>
        <w:jc w:val="both"/>
      </w:pPr>
      <w:r>
        <w:t>- web stečaj VTS RH</w:t>
      </w:r>
    </w:p>
    <w:p w:rsidRDefault="00921E22" w:rsidP="00921E22" w:rsidR="00921E22">
      <w:pPr>
        <w:jc w:val="both"/>
      </w:pPr>
      <w:r>
        <w:t xml:space="preserve">    </w:t>
      </w:r>
    </w:p>
    <w:sectPr w:rsidR="00921E2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E22"/>
    <w:rsid w:val="004E6938"/>
    <w:rsid w:val="00520630"/>
    <w:rsid w:val="0092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1E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1E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1E2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6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6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6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6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E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21E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1E2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0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6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6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6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6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417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</izvorni_sadrzaj>
    <derivirana_varijabla naziv="DomainObject.Predmet.OstaliListFormated_1">
      <item>Narodne novine</item>
      <item>Računovodstvo TS Osijek</item>
      <item>Gabrijel Zovak</item>
      <item>Milan Nakić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FormatedOIB_1">
      <item>Narodne novine</item>
      <item>Računovodstvo TS Osijek</item>
      <item>Gabrijel Zovak</item>
      <item>Milan Nakić, OIB 11576973023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</izvorni_sadrzaj>
    <derivirana_varijabla naziv="DomainObject.Predmet.OstaliListNazivFormated_1">
      <item>Narodne novine</item>
      <item>Računovodstvo TS Osijek</item>
      <item>Gabrijel Zovak</item>
      <item>Milan Nakić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76060495976</item>
      <item>, OIB null</item>
      <item>, OIB null</item>
      <item>, OIB null</item>
      <item>, OIB 11576973023</item>
    </izvorni_sadrzaj>
    <derivirana_varijabla naziv="DomainObject.Predmet.SudioniciListNazivOIB_1">
      <item>, OIB 85821130368</item>
      <item>, OIB 76060495976</item>
      <item>, OIB null</item>
      <item>, OIB null</item>
      <item>, OIB null</item>
      <item>, OIB 11576973023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679</properties:Words>
  <properties:Characters>3502</properties:Characters>
  <properties:Lines>97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2016-12-14T10:55:00Z</dcterms:created>
  <dc:creator>wsadmin</dc:creator>
  <cp:lastModifiedBy>wsadmin</cp:lastModifiedBy>
  <cp:lastPrinted>2016-12-14T10:58:00Z</cp:lastPrinted>
  <dcterms:modified xmlns:xsi="http://www.w3.org/2001/XMLSchema-instance" xsi:type="dcterms:W3CDTF">2016-12-14T10:59:00Z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