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1d17" w14:paraId="b361d17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9F0731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St-917/2015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 w:rsidR="00715BA9">
        <w:rPr>
          <w:rFonts w:cs="Times New Roman" w:hAnsi="Times New Roman" w:ascii="Times New Roman"/>
          <w:sz w:val="24"/>
          <w:szCs w:val="24"/>
        </w:rPr>
        <w:t xml:space="preserve"> </w:t>
      </w:r>
      <w:r w:rsidR="009F0731" w:rsidRPr="009F0731">
        <w:rPr>
          <w:rFonts w:cs="Times New Roman" w:hAnsi="Times New Roman" w:ascii="Times New Roman"/>
          <w:sz w:val="24"/>
          <w:szCs w:val="24"/>
        </w:rPr>
        <w:t>DAVOR SAMODOL-GREDA d.o.o.</w:t>
      </w:r>
      <w:r w:rsidR="009F0731">
        <w:rPr>
          <w:rFonts w:cs="Times New Roman" w:hAnsi="Times New Roman" w:ascii="Times New Roman"/>
          <w:sz w:val="24"/>
          <w:szCs w:val="24"/>
        </w:rPr>
        <w:t xml:space="preserve"> iz Šibenika, Starčevića Ante 2, OIB: </w:t>
      </w:r>
      <w:r w:rsidR="009F0731" w:rsidRPr="009F0731">
        <w:rPr>
          <w:rFonts w:cs="Times New Roman" w:hAnsi="Times New Roman" w:ascii="Times New Roman"/>
          <w:sz w:val="24"/>
          <w:szCs w:val="24"/>
        </w:rPr>
        <w:t>57162489421</w:t>
      </w:r>
      <w:r w:rsidR="009F073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4E005A">
        <w:rPr>
          <w:rFonts w:cs="Times New Roman" w:hAnsi="Times New Roman" w:ascii="Times New Roman"/>
          <w:sz w:val="24"/>
          <w:szCs w:val="24"/>
        </w:rPr>
        <w:t>13. listopada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D2123" w:rsidRPr="001D2123">
        <w:rPr>
          <w:rFonts w:cs="Times New Roman" w:hAnsi="Times New Roman" w:ascii="Times New Roman"/>
          <w:sz w:val="24"/>
          <w:szCs w:val="24"/>
        </w:rPr>
        <w:t xml:space="preserve"> </w:t>
      </w:r>
      <w:r w:rsidR="009F0731" w:rsidRPr="009F0731">
        <w:rPr>
          <w:rFonts w:cs="Times New Roman" w:hAnsi="Times New Roman" w:ascii="Times New Roman"/>
          <w:sz w:val="24"/>
          <w:szCs w:val="24"/>
        </w:rPr>
        <w:t>DAVOR SAMODOL-GREDA d.o.o.</w:t>
      </w:r>
      <w:r w:rsidR="009F0731">
        <w:rPr>
          <w:rFonts w:cs="Times New Roman" w:hAnsi="Times New Roman" w:ascii="Times New Roman"/>
          <w:sz w:val="24"/>
          <w:szCs w:val="24"/>
        </w:rPr>
        <w:t xml:space="preserve"> iz Šibenika, Starčevića Ante 2, OIB: </w:t>
      </w:r>
      <w:r w:rsidR="009F0731" w:rsidRPr="009F0731">
        <w:rPr>
          <w:rFonts w:cs="Times New Roman" w:hAnsi="Times New Roman" w:ascii="Times New Roman"/>
          <w:sz w:val="24"/>
          <w:szCs w:val="24"/>
        </w:rPr>
        <w:t>57162489421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9F0731">
        <w:rPr>
          <w:rFonts w:cs="Times New Roman" w:hAnsi="Times New Roman" w:ascii="Times New Roman"/>
          <w:sz w:val="24"/>
          <w:szCs w:val="24"/>
        </w:rPr>
        <w:t>-917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9F0731">
        <w:rPr>
          <w:rFonts w:cs="Times New Roman" w:hAnsi="Times New Roman" w:ascii="Times New Roman"/>
          <w:sz w:val="24"/>
          <w:szCs w:val="24"/>
        </w:rPr>
        <w:t>2015</w:t>
      </w:r>
      <w:r w:rsidR="00EF369C">
        <w:rPr>
          <w:rFonts w:cs="Times New Roman" w:hAnsi="Times New Roman" w:ascii="Times New Roman"/>
          <w:sz w:val="24"/>
          <w:szCs w:val="24"/>
        </w:rPr>
        <w:t xml:space="preserve"> iznos od </w:t>
      </w:r>
      <w:r w:rsidR="009F0731">
        <w:rPr>
          <w:rFonts w:cs="Times New Roman" w:hAnsi="Times New Roman" w:ascii="Times New Roman"/>
          <w:sz w:val="24"/>
          <w:szCs w:val="24"/>
        </w:rPr>
        <w:t>35.500,00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3345D0" w:rsidRPr="009F0731">
        <w:rPr>
          <w:rFonts w:cs="Times New Roman" w:hAnsi="Times New Roman" w:ascii="Times New Roman"/>
          <w:sz w:val="24"/>
          <w:szCs w:val="24"/>
        </w:rPr>
        <w:t>DAVOR SAMODOL-GREDA d.o.o.</w:t>
      </w:r>
      <w:r w:rsidR="003345D0">
        <w:rPr>
          <w:rFonts w:cs="Times New Roman" w:hAnsi="Times New Roman" w:ascii="Times New Roman"/>
          <w:sz w:val="24"/>
          <w:szCs w:val="24"/>
        </w:rPr>
        <w:t xml:space="preserve"> iz Šibenika, Starčevića Ante 2, OIB: </w:t>
      </w:r>
      <w:r w:rsidR="003345D0" w:rsidRPr="009F0731">
        <w:rPr>
          <w:rFonts w:cs="Times New Roman" w:hAnsi="Times New Roman" w:ascii="Times New Roman"/>
          <w:sz w:val="24"/>
          <w:szCs w:val="24"/>
        </w:rPr>
        <w:t>57162489421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3345D0">
        <w:rPr>
          <w:rFonts w:cs="Times New Roman" w:hAnsi="Times New Roman" w:ascii="Times New Roman"/>
          <w:sz w:val="24"/>
          <w:szCs w:val="24"/>
        </w:rPr>
        <w:t xml:space="preserve">11. Prosinca </w:t>
      </w:r>
      <w:r w:rsidR="00573BE5">
        <w:rPr>
          <w:rFonts w:cs="Times New Roman" w:hAnsi="Times New Roman" w:ascii="Times New Roman"/>
          <w:sz w:val="24"/>
          <w:szCs w:val="24"/>
        </w:rPr>
        <w:t>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3345D0">
        <w:rPr>
          <w:rFonts w:cs="Times New Roman" w:hAnsi="Times New Roman" w:ascii="Times New Roman"/>
          <w:sz w:val="24"/>
          <w:szCs w:val="24"/>
        </w:rPr>
        <w:t>02. ožujka</w:t>
      </w:r>
      <w:r w:rsidR="00715BA9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</w:t>
      </w:r>
      <w:r w:rsidR="00E53B21">
        <w:rPr>
          <w:rFonts w:cs="Times New Roman" w:hAnsi="Times New Roman" w:ascii="Times New Roman"/>
          <w:sz w:val="24"/>
          <w:szCs w:val="24"/>
        </w:rPr>
        <w:t xml:space="preserve">nik nema </w:t>
      </w:r>
      <w:r w:rsidR="006F1B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                        </w:t>
      </w:r>
      <w:r w:rsidR="00715BA9">
        <w:rPr>
          <w:rFonts w:cs="Times New Roman" w:hAnsi="Times New Roman" w:ascii="Times New Roman"/>
          <w:sz w:val="24"/>
          <w:szCs w:val="24"/>
        </w:rPr>
        <w:t>9 St</w:t>
      </w:r>
      <w:r w:rsidR="009F0731">
        <w:rPr>
          <w:rFonts w:cs="Times New Roman" w:hAnsi="Times New Roman" w:ascii="Times New Roman"/>
          <w:sz w:val="24"/>
          <w:szCs w:val="24"/>
        </w:rPr>
        <w:t>-917</w:t>
      </w:r>
      <w:r w:rsidR="00573BE5">
        <w:rPr>
          <w:rFonts w:cs="Times New Roman" w:hAnsi="Times New Roman" w:ascii="Times New Roman"/>
          <w:sz w:val="24"/>
          <w:szCs w:val="24"/>
        </w:rPr>
        <w:t>/2015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4E005A">
        <w:rPr>
          <w:rFonts w:cs="Times New Roman" w:hAnsi="Times New Roman" w:ascii="Times New Roman"/>
          <w:sz w:val="24"/>
          <w:szCs w:val="24"/>
        </w:rPr>
        <w:t>13. listopada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 w:rsidR="004E005A">
        <w:rPr>
          <w:rFonts w:cs="Times New Roman" w:hAnsi="Times New Roman" w:ascii="Times New Roman"/>
          <w:sz w:val="24"/>
          <w:szCs w:val="24"/>
        </w:rPr>
        <w:t>, Regionalni centar S</w:t>
      </w:r>
      <w:r>
        <w:rPr>
          <w:rFonts w:cs="Times New Roman" w:hAnsi="Times New Roman" w:ascii="Times New Roman"/>
          <w:sz w:val="24"/>
          <w:szCs w:val="24"/>
        </w:rPr>
        <w:t>plit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467" w:rsidP="00E67C3C" w:rsidR="00A25467">
      <w:pPr>
        <w:spacing w:lineRule="auto" w:line="240" w:after="0"/>
      </w:pPr>
      <w:r>
        <w:separator/>
      </w:r>
    </w:p>
  </w:endnote>
  <w:endnote w:id="0" w:type="continuationSeparator">
    <w:p w:rsidRDefault="00A25467" w:rsidP="00E67C3C" w:rsidR="00A254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467" w:rsidP="00E67C3C" w:rsidR="00A25467">
      <w:pPr>
        <w:spacing w:lineRule="auto" w:line="240" w:after="0"/>
      </w:pPr>
      <w:r>
        <w:separator/>
      </w:r>
    </w:p>
  </w:footnote>
  <w:footnote w:id="0" w:type="continuationSeparator">
    <w:p w:rsidRDefault="00A25467" w:rsidP="00E67C3C" w:rsidR="00A254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420E9"/>
    <w:rsid w:val="000E534E"/>
    <w:rsid w:val="00101B58"/>
    <w:rsid w:val="001D2123"/>
    <w:rsid w:val="00215261"/>
    <w:rsid w:val="0025268A"/>
    <w:rsid w:val="00274B98"/>
    <w:rsid w:val="003345D0"/>
    <w:rsid w:val="003C64A1"/>
    <w:rsid w:val="003C7CC3"/>
    <w:rsid w:val="00416673"/>
    <w:rsid w:val="00424F74"/>
    <w:rsid w:val="004266E4"/>
    <w:rsid w:val="004B1580"/>
    <w:rsid w:val="004E005A"/>
    <w:rsid w:val="00540593"/>
    <w:rsid w:val="00573BE5"/>
    <w:rsid w:val="006D659F"/>
    <w:rsid w:val="006F1BDF"/>
    <w:rsid w:val="00715BA9"/>
    <w:rsid w:val="008967A5"/>
    <w:rsid w:val="008B7C03"/>
    <w:rsid w:val="009F0731"/>
    <w:rsid w:val="00A25467"/>
    <w:rsid w:val="00A43D9A"/>
    <w:rsid w:val="00A77D7C"/>
    <w:rsid w:val="00C9032C"/>
    <w:rsid w:val="00CB0B39"/>
    <w:rsid w:val="00D12EBE"/>
    <w:rsid w:val="00D42B0A"/>
    <w:rsid w:val="00E53B21"/>
    <w:rsid w:val="00E67C3C"/>
    <w:rsid w:val="00EE523F"/>
    <w:rsid w:val="00EF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6D6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5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5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5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5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6D6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5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5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5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5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St-917/2015</izvorni_sadrzaj>
    <derivirana_varijabla naziv="DomainObject.Predmet.OznakaBroj_1">St-917/2015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SAMODOL-GREDA d.o.o. kopirni centar zastupanog po punomoćniku Davor Samodol; Nikola Dorbić</izvorni_sadrzaj>
    <derivirana_varijabla naziv="DomainObject.Predmet.ProtustrankaFormated_1">  DAVOR SAMODOL-GREDA d.o.o. kopirni centar zastupanog po punomoćniku Davor Samodol; Nikola Dorbić</derivirana_varijabla>
  </DomainObject.Predmet.ProtustrankaFormated>
  <DomainObject.Predmet.ProtustrankaFormatedOIB>
    <izvorni_sadrzaj>  DAVOR SAMODOL-GREDA d.o.o. kopirni centar, OIB 57162489421 zastupanog po punomoćniku Davor Samodol; Nikola Dorbić</izvorni_sadrzaj>
    <derivirana_varijabla naziv="DomainObject.Predmet.ProtustrankaFormatedOIB_1">  DAVOR SAMODOL-GREDA d.o.o. kopirni centar, OIB 57162489421 zastupanog po punomoćniku Davor Samodol; Nikola Dorbić</derivirana_varijabla>
  </DomainObject.Predmet.ProtustrankaFormatedOIB>
  <DomainObject.Predmet.ProtustrankaFormatedWithAdress>
    <izvorni_sadrzaj> DAVOR SAMODOL-GREDA d.o.o. kopirni centar, Starčevića Ante 2, 22000 Šibenik zastupanog po punomoćniku Davor Samodol; Nikola Dorbić</izvorni_sadrzaj>
    <derivirana_varijabla naziv="DomainObject.Predmet.ProtustrankaFormatedWithAdress_1"> DAVOR SAMODOL-GREDA d.o.o. kopirni centar, Starčevića Ante 2, 22000 Šibenik zastupanog po punomoćniku Davor Samodol; Nikola Dorbić</derivirana_varijabla>
  </DomainObject.Predmet.ProtustrankaFormatedWithAdress>
  <DomainObject.Predmet.ProtustrankaFormatedWithAdressOIB>
    <izvorni_sadrzaj> DAVOR SAMODOL-GREDA d.o.o. kopirni centar, OIB 57162489421, Starčevića Ante 2, 22000 Šibenik zastupanog po punomoćniku Davor Samodol; Nikola Dorbić</izvorni_sadrzaj>
    <derivirana_varijabla naziv="DomainObject.Predmet.ProtustrankaFormatedWithAdressOIB_1"> DAVOR SAMODOL-GREDA d.o.o. kopirni centar, OIB 57162489421, Starčevića Ante 2, 22000 Šibenik zastupanog po punomoćniku Davor Samodol; Nikola Dorbić</derivirana_varijabla>
  </DomainObject.Predmet.ProtustrankaFormatedWithAdressOIB>
  <DomainObject.Predmet.ProtustrankaWithAdress>
    <izvorni_sadrzaj>DAVOR SAMODOL-GREDA d.o.o. kopirni centar Starčevića Ante 2, 22000 Šibenik</izvorni_sadrzaj>
    <derivirana_varijabla naziv="DomainObject.Predmet.ProtustrankaWithAdress_1">DAVOR SAMODOL-GREDA d.o.o. kopirni centar Starčevića Ante 2, 22000 Šibenik</derivirana_varijabla>
  </DomainObject.Predmet.ProtustrankaWithAdress>
  <DomainObject.Predmet.ProtustrankaWithAdressOIB>
    <izvorni_sadrzaj>DAVOR SAMODOL-GREDA d.o.o. kopirni centar, OIB 57162489421, Starčevića Ante 2, 22000 Šibenik</izvorni_sadrzaj>
    <derivirana_varijabla naziv="DomainObject.Predmet.ProtustrankaWithAdressOIB_1">DAVOR SAMODOL-GREDA d.o.o. kopirni centar, OIB 57162489421, Starčevića Ante 2, 22000 Šibenik</derivirana_varijabla>
  </DomainObject.Predmet.ProtustrankaWithAdressOIB>
  <DomainObject.Predmet.ProtustrankaNazivFormated>
    <izvorni_sadrzaj>DAVOR SAMODOL-GREDA d.o.o. kopirni centar</izvorni_sadrzaj>
    <derivirana_varijabla naziv="DomainObject.Predmet.ProtustrankaNazivFormated_1">DAVOR SAMODOL-GREDA d.o.o. kopirni centar</derivirana_varijabla>
  </DomainObject.Predmet.ProtustrankaNazivFormated>
  <DomainObject.Predmet.ProtustrankaNazivFormatedOIB>
    <izvorni_sadrzaj>DAVOR SAMODOL-GREDA d.o.o. kopirni centar, OIB 57162489421</izvorni_sadrzaj>
    <derivirana_varijabla naziv="DomainObject.Predmet.ProtustrankaNazivFormatedOIB_1">DAVOR SAMODOL-GREDA d.o.o. kopirni centar, OIB 57162489421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DAVOR SAMODOL-GREDA d.o.o. kopirni centar zastupanog po punomoćniku Davor Samodol; Nikola Dorbić</item>
    </izvorni_sadrzaj>
    <derivirana_varijabla naziv="DomainObject.Predmet.ProtuStrankaListFormated_1">
      <item>DAVOR SAMODOL-GREDA d.o.o. kopirni centar zastupanog po punomoćniku Davor Samodol; Nikola Dorbić</item>
    </derivirana_varijabla>
  </DomainObject.Predmet.ProtuStrankaListFormated>
  <DomainObject.Predmet.ProtuStrankaListFormatedOIB>
    <izvorni_sadrzaj>
      <item>DAVOR SAMODOL-GREDA d.o.o. kopirni centar, OIB 57162489421 zastupanog po punomoćniku Davor Samodol; Nikola Dorbić</item>
    </izvorni_sadrzaj>
    <derivirana_varijabla naziv="DomainObject.Predmet.ProtuStrankaListFormatedOIB_1">
      <item>DAVOR SAMODOL-GREDA d.o.o. kopirni centar, OIB 57162489421 zastupanog po punomoćniku Davor Samodol; Nikola Dorbić</item>
    </derivirana_varijabla>
  </DomainObject.Predmet.ProtuStrankaListFormatedOIB>
  <DomainObject.Predmet.ProtuStrankaListFormatedWithAdress>
    <izvorni_sadrzaj>
      <item>DAVOR SAMODOL-GREDA d.o.o. kopirni centar, Starčevića Ante 2, 22000 Šibenik zastupanog po punomoćniku Davor Samodol; Nikola Dorbić</item>
    </izvorni_sadrzaj>
    <derivirana_varijabla naziv="DomainObject.Predmet.ProtuStrankaListFormatedWithAdress_1">
      <item>DAVOR SAMODOL-GREDA d.o.o. kopirni centar, Starčevića Ante 2, 22000 Šibenik zastupanog po punomoćniku Davor Samodol; Nikola Dorbić</item>
    </derivirana_varijabla>
  </DomainObject.Predmet.ProtuStrankaListFormatedWithAdress>
  <DomainObject.Predmet.ProtuStrankaListFormatedWithAdressOIB>
    <izvorni_sadrzaj>
      <item>DAVOR SAMODOL-GREDA d.o.o. kopirni centar, OIB 57162489421, Starčevića Ante 2, 22000 Šibenik zastupanog po punomoćniku Davor Samodol; Nikola Dorbić</item>
    </izvorni_sadrzaj>
    <derivirana_varijabla naziv="DomainObject.Predmet.ProtuStrankaListFormatedWithAdressOIB_1">
      <item>DAVOR SAMODOL-GREDA d.o.o. kopirni centar, OIB 57162489421, Starčevića Ante 2, 22000 Šibenik zastupanog po punomoćniku Davor Samodol; Nikola Dorbić</item>
    </derivirana_varijabla>
  </DomainObject.Predmet.ProtuStrankaListFormatedWithAdressOIB>
  <DomainObject.Predmet.ProtuStrankaListNazivFormated>
    <izvorni_sadrzaj>
      <item>DAVOR SAMODOL-GREDA d.o.o. kopirni centar</item>
    </izvorni_sadrzaj>
    <derivirana_varijabla naziv="DomainObject.Predmet.ProtuStrankaListNazivFormated_1">
      <item>DAVOR SAMODOL-GREDA d.o.o. kopirni centar</item>
    </derivirana_varijabla>
  </DomainObject.Predmet.ProtuStrankaListNazivFormated>
  <DomainObject.Predmet.ProtuStrankaListNazivFormatedOIB>
    <izvorni_sadrzaj>
      <item>DAVOR SAMODOL-GREDA d.o.o. kopirni centar, OIB 57162489421</item>
    </izvorni_sadrzaj>
    <derivirana_varijabla naziv="DomainObject.Predmet.ProtuStrankaListNazivFormatedOIB_1">
      <item>DAVOR SAMODOL-GREDA d.o.o. kopirni centar, OIB 57162489421</item>
    </derivirana_varijabla>
  </DomainObject.Predmet.ProtuStrankaListNazivFormatedOIB>
  <DomainObject.Predmet.OstaliListFormated>
    <izvorni_sadrzaj>
      <item>Davor Samodol punomoćnik sudionika u postupku DAVOR SAMODOL-GREDA d.o.o. kopirni centar</item>
      <item>Nikola Dorbić punomoćnik sudionika u postupku DAVOR SAMODOL-GREDA d.o.o. kopirni centar</item>
    </izvorni_sadrzaj>
    <derivirana_varijabla naziv="DomainObject.Predmet.OstaliListFormated_1">
      <item>Davor Samodol punomoćnik sudionika u postupku DAVOR SAMODOL-GREDA d.o.o. kopirni centar</item>
      <item>Nikola Dorbić punomoćnik sudionika u postupku DAVOR SAMODOL-GREDA d.o.o. kopirni centar</item>
    </derivirana_varijabla>
  </DomainObject.Predmet.OstaliListFormated>
  <DomainObject.Predmet.OstaliListFormatedOIB>
    <izvorni_sadrzaj>
      <item>Davor Samodol, OIB 08679576725 punomoćnik sudionika u postupku DAVOR SAMODOL-GREDA d.o.o. kopirni centar</item>
      <item>Nikola Dorbić punomoćnik sudionika u postupku DAVOR SAMODOL-GREDA d.o.o. kopirni centar</item>
    </izvorni_sadrzaj>
    <derivirana_varijabla naziv="DomainObject.Predmet.OstaliListFormatedOIB_1">
      <item>Davor Samodol, OIB 08679576725 punomoćnik sudionika u postupku DAVOR SAMODOL-GREDA d.o.o. kopirni centar</item>
      <item>Nikola Dorbić punomoćnik sudionika u postupku DAVOR SAMODOL-GREDA d.o.o. kopirni centar</item>
    </derivirana_varijabla>
  </DomainObject.Predmet.OstaliListFormatedOIB>
  <DomainObject.Predmet.OstaliListFormatedWithAdress>
    <izvorni_sadrzaj>
      <item>Davor Samodol, Ante Starčevića 2, 22000 Šibenik punomoćnik sudionika u postupku DAVOR SAMODOL-GREDA d.o.o. kopirni centar</item>
      <item>Nikola Dorbić, Riječka 4, 22000 Šibenik punomoćnik sudionika u postupku DAVOR SAMODOL-GREDA d.o.o. kopirni centar</item>
    </izvorni_sadrzaj>
    <derivirana_varijabla naziv="DomainObject.Predmet.OstaliListFormatedWithAdress_1">
      <item>Davor Samodol, Ante Starčevića 2, 22000 Šibenik punomoćnik sudionika u postupku DAVOR SAMODOL-GREDA d.o.o. kopirni centar</item>
      <item>Nikola Dorbić, Riječka 4, 22000 Šibenik punomoćnik sudionika u postupku DAVOR SAMODOL-GREDA d.o.o. kopirni centar</item>
    </derivirana_varijabla>
  </DomainObject.Predmet.OstaliListFormatedWithAdress>
  <DomainObject.Predmet.OstaliListFormatedWithAdressOIB>
    <izvorni_sadrzaj>
      <item>Davor Samodol, OIB 08679576725, Ante Starčevića 2, 22000 Šibenik punomoćnik sudionika u postupku DAVOR SAMODOL-GREDA d.o.o. kopirni centar</item>
      <item>Nikola Dorbić, Riječka 4, 22000 Šibenik punomoćnik sudionika u postupku DAVOR SAMODOL-GREDA d.o.o. kopirni centar</item>
    </izvorni_sadrzaj>
    <derivirana_varijabla naziv="DomainObject.Predmet.OstaliListFormatedWithAdressOIB_1">
      <item>Davor Samodol, OIB 08679576725, Ante Starčevića 2, 22000 Šibenik punomoćnik sudionika u postupku DAVOR SAMODOL-GREDA d.o.o. kopirni centar</item>
      <item>Nikola Dorbić, Riječka 4, 22000 Šibenik punomoćnik sudionika u postupku DAVOR SAMODOL-GREDA d.o.o. kopirni centar</item>
    </derivirana_varijabla>
  </DomainObject.Predmet.OstaliListFormatedWithAdressOIB>
  <DomainObject.Predmet.OstaliListNazivFormated>
    <izvorni_sadrzaj>
      <item>Davor Samodol</item>
      <item>Nikola Dorbić</item>
    </izvorni_sadrzaj>
    <derivirana_varijabla naziv="DomainObject.Predmet.OstaliListNazivFormated_1">
      <item>Davor Samodol</item>
      <item>Nikola Dorbić</item>
    </derivirana_varijabla>
  </DomainObject.Predmet.OstaliListNazivFormated>
  <DomainObject.Predmet.OstaliListNazivFormatedOIB>
    <izvorni_sadrzaj>
      <item>Davor Samodol, OIB 08679576725</item>
      <item>Nikola Dorbić</item>
    </izvorni_sadrzaj>
    <derivirana_varijabla naziv="DomainObject.Predmet.OstaliListNazivFormatedOIB_1">
      <item>Davor Samodol, OIB 08679576725</item>
      <item>Nikola Dorbić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DAVOR SAMODOL-GREDA d.o.o. kopirni centar</izvorni_sadrzaj>
    <derivirana_varijabla naziv="DomainObject.Predmet.ProtustrankaIDrugi_1">DAVOR SAMODOL-GREDA d.o.o. kopirni centar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DAVOR SAMODOL-GREDA d.o.o. kopirni centar, OIB 57162489421, Starčevića Ante 2, 22000 Šibenik</izvorni_sadrzaj>
    <derivirana_varijabla naziv="DomainObject.Predmet.ProtustrankaIDrugiAdressOIB_1">DAVOR SAMODOL-GREDA d.o.o. kopirni centar, OIB 57162489421, Starčevića Ante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DAVOR SAMODOL-GREDA d.o.o. kopirni centar</item>
      <item>Davor Samodol</item>
      <item>Nikola Dorbić</item>
    </izvorni_sadrzaj>
    <derivirana_varijabla naziv="DomainObject.Predmet.SudioniciListNaziv_1">
      <item>FINA - Podružnica Šibenik</item>
      <item>DAVOR SAMODOL-GREDA d.o.o. kopirni centar</item>
      <item>Davor Samodol</item>
      <item>Nikola Dorbić</item>
    </derivirana_varijabla>
  </DomainObject.Predmet.SudioniciListNaziv>
  <DomainObject.Predmet.SudioniciListAdressOIB>
    <izvorni_sadrzaj>
      <item>FINA - Podružnica Šibenik, OIB 85821130368, Perivoj L. Marune 1,22000 Šibenik</item>
      <item>DAVOR SAMODOL-GREDA d.o.o. kopirni centar, OIB 57162489421, Starčevića Ante 2,22000 Šibenik</item>
      <item>Davor Samodol, OIB 08679576725, Ante Starčevića 2,22000 Šibenik</item>
      <item>Nikola Dorbić, Riječka 4,22000 Šibenik</item>
    </izvorni_sadrzaj>
    <derivirana_varijabla naziv="DomainObject.Predmet.SudioniciListAdressOIB_1">
      <item>FINA - Podružnica Šibenik, OIB 85821130368, Perivoj L. Marune 1,22000 Šibenik</item>
      <item>DAVOR SAMODOL-GREDA d.o.o. kopirni centar, OIB 57162489421, Starčevića Ante 2,22000 Šibenik</item>
      <item>Davor Samodol, OIB 08679576725, Ante Starčevića 2,22000 Šibenik</item>
      <item>Nikola Dorbić, Riječka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57162489421</item>
      <item>, OIB 08679576725</item>
      <item>, OIB null</item>
    </izvorni_sadrzaj>
    <derivirana_varijabla naziv="DomainObject.Predmet.SudioniciListNazivOIB_1">
      <item>, OIB 85821130368</item>
      <item>, OIB 57162489421</item>
      <item>, OIB 08679576725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1958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2016-06-20T09:38:00Z</dcterms:created>
  <dc:creator>Elizabeta Filipi</dc:creator>
  <cp:lastModifiedBy>Marina Gulin</cp:lastModifiedBy>
  <cp:lastPrinted>2016-10-13T09:17:00Z</cp:lastPrinted>
  <dcterms:modified xmlns:xsi="http://www.w3.org/2001/XMLSchema-instance" xsi:type="dcterms:W3CDTF">2016-10-13T09:29:00Z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