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0acc" w14:paraId="fb40ac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155E2">
        <w:rPr>
          <w:sz w:val="24"/>
          <w:szCs w:val="24"/>
        </w:rPr>
        <w:t>30</w:t>
      </w:r>
      <w:r w:rsidR="00271A82">
        <w:rPr>
          <w:sz w:val="24"/>
          <w:szCs w:val="24"/>
        </w:rPr>
        <w:t>04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71A82">
        <w:rPr>
          <w:sz w:val="24"/>
          <w:szCs w:val="24"/>
        </w:rPr>
        <w:t>FAJDETIĆ AUTO j.d.o.o. za trgovinu i usluge, OIB 54011031025, Zagreb, Savica I. 104</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71A82">
        <w:rPr>
          <w:sz w:val="24"/>
          <w:szCs w:val="24"/>
        </w:rPr>
        <w:t>FAJDETIĆ AUTO j.d.o.o. za trgovinu i usluge, OIB 54011031025, Zagreb, Savica I. 104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71A82">
        <w:rPr>
          <w:sz w:val="24"/>
          <w:szCs w:val="24"/>
        </w:rPr>
        <w:t>Denisu Fajdetiću, OIB 53539635516, Zagreb, Savica I. 104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12</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A30905">
        <w:rPr>
          <w:sz w:val="24"/>
          <w:szCs w:val="24"/>
        </w:rPr>
        <w:t>1</w:t>
      </w:r>
      <w:r w:rsidR="00271A82">
        <w:rPr>
          <w:sz w:val="24"/>
          <w:szCs w:val="24"/>
        </w:rPr>
        <w:t>1</w:t>
      </w:r>
      <w:r w:rsidR="007D336F" w:rsidRPr="00070D63">
        <w:rPr>
          <w:sz w:val="24"/>
          <w:szCs w:val="24"/>
        </w:rPr>
        <w:t>:</w:t>
      </w:r>
      <w:r w:rsidR="00271A82">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7B593F" w:rsidRPr="00070D63">
      <w:pPr>
        <w:ind w:firstLine="720" w:left="283"/>
        <w:jc w:val="both"/>
        <w:rPr>
          <w:sz w:val="24"/>
          <w:szCs w:val="24"/>
        </w:rPr>
      </w:pPr>
      <w:r w:rsidRPr="00070D63">
        <w:rPr>
          <w:sz w:val="24"/>
          <w:szCs w:val="24"/>
        </w:rPr>
        <w:t xml:space="preserve">- </w:t>
      </w:r>
      <w:r w:rsidR="00271A82">
        <w:rPr>
          <w:sz w:val="24"/>
          <w:szCs w:val="24"/>
        </w:rPr>
        <w:t>Raiffeisenbank Austria</w:t>
      </w:r>
      <w:r w:rsidR="00F40B9B">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271A82">
        <w:rPr>
          <w:sz w:val="24"/>
          <w:szCs w:val="24"/>
        </w:rPr>
        <w:t>FAJDETIĆ AUTO j.d.o.o. za trgovinu i usluge, OIB 54011031025, Zagreb, Savica I. 104</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155E2">
        <w:rPr>
          <w:sz w:val="24"/>
          <w:szCs w:val="24"/>
        </w:rPr>
        <w:t>2</w:t>
      </w:r>
      <w:r w:rsidR="00271A82">
        <w:rPr>
          <w:sz w:val="24"/>
          <w:szCs w:val="24"/>
        </w:rPr>
        <w:t>3</w:t>
      </w:r>
      <w:r w:rsidR="003155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271A82">
        <w:rPr>
          <w:sz w:val="24"/>
          <w:szCs w:val="24"/>
        </w:rPr>
        <w:t>17.993,20</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E13D3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E13D3A" w:rsidR="00E13D3A" w:rsidRPr="00694D64">
      <w:pPr>
        <w:rPr>
          <w:sz w:val="24"/>
          <w:szCs w:val="24"/>
        </w:rPr>
      </w:pPr>
      <w:r w:rsidRPr="00694D64">
        <w:rPr>
          <w:sz w:val="24"/>
          <w:szCs w:val="24"/>
        </w:rPr>
        <w:t>Za točnost otpravka-ovlašteni službenik:</w:t>
      </w:r>
    </w:p>
    <w:p w:rsidRDefault="00E13D3A" w:rsidR="00E13D3A" w:rsidRPr="00694D64">
      <w:pPr>
        <w:rPr>
          <w:sz w:val="24"/>
          <w:szCs w:val="24"/>
        </w:rPr>
      </w:pPr>
      <w:r w:rsidRPr="00694D64">
        <w:rPr>
          <w:sz w:val="24"/>
          <w:szCs w:val="24"/>
        </w:rPr>
        <w:t>Karmela Dolenc</w:t>
      </w:r>
    </w:p>
    <w:p w:rsidRDefault="00C83E62" w:rsidR="00C83E62">
      <w:pPr>
        <w:jc w:val="both"/>
        <w:rPr>
          <w:sz w:val="24"/>
          <w:szCs w:val="24"/>
        </w:rPr>
      </w:pPr>
    </w:p>
    <w:sectPr w:rsidSect="0031046B" w:rsidR="00C83E6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96387141"/>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54C1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w:t>
    </w:r>
    <w:r w:rsidR="003155E2">
      <w:rPr>
        <w:sz w:val="24"/>
        <w:szCs w:val="24"/>
      </w:rPr>
      <w:t>0</w:t>
    </w:r>
    <w:r w:rsidR="00271A82">
      <w:rPr>
        <w:sz w:val="24"/>
        <w:szCs w:val="24"/>
      </w:rPr>
      <w:t>04</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199F"/>
    <w:rsid w:val="00394534"/>
    <w:rsid w:val="00396B5C"/>
    <w:rsid w:val="003A2EAE"/>
    <w:rsid w:val="003F16A6"/>
    <w:rsid w:val="003F41AF"/>
    <w:rsid w:val="00406FE8"/>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8045F"/>
    <w:rsid w:val="009850B8"/>
    <w:rsid w:val="009F52D4"/>
    <w:rsid w:val="00A110D0"/>
    <w:rsid w:val="00A13ECA"/>
    <w:rsid w:val="00A15AB7"/>
    <w:rsid w:val="00A30905"/>
    <w:rsid w:val="00A44A71"/>
    <w:rsid w:val="00A6313F"/>
    <w:rsid w:val="00A80EB3"/>
    <w:rsid w:val="00A828C1"/>
    <w:rsid w:val="00A8341B"/>
    <w:rsid w:val="00A90C82"/>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72FD0"/>
    <w:rsid w:val="00C83E62"/>
    <w:rsid w:val="00CB584F"/>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4C1B"/>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F54C1B"/>
    <w:rPr>
      <w:color w:val="808080"/>
      <w:bdr w:space="0" w:sz="0" w:color="auto" w:val="none"/>
      <w:shd w:fill="auto" w:color="auto" w:val="clear"/>
    </w:rPr>
  </w:style>
  <w:style w:customStyle="true" w:styleId="eSPISCCParagraphDefaultFont" w:type="character">
    <w:name w:val="eSPIS_CC_Paragraph Default Font"/>
    <w:basedOn w:val="Zadanifontodlomka"/>
    <w:rsid w:val="00F54C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4C1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54C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4C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3004</izvorni_sadrzaj>
    <derivirana_varijabla naziv="DomainObject.Predmet.Broj_1">3004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St-3004/2016</izvorni_sadrzaj>
    <derivirana_varijabla naziv="DomainObject.Predmet.OznakaBroj_1">St-3004/2016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FAJDETIĆ AUTO j.d.o.o. za trgovinu i usluge zastupanog po punomoćniku Denis Fajdetić</izvorni_sadrzaj>
    <derivirana_varijabla naziv="DomainObject.Predmet.ProtustrankaFormated_1">  FAJDETIĆ AUTO j.d.o.o. za trgovinu i usluge zastupanog po punomoćniku Denis Fajdetić</derivirana_varijabla>
  </DomainObject.Predmet.ProtustrankaFormated>
  <DomainObject.Predmet.ProtustrankaFormatedOIB>
    <izvorni_sadrzaj>  FAJDETIĆ AUTO j.d.o.o. za trgovinu i usluge, OIB 54011031025 zastupanog po punomoćniku Denis Fajdetić</izvorni_sadrzaj>
    <derivirana_varijabla naziv="DomainObject.Predmet.ProtustrankaFormatedOIB_1">  FAJDETIĆ AUTO j.d.o.o. za trgovinu i usluge, OIB 54011031025 zastupanog po punomoćniku Denis Fajdetić</derivirana_varijabla>
  </DomainObject.Predmet.ProtustrankaFormatedOIB>
  <DomainObject.Predmet.ProtustrankaFormatedWithAdress>
    <izvorni_sadrzaj> FAJDETIĆ AUTO j.d.o.o. za trgovinu i usluge, Savica I. 104, 10000 Zagreb zastupanog po punomoćniku Denis Fajdetić</izvorni_sadrzaj>
    <derivirana_varijabla naziv="DomainObject.Predmet.ProtustrankaFormatedWithAdress_1"> FAJDETIĆ AUTO j.d.o.o. za trgovinu i usluge, Savica I. 104, 10000 Zagreb zastupanog po punomoćniku Denis Fajdetić</derivirana_varijabla>
  </DomainObject.Predmet.ProtustrankaFormatedWithAdress>
  <DomainObject.Predmet.ProtustrankaFormatedWithAdressOIB>
    <izvorni_sadrzaj> FAJDETIĆ AUTO j.d.o.o. za trgovinu i usluge, OIB 54011031025, Savica I. 104, 10000 Zagreb zastupanog po punomoćniku Denis Fajdetić</izvorni_sadrzaj>
    <derivirana_varijabla naziv="DomainObject.Predmet.ProtustrankaFormatedWithAdressOIB_1"> FAJDETIĆ AUTO j.d.o.o. za trgovinu i usluge, OIB 54011031025, Savica I. 104, 10000 Zagreb zastupanog po punomoćniku Denis Fajdetić</derivirana_varijabla>
  </DomainObject.Predmet.ProtustrankaFormatedWithAdressOIB>
  <DomainObject.Predmet.ProtustrankaWithAdress>
    <izvorni_sadrzaj>FAJDETIĆ AUTO j.d.o.o. za trgovinu i usluge Savica I. 104, 10000 Zagreb</izvorni_sadrzaj>
    <derivirana_varijabla naziv="DomainObject.Predmet.ProtustrankaWithAdress_1">FAJDETIĆ AUTO j.d.o.o. za trgovinu i usluge Savica I. 104, 10000 Zagreb</derivirana_varijabla>
  </DomainObject.Predmet.ProtustrankaWithAdress>
  <DomainObject.Predmet.ProtustrankaWithAdressOIB>
    <izvorni_sadrzaj>FAJDETIĆ AUTO j.d.o.o. za trgovinu i usluge, OIB 54011031025, Savica I. 104, 10000 Zagreb</izvorni_sadrzaj>
    <derivirana_varijabla naziv="DomainObject.Predmet.ProtustrankaWithAdressOIB_1">FAJDETIĆ AUTO j.d.o.o. za trgovinu i usluge, OIB 54011031025, Savica I. 104, 10000 Zagreb</derivirana_varijabla>
  </DomainObject.Predmet.ProtustrankaWithAdressOIB>
  <DomainObject.Predmet.ProtustrankaNazivFormated>
    <izvorni_sadrzaj>FAJDETIĆ AUTO j.d.o.o. za trgovinu i usluge</izvorni_sadrzaj>
    <derivirana_varijabla naziv="DomainObject.Predmet.ProtustrankaNazivFormated_1">FAJDETIĆ AUTO j.d.o.o. za trgovinu i usluge</derivirana_varijabla>
  </DomainObject.Predmet.ProtustrankaNazivFormated>
  <DomainObject.Predmet.ProtustrankaNazivFormatedOIB>
    <izvorni_sadrzaj>FAJDETIĆ AUTO j.d.o.o. za trgovinu i usluge, OIB 54011031025</izvorni_sadrzaj>
    <derivirana_varijabla naziv="DomainObject.Predmet.ProtustrankaNazivFormatedOIB_1">FAJDETIĆ AUTO j.d.o.o. za trgovinu i usluge, OIB 54011031025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FAJDETIĆ AUTO j.d.o.o. za trgovinu i usluge zastupanog po punomoćniku Denis Fajdetić</item>
    </izvorni_sadrzaj>
    <derivirana_varijabla naziv="DomainObject.Predmet.ProtuStrankaListFormated_1">
      <item>FAJDETIĆ AUTO j.d.o.o. za trgovinu i usluge zastupanog po punomoćniku Denis Fajdetić</item>
    </derivirana_varijabla>
  </DomainObject.Predmet.ProtuStrankaListFormated>
  <DomainObject.Predmet.ProtuStrankaListFormatedOIB>
    <izvorni_sadrzaj>
      <item>FAJDETIĆ AUTO j.d.o.o. za trgovinu i usluge, OIB 54011031025 zastupanog po punomoćniku Denis Fajdetić</item>
    </izvorni_sadrzaj>
    <derivirana_varijabla naziv="DomainObject.Predmet.ProtuStrankaListFormatedOIB_1">
      <item>FAJDETIĆ AUTO j.d.o.o. za trgovinu i usluge, OIB 54011031025 zastupanog po punomoćniku Denis Fajdetić</item>
    </derivirana_varijabla>
  </DomainObject.Predmet.ProtuStrankaListFormatedOIB>
  <DomainObject.Predmet.ProtuStrankaListFormatedWithAdress>
    <izvorni_sadrzaj>
      <item>FAJDETIĆ AUTO j.d.o.o. za trgovinu i usluge, Savica I. 104, 10000 Zagreb zastupanog po punomoćniku Denis Fajdetić</item>
    </izvorni_sadrzaj>
    <derivirana_varijabla naziv="DomainObject.Predmet.ProtuStrankaListFormatedWithAdress_1">
      <item>FAJDETIĆ AUTO j.d.o.o. za trgovinu i usluge, Savica I. 104, 10000 Zagreb zastupanog po punomoćniku Denis Fajdetić</item>
    </derivirana_varijabla>
  </DomainObject.Predmet.ProtuStrankaListFormatedWithAdress>
  <DomainObject.Predmet.ProtuStrankaListFormatedWithAdressOIB>
    <izvorni_sadrzaj>
      <item>FAJDETIĆ AUTO j.d.o.o. za trgovinu i usluge, OIB 54011031025, Savica I. 104, 10000 Zagreb zastupanog po punomoćniku Denis Fajdetić</item>
    </izvorni_sadrzaj>
    <derivirana_varijabla naziv="DomainObject.Predmet.ProtuStrankaListFormatedWithAdressOIB_1">
      <item>FAJDETIĆ AUTO j.d.o.o. za trgovinu i usluge, OIB 54011031025, Savica I. 104, 10000 Zagreb zastupanog po punomoćniku Denis Fajdetić</item>
    </derivirana_varijabla>
  </DomainObject.Predmet.ProtuStrankaListFormatedWithAdressOIB>
  <DomainObject.Predmet.ProtuStrankaListNazivFormated>
    <izvorni_sadrzaj>
      <item>FAJDETIĆ AUTO j.d.o.o. za trgovinu i usluge</item>
    </izvorni_sadrzaj>
    <derivirana_varijabla naziv="DomainObject.Predmet.ProtuStrankaListNazivFormated_1">
      <item>FAJDETIĆ AUTO j.d.o.o. za trgovinu i usluge</item>
    </derivirana_varijabla>
  </DomainObject.Predmet.ProtuStrankaListNazivFormated>
  <DomainObject.Predmet.ProtuStrankaListNazivFormatedOIB>
    <izvorni_sadrzaj>
      <item>FAJDETIĆ AUTO j.d.o.o. za trgovinu i usluge, OIB 54011031025</item>
    </izvorni_sadrzaj>
    <derivirana_varijabla naziv="DomainObject.Predmet.ProtuStrankaListNazivFormatedOIB_1">
      <item>FAJDETIĆ AUTO j.d.o.o. za trgovinu i usluge, OIB 54011031025</item>
    </derivirana_varijabla>
  </DomainObject.Predmet.ProtuStrankaListNazivFormatedOIB>
  <DomainObject.Predmet.OstaliListFormated>
    <izvorni_sadrzaj>
      <item>Denis Fajdetić punomoćnik sudionika u postupku FAJDETIĆ AUTO j.d.o.o. za trgovinu i usluge</item>
    </izvorni_sadrzaj>
    <derivirana_varijabla naziv="DomainObject.Predmet.OstaliListFormated_1">
      <item>Denis Fajdetić punomoćnik sudionika u postupku FAJDETIĆ AUTO j.d.o.o. za trgovinu i usluge</item>
    </derivirana_varijabla>
  </DomainObject.Predmet.OstaliListFormated>
  <DomainObject.Predmet.OstaliListFormatedOIB>
    <izvorni_sadrzaj>
      <item>Denis Fajdetić, OIB 53539635516 punomoćnik sudionika u postupku FAJDETIĆ AUTO j.d.o.o. za trgovinu i usluge</item>
    </izvorni_sadrzaj>
    <derivirana_varijabla naziv="DomainObject.Predmet.OstaliListFormatedOIB_1">
      <item>Denis Fajdetić, OIB 53539635516 punomoćnik sudionika u postupku FAJDETIĆ AUTO j.d.o.o. za trgovinu i usluge</item>
    </derivirana_varijabla>
  </DomainObject.Predmet.OstaliListFormatedOIB>
  <DomainObject.Predmet.OstaliListFormatedWithAdress>
    <izvorni_sadrzaj>
      <item>Denis Fajdetić, Savica I. 104, 10000 Zagreb punomoćnik sudionika u postupku FAJDETIĆ AUTO j.d.o.o. za trgovinu i usluge</item>
    </izvorni_sadrzaj>
    <derivirana_varijabla naziv="DomainObject.Predmet.OstaliListFormatedWithAdress_1">
      <item>Denis Fajdetić, Savica I. 104, 10000 Zagreb punomoćnik sudionika u postupku FAJDETIĆ AUTO j.d.o.o. za trgovinu i usluge</item>
    </derivirana_varijabla>
  </DomainObject.Predmet.OstaliListFormatedWithAdress>
  <DomainObject.Predmet.OstaliListFormatedWithAdressOIB>
    <izvorni_sadrzaj>
      <item>Denis Fajdetić, OIB 53539635516, Savica I. 104, 10000 Zagreb punomoćnik sudionika u postupku FAJDETIĆ AUTO j.d.o.o. za trgovinu i usluge</item>
    </izvorni_sadrzaj>
    <derivirana_varijabla naziv="DomainObject.Predmet.OstaliListFormatedWithAdressOIB_1">
      <item>Denis Fajdetić, OIB 53539635516, Savica I. 104, 10000 Zagreb punomoćnik sudionika u postupku FAJDETIĆ AUTO j.d.o.o. za trgovinu i usluge</item>
    </derivirana_varijabla>
  </DomainObject.Predmet.OstaliListFormatedWithAdressOIB>
  <DomainObject.Predmet.OstaliListNazivFormated>
    <izvorni_sadrzaj>
      <item>Denis Fajdetić</item>
    </izvorni_sadrzaj>
    <derivirana_varijabla naziv="DomainObject.Predmet.OstaliListNazivFormated_1">
      <item>Denis Fajdetić</item>
    </derivirana_varijabla>
  </DomainObject.Predmet.OstaliListNazivFormated>
  <DomainObject.Predmet.OstaliListNazivFormatedOIB>
    <izvorni_sadrzaj>
      <item>Denis Fajdetić, OIB 53539635516</item>
    </izvorni_sadrzaj>
    <derivirana_varijabla naziv="DomainObject.Predmet.OstaliListNazivFormatedOIB_1">
      <item>Denis Fajdetić, OIB 53539635516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FAJDETIĆ AUTO j.d.o.o. za trgovinu i usluge</izvorni_sadrzaj>
    <derivirana_varijabla naziv="DomainObject.Predmet.ProtustrankaIDrugi_1">FAJDETIĆ AUTO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FAJDETIĆ AUTO j.d.o.o. za trgovinu i usluge, OIB 54011031025, Savica I. 104, 10000 Zagreb</izvorni_sadrzaj>
    <derivirana_varijabla naziv="DomainObject.Predmet.ProtustrankaIDrugiAdressOIB_1">FAJDETIĆ AUTO j.d.o.o. za trgovinu i usluge, OIB 54011031025, Savica I.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FAJDETIĆ AUTO j.d.o.o. za trgovinu i usluge</item>
      <item>Denis Fajdetić</item>
    </izvorni_sadrzaj>
    <derivirana_varijabla naziv="DomainObject.Predmet.SudioniciListNaziv_1">
      <item>FINA Regionalni centar Zagreb</item>
      <item>FAJDETIĆ AUTO j.d.o.o. za trgovinu i usluge</item>
      <item>Denis Fajdetić</item>
    </derivirana_varijabla>
  </DomainObject.Predmet.SudioniciListNaziv>
  <DomainObject.Predmet.SudioniciListAdressOIB>
    <izvorni_sadrzaj>
      <item>FINA Regionalni centar Zagreb, OIB 85821130368, Trg svibanjskih žrtava 1995. br. 1,10000 Zagreb</item>
      <item>FAJDETIĆ AUTO j.d.o.o. za trgovinu i usluge, OIB 54011031025, Savica I. 104,10000 Zagreb</item>
      <item>Denis Fajdetić, OIB 53539635516, Savica I. 104,10000 Zagreb</item>
    </izvorni_sadrzaj>
    <derivirana_varijabla naziv="DomainObject.Predmet.SudioniciListAdressOIB_1">
      <item>FINA Regionalni centar Zagreb, OIB 85821130368, Trg svibanjskih žrtava 1995. br. 1,10000 Zagreb</item>
      <item>FAJDETIĆ AUTO j.d.o.o. za trgovinu i usluge, OIB 54011031025, Savica I. 104,10000 Zagreb</item>
      <item>Denis Fajdetić, OIB 53539635516, Savica I. 104,10000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54011031025</item>
      <item>, OIB 53539635516</item>
    </izvorni_sadrzaj>
    <derivirana_varijabla naziv="DomainObject.Predmet.SudioniciListNazivOIB_1">
      <item>, OIB 85821130368</item>
      <item>, OIB 54011031025</item>
      <item>, OIB 53539635516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18F9B3-2550-4343-BB3F-B9C56FF7DD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5414</properties:Characters>
  <properties:Lines>126</properties:Lines>
  <properties:Paragraphs>44</properties:Paragraphs>
  <properties:TotalTime>201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2016-09-06T08:01:00Z</cp:lastPrinted>
  <dcterms:modified xmlns:xsi="http://www.w3.org/2001/XMLSchema-instance" xsi:type="dcterms:W3CDTF">2016-09-06T08:03:00Z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