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46e7" w14:paraId="d1a46e7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961A46">
        <w:t>3</w:t>
      </w:r>
      <w:r w:rsidR="008348B0">
        <w:t>44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961A46">
        <w:t>3</w:t>
      </w:r>
      <w:r w:rsidR="008348B0">
        <w:t>44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348B0">
        <w:t>HRAST DRVO d.o.o., OIB 05746229038, Sesvete, Ninska 18 A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8348B0">
        <w:t>14.440.158,48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7E6BA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5344</izvorni_sadrzaj>
    <derivirana_varijabla naziv="DomainObject.Predmet.Broj_1">5344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St-5344/2015</izvorni_sadrzaj>
    <derivirana_varijabla naziv="DomainObject.Predmet.OznakaBroj_1">St-5344/2015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 DRVO d.o.o. zastupanog po punomoćniku Valentino Horvat</izvorni_sadrzaj>
    <derivirana_varijabla naziv="DomainObject.Predmet.ProtustrankaFormated_1">  HRAST DRVO d.o.o. zastupanog po punomoćniku Valentino Horvat</derivirana_varijabla>
  </DomainObject.Predmet.ProtustrankaFormated>
  <DomainObject.Predmet.ProtustrankaFormatedOIB>
    <izvorni_sadrzaj>  HRAST DRVO d.o.o., OIB 05746229038 zastupanog po punomoćniku Valentino Horvat</izvorni_sadrzaj>
    <derivirana_varijabla naziv="DomainObject.Predmet.ProtustrankaFormatedOIB_1">  HRAST DRVO d.o.o., OIB 05746229038 zastupanog po punomoćniku Valentino Horvat</derivirana_varijabla>
  </DomainObject.Predmet.ProtustrankaFormatedOIB>
  <DomainObject.Predmet.ProtustrankaFormatedWithAdress>
    <izvorni_sadrzaj> HRAST DRVO d.o.o., Ninska 18 A, 10360 Sesvete zastupanog po punomoćniku Valentino Horvat</izvorni_sadrzaj>
    <derivirana_varijabla naziv="DomainObject.Predmet.ProtustrankaFormatedWithAdress_1"> HRAST DRVO d.o.o., Ninska 18 A, 10360 Sesvete zastupanog po punomoćniku Valentino Horvat</derivirana_varijabla>
  </DomainObject.Predmet.ProtustrankaFormatedWithAdress>
  <DomainObject.Predmet.ProtustrankaFormatedWithAdressOIB>
    <izvorni_sadrzaj> HRAST DRVO d.o.o., OIB 05746229038, Ninska 18 A, 10360 Sesvete zastupanog po punomoćniku Valentino Horvat</izvorni_sadrzaj>
    <derivirana_varijabla naziv="DomainObject.Predmet.ProtustrankaFormatedWithAdressOIB_1"> HRAST DRVO d.o.o., OIB 05746229038, Ninska 18 A, 10360 Sesvete zastupanog po punomoćniku Valentino Horvat</derivirana_varijabla>
  </DomainObject.Predmet.ProtustrankaFormatedWithAdressOIB>
  <DomainObject.Predmet.ProtustrankaWithAdress>
    <izvorni_sadrzaj>HRAST DRVO d.o.o. Ninska 18 A, 10360 Sesvete</izvorni_sadrzaj>
    <derivirana_varijabla naziv="DomainObject.Predmet.ProtustrankaWithAdress_1">HRAST DRVO d.o.o. Ninska 18 A, 10360 Sesvete</derivirana_varijabla>
  </DomainObject.Predmet.ProtustrankaWithAdress>
  <DomainObject.Predmet.ProtustrankaWithAdressOIB>
    <izvorni_sadrzaj>HRAST DRVO d.o.o., OIB 05746229038, Ninska 18 A, 10360 Sesvete</izvorni_sadrzaj>
    <derivirana_varijabla naziv="DomainObject.Predmet.ProtustrankaWithAdressOIB_1">HRAST DRVO d.o.o., OIB 05746229038, Ninska 18 A, 10360 Sesvete</derivirana_varijabla>
  </DomainObject.Predmet.ProtustrankaWithAdressOIB>
  <DomainObject.Predmet.ProtustrankaNazivFormated>
    <izvorni_sadrzaj>HRAST DRVO d.o.o.</izvorni_sadrzaj>
    <derivirana_varijabla naziv="DomainObject.Predmet.ProtustrankaNazivFormated_1">HRAST DRVO d.o.o.</derivirana_varijabla>
  </DomainObject.Predmet.ProtustrankaNazivFormated>
  <DomainObject.Predmet.ProtustrankaNazivFormatedOIB>
    <izvorni_sadrzaj>HRAST DRVO d.o.o., OIB 05746229038</izvorni_sadrzaj>
    <derivirana_varijabla naziv="DomainObject.Predmet.ProtustrankaNazivFormatedOIB_1">HRAST DRVO d.o.o., OIB 05746229038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 DRVO d.o.o. zastupanog po punomoćniku Valentino Horvat</item>
    </izvorni_sadrzaj>
    <derivirana_varijabla naziv="DomainObject.Predmet.ProtuStrankaListFormated_1">
      <item>HRAST DRVO d.o.o. zastupanog po punomoćniku Valentino Horvat</item>
    </derivirana_varijabla>
  </DomainObject.Predmet.ProtuStrankaListFormated>
  <DomainObject.Predmet.ProtuStrankaListFormatedOIB>
    <izvorni_sadrzaj>
      <item>HRAST DRVO d.o.o., OIB 05746229038 zastupanog po punomoćniku Valentino Horvat</item>
    </izvorni_sadrzaj>
    <derivirana_varijabla naziv="DomainObject.Predmet.ProtuStrankaListFormatedOIB_1">
      <item>HRAST DRVO d.o.o., OIB 05746229038 zastupanog po punomoćniku Valentino Horvat</item>
    </derivirana_varijabla>
  </DomainObject.Predmet.ProtuStrankaListFormatedOIB>
  <DomainObject.Predmet.ProtuStrankaListFormatedWithAdress>
    <izvorni_sadrzaj>
      <item>HRAST DRVO d.o.o., Ninska 18 A, 10360 Sesvete zastupanog po punomoćniku Valentino Horvat</item>
    </izvorni_sadrzaj>
    <derivirana_varijabla naziv="DomainObject.Predmet.ProtuStrankaListFormatedWithAdress_1">
      <item>HRAST DRVO d.o.o., Ninska 18 A, 10360 Sesvete zastupanog po punomoćniku Valentino Horvat</item>
    </derivirana_varijabla>
  </DomainObject.Predmet.ProtuStrankaListFormatedWithAdress>
  <DomainObject.Predmet.ProtuStrankaListFormatedWithAdressOIB>
    <izvorni_sadrzaj>
      <item>HRAST DRVO d.o.o., OIB 05746229038, Ninska 18 A, 10360 Sesvete zastupanog po punomoćniku Valentino Horvat</item>
    </izvorni_sadrzaj>
    <derivirana_varijabla naziv="DomainObject.Predmet.ProtuStrankaListFormatedWithAdressOIB_1">
      <item>HRAST DRVO d.o.o., OIB 05746229038, Ninska 18 A, 10360 Sesvete zastupanog po punomoćniku Valentino Horvat</item>
    </derivirana_varijabla>
  </DomainObject.Predmet.ProtuStrankaListFormatedWithAdressOIB>
  <DomainObject.Predmet.ProtuStrankaListNazivFormated>
    <izvorni_sadrzaj>
      <item>HRAST DRVO d.o.o.</item>
    </izvorni_sadrzaj>
    <derivirana_varijabla naziv="DomainObject.Predmet.ProtuStrankaListNazivFormated_1">
      <item>HRAST DRVO d.o.o.</item>
    </derivirana_varijabla>
  </DomainObject.Predmet.ProtuStrankaListNazivFormated>
  <DomainObject.Predmet.ProtuStrankaListNazivFormatedOIB>
    <izvorni_sadrzaj>
      <item>HRAST DRVO d.o.o., OIB 05746229038</item>
    </izvorni_sadrzaj>
    <derivirana_varijabla naziv="DomainObject.Predmet.ProtuStrankaListNazivFormatedOIB_1">
      <item>HRAST DRVO d.o.o., OIB 05746229038</item>
    </derivirana_varijabla>
  </DomainObject.Predmet.ProtuStrankaListNazivFormatedOIB>
  <DomainObject.Predmet.OstaliListFormated>
    <izvorni_sadrzaj>
      <item>Valentino Horvat punomoćnik sudionika u postupku HRAST DRVO d.o.o.</item>
    </izvorni_sadrzaj>
    <derivirana_varijabla naziv="DomainObject.Predmet.OstaliListFormated_1">
      <item>Valentino Horvat punomoćnik sudionika u postupku HRAST DRVO d.o.o.</item>
    </derivirana_varijabla>
  </DomainObject.Predmet.OstaliListFormated>
  <DomainObject.Predmet.OstaliListFormatedOIB>
    <izvorni_sadrzaj>
      <item>Valentino Horvat, OIB 00898453763 punomoćnik sudionika u postupku HRAST DRVO d.o.o.</item>
    </izvorni_sadrzaj>
    <derivirana_varijabla naziv="DomainObject.Predmet.OstaliListFormatedOIB_1">
      <item>Valentino Horvat, OIB 00898453763 punomoćnik sudionika u postupku HRAST DRVO d.o.o.</item>
    </derivirana_varijabla>
  </DomainObject.Predmet.OstaliListFormatedOIB>
  <DomainObject.Predmet.OstaliListFormatedWithAdress>
    <izvorni_sadrzaj>
      <item>Valentino Horvat, 1. svibnja 14, 43000 Bjelovar punomoćnik sudionika u postupku HRAST DRVO d.o.o.</item>
    </izvorni_sadrzaj>
    <derivirana_varijabla naziv="DomainObject.Predmet.OstaliListFormatedWithAdress_1">
      <item>Valentino Horvat, 1. svibnja 14, 43000 Bjelovar punomoćnik sudionika u postupku HRAST DRVO d.o.o.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HRAST DRVO d.o.o.</item>
    </izvorni_sadrzaj>
    <derivirana_varijabla naziv="DomainObject.Predmet.OstaliListFormatedWithAdressOIB_1">
      <item>Valentino Horvat, OIB 00898453763, 1. svibnja 14, 43000 Bjelovar punomoćnik sudionika u postupku HRAST DRVO d.o.o.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 DRVO d.o.o.</izvorni_sadrzaj>
    <derivirana_varijabla naziv="DomainObject.Predmet.ProtustrankaIDrugi_1">HRAST DRVO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HRAST DRVO d.o.o., OIB 05746229038, Ninska 18 A, 10360 Sesvete</izvorni_sadrzaj>
    <derivirana_varijabla naziv="DomainObject.Predmet.ProtustrankaIDrugiAdressOIB_1">HRAST DRVO d.o.o., OIB 05746229038, Ninska 18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 DRVO d.o.o.</item>
      <item>Valentino Horvat</item>
    </izvorni_sadrzaj>
    <derivirana_varijabla naziv="DomainObject.Predmet.SudioniciListNaziv_1">
      <item>FINA Regionalni centar Zagreb</item>
      <item>HRAST DRVO 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HRAST DRVO d.o.o., OIB 05746229038, Ninska 18 A,10360 Sesvete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HRAST DRVO d.o.o., OIB 05746229038, Ninska 18 A,10360 Sesvete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05746229038</item>
      <item>, OIB 00898453763</item>
    </izvorni_sadrzaj>
    <derivirana_varijabla naziv="DomainObject.Predmet.SudioniciListNazivOIB_1">
      <item>, OIB 85821130368</item>
      <item>, OIB 05746229038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04328-7643-494B-8B7B-425860ACE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1322</properties:Characters>
  <properties:Lines>47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2016-01-15T10:39:00Z</cp:lastPrinted>
  <dcterms:modified xmlns:xsi="http://www.w3.org/2001/XMLSchema-instance" xsi:type="dcterms:W3CDTF">2016-01-15T10:39:00Z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