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4d82272" w14:textId="4d82272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="00F812F4" w:rsidRDefault="00F812F4"/>
    <w:p w:rsidRPr="00557A1F" w:rsidR="00F812F4" w:rsidRDefault="00F812F4"/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Pr="00557A1F" w:rsidR="002C5A29" w:rsidRDefault="002C5A29"/>
    <w:p w:rsidRPr="00557A1F" w:rsidR="00643CEC" w:rsidRDefault="00643CEC">
      <w:r w:rsidRPr="00557A1F">
        <w:t xml:space="preserve">     REPUBLIKA HRVATSKA</w:t>
      </w:r>
    </w:p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P="0085799D" w:rsidRDefault="00143E78">
      <w:pPr>
        <w:pStyle w:val="Zaglavlje"/>
        <w:tabs>
          <w:tab w:val="left" w:pos="7425"/>
        </w:tabs>
        <w:jc w:val="right"/>
      </w:pPr>
      <w:r>
        <w:t>1 St-</w:t>
      </w:r>
      <w:r w:rsidR="0058465A">
        <w:t>6626</w:t>
      </w:r>
      <w:r w:rsidR="0085799D">
        <w:t>/2016-</w:t>
      </w:r>
      <w:r w:rsidR="004631D3">
        <w:t>6</w:t>
      </w:r>
      <w:r w:rsidR="0058465A">
        <w:t>6</w:t>
      </w:r>
    </w:p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055270" w:rsidP="00055270" w:rsidRDefault="00055270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58465A">
        <w:t>ŠPIEL d.o.o. u stečaju, Zagreb, Ilica 476a, OIB: 54469443238,  29</w:t>
      </w:r>
      <w:r w:rsidR="0085799D">
        <w:t>. kolovoza</w:t>
      </w:r>
      <w:r w:rsidR="00D12DBF">
        <w:t xml:space="preserve"> 2019</w:t>
      </w:r>
      <w:r w:rsidR="00A07099">
        <w:t>.</w:t>
      </w:r>
    </w:p>
    <w:p w:rsidRPr="00557A1F" w:rsidR="0030182A" w:rsidP="00A96916" w:rsidRDefault="0030182A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143E78" w:rsidP="00055270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</w:t>
      </w:r>
      <w:r w:rsidR="00D12DBF">
        <w:t xml:space="preserve">da </w:t>
      </w:r>
      <w:r w:rsidR="00A07099">
        <w:t xml:space="preserve">novčana sredstva uplaćena s osnova jamčevine po pozivu na sudjelovanje na elektroničkoj javnoj dražbi (identifikator nadmetanja </w:t>
      </w:r>
      <w:r w:rsidR="0058465A">
        <w:t>16698</w:t>
      </w:r>
      <w:r w:rsidR="00A07099">
        <w:t>)</w:t>
      </w:r>
      <w:r w:rsidR="009143DC">
        <w:t xml:space="preserve"> </w:t>
      </w:r>
      <w:r w:rsidR="00D12DBF">
        <w:t>vrati</w:t>
      </w:r>
      <w:r w:rsidR="00A07099">
        <w:t xml:space="preserve"> </w:t>
      </w:r>
      <w:r w:rsidR="00143E78">
        <w:t xml:space="preserve">u roku od osam dana </w:t>
      </w:r>
      <w:r w:rsidR="00D12DBF">
        <w:t>uplatitelj</w:t>
      </w:r>
      <w:r w:rsidR="0058465A">
        <w:t>ima</w:t>
      </w:r>
      <w:r w:rsidR="00143E78">
        <w:t>:</w:t>
      </w:r>
    </w:p>
    <w:p w:rsidR="00143E78" w:rsidP="00055270" w:rsidRDefault="00143E78">
      <w:pPr>
        <w:jc w:val="both"/>
      </w:pPr>
    </w:p>
    <w:p w:rsidR="00937240" w:rsidP="006A0B75" w:rsidRDefault="0058465A">
      <w:pPr>
        <w:pStyle w:val="Odlomakpopisa"/>
        <w:numPr>
          <w:ilvl w:val="0"/>
          <w:numId w:val="9"/>
        </w:numPr>
        <w:jc w:val="both"/>
      </w:pPr>
      <w:r>
        <w:t>TERRA FIRMA d.o.o., Zagreb, Budmanijeva 3, OIB: 22198253360,</w:t>
      </w:r>
      <w:r w:rsidR="00937240">
        <w:t xml:space="preserve"> u  iznosu od </w:t>
      </w:r>
      <w:r>
        <w:t>164.185,42</w:t>
      </w:r>
      <w:r w:rsidR="004631D3">
        <w:t xml:space="preserve"> kn</w:t>
      </w:r>
      <w:r w:rsidR="00937240">
        <w:t xml:space="preserve">, na račun broj IBAN: </w:t>
      </w:r>
      <w:r>
        <w:t>HR3624840081135067705.</w:t>
      </w:r>
    </w:p>
    <w:p w:rsidR="002C290C" w:rsidP="002C290C" w:rsidRDefault="0058465A">
      <w:pPr>
        <w:pStyle w:val="Odlomakpopisa"/>
        <w:numPr>
          <w:ilvl w:val="0"/>
          <w:numId w:val="9"/>
        </w:numPr>
      </w:pPr>
      <w:r>
        <w:t>METROHOLDING d.d., Zagreb, Vončinina 2, OIB: 41222353441, u iznosu od 164.185,42 kn na račun broj IBAN: HR9624080021100007797.</w:t>
      </w:r>
    </w:p>
    <w:p w:rsidR="0058465A" w:rsidP="002C290C" w:rsidRDefault="0058465A">
      <w:pPr>
        <w:pStyle w:val="Odlomakpopisa"/>
        <w:numPr>
          <w:ilvl w:val="0"/>
          <w:numId w:val="9"/>
        </w:numPr>
      </w:pPr>
      <w:r>
        <w:t>BINDER d.o.o., Osijek, Donjodravska obala 63, OIB: 18393644700, u iznosu od 164.185,42 kn na račun broj IBAN: HR4424840081100521302.</w:t>
      </w:r>
    </w:p>
    <w:p w:rsidR="0058465A" w:rsidP="002C290C" w:rsidRDefault="0058465A">
      <w:pPr>
        <w:pStyle w:val="Odlomakpopisa"/>
        <w:numPr>
          <w:ilvl w:val="0"/>
          <w:numId w:val="9"/>
        </w:numPr>
      </w:pPr>
      <w:r>
        <w:t>HRVOJE KELEMEN, Zagreb, Ulica Vjekoslava Klaića 32, OIB: 38784458804, u iznosu od 164.185,42 na račun uplatitelja, o kojem broju sud nema saznanja.</w:t>
      </w:r>
    </w:p>
    <w:p w:rsidR="00C54C13" w:rsidP="002C772F" w:rsidRDefault="00C54C13">
      <w:pPr>
        <w:pStyle w:val="Odlomakpopisa"/>
        <w:jc w:val="both"/>
      </w:pPr>
    </w:p>
    <w:p w:rsidRPr="00055270" w:rsidR="0085799D" w:rsidP="002C772F" w:rsidRDefault="0085799D">
      <w:pPr>
        <w:pStyle w:val="Odlomakpopisa"/>
        <w:jc w:val="both"/>
      </w:pPr>
    </w:p>
    <w:p w:rsidRPr="00557A1F" w:rsidR="002C5A29" w:rsidP="00371C90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58465A">
        <w:t>29</w:t>
      </w:r>
      <w:r w:rsidR="0085799D">
        <w:t>. kolovoza</w:t>
      </w:r>
      <w:r w:rsidR="00236201">
        <w:t xml:space="preserve"> 2019</w:t>
      </w:r>
      <w:r w:rsidR="00A07099">
        <w:t>.</w:t>
      </w: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5B5722" w:rsidP="00371C90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F32D7">
        <w:t>, v.r.</w:t>
      </w:r>
      <w:r w:rsidR="00075838">
        <w:t xml:space="preserve">                                                                       </w:t>
      </w:r>
    </w:p>
    <w:p w:rsidR="005B5722" w:rsidP="00F812F4" w:rsidRDefault="005B5722">
      <w:pPr>
        <w:jc w:val="center"/>
      </w:pPr>
    </w:p>
    <w:p w:rsidR="005B5722" w:rsidP="00F812F4" w:rsidRDefault="005B5722">
      <w:pPr>
        <w:jc w:val="center"/>
      </w:pPr>
      <w:r>
        <w:t xml:space="preserve">                                                                                     </w:t>
      </w:r>
      <w:r w:rsidR="00075838">
        <w:t>Za točnost otpravka-ovlašteni službenik:</w:t>
      </w:r>
      <w:r w:rsidR="00075838">
        <w:br/>
        <w:t xml:space="preserve">                                                                                          Draženka Prpić</w:t>
      </w:r>
    </w:p>
    <w:p w:rsidR="00371C90" w:rsidRDefault="009143DC">
      <w:r>
        <w:t>Uputa o pravnom lijeku:</w:t>
      </w:r>
      <w:r>
        <w:br/>
        <w:t>Protiv ovog zaključka nije dopuštena žalba.</w:t>
      </w:r>
    </w:p>
    <w:p w:rsidR="00371C90" w:rsidRDefault="00371C90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85799D">
      <w:pPr>
        <w:numPr>
          <w:ilvl w:val="0"/>
          <w:numId w:val="3"/>
        </w:numPr>
      </w:pPr>
      <w:r>
        <w:t>Uplatitelj</w:t>
      </w:r>
      <w:r w:rsidR="006A0B75">
        <w:t>i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D10" w:rsidP="00F812F4" w:rsidRDefault="00511D10">
      <w:r>
        <w:separator/>
      </w:r>
    </w:p>
  </w:endnote>
  <w:endnote w:type="continuationSeparator" w:id="0">
    <w:p w:rsidR="00511D10" w:rsidP="00F812F4" w:rsidRDefault="00511D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D10" w:rsidP="00F812F4" w:rsidRDefault="00511D10">
      <w:r>
        <w:separator/>
      </w:r>
    </w:p>
  </w:footnote>
  <w:footnote w:type="continuationSeparator" w:id="0">
    <w:p w:rsidR="00511D10" w:rsidP="00F812F4" w:rsidRDefault="00511D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B08">
          <w:rPr>
            <w:noProof/>
          </w:rPr>
          <w:t>1</w:t>
        </w:r>
        <w:r>
          <w:fldChar w:fldCharType="end"/>
        </w:r>
      </w:p>
    </w:sdtContent>
  </w:sdt>
  <w:p w:rsidR="00F812F4" w:rsidP="00143E78" w:rsidRDefault="00143E78">
    <w:pPr>
      <w:pStyle w:val="Zaglavlje"/>
      <w:tabs>
        <w:tab w:val="left" w:pos="7425"/>
      </w:tabs>
    </w:pPr>
    <w:r>
      <w:tab/>
    </w: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AFE"/>
    <w:multiLevelType w:val="hybridMultilevel"/>
    <w:tmpl w:val="A86A8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0B212B"/>
    <w:rsid w:val="0010444E"/>
    <w:rsid w:val="0010462E"/>
    <w:rsid w:val="00143E78"/>
    <w:rsid w:val="00161171"/>
    <w:rsid w:val="00173A70"/>
    <w:rsid w:val="001C0C2F"/>
    <w:rsid w:val="00236201"/>
    <w:rsid w:val="00253D1C"/>
    <w:rsid w:val="002C290C"/>
    <w:rsid w:val="002C5A29"/>
    <w:rsid w:val="002C772F"/>
    <w:rsid w:val="0030182A"/>
    <w:rsid w:val="00333243"/>
    <w:rsid w:val="00371C90"/>
    <w:rsid w:val="004040EB"/>
    <w:rsid w:val="00411666"/>
    <w:rsid w:val="0044018D"/>
    <w:rsid w:val="004631D3"/>
    <w:rsid w:val="00491636"/>
    <w:rsid w:val="00507A41"/>
    <w:rsid w:val="00511D10"/>
    <w:rsid w:val="00554276"/>
    <w:rsid w:val="00557A1F"/>
    <w:rsid w:val="0056042D"/>
    <w:rsid w:val="0058465A"/>
    <w:rsid w:val="00591898"/>
    <w:rsid w:val="005B5722"/>
    <w:rsid w:val="005E08F8"/>
    <w:rsid w:val="00636C76"/>
    <w:rsid w:val="00643CEC"/>
    <w:rsid w:val="00675108"/>
    <w:rsid w:val="0068134F"/>
    <w:rsid w:val="006860DD"/>
    <w:rsid w:val="006A0B75"/>
    <w:rsid w:val="00701376"/>
    <w:rsid w:val="00743E5E"/>
    <w:rsid w:val="00745E48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44A38"/>
    <w:rsid w:val="0085799D"/>
    <w:rsid w:val="0087566E"/>
    <w:rsid w:val="0089641B"/>
    <w:rsid w:val="00903ACD"/>
    <w:rsid w:val="009106D4"/>
    <w:rsid w:val="00910C0D"/>
    <w:rsid w:val="009143DC"/>
    <w:rsid w:val="00937240"/>
    <w:rsid w:val="00947CE7"/>
    <w:rsid w:val="00991A2D"/>
    <w:rsid w:val="009E0E4B"/>
    <w:rsid w:val="00A07099"/>
    <w:rsid w:val="00A85B08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851C9"/>
    <w:rsid w:val="00C953EB"/>
    <w:rsid w:val="00CF2654"/>
    <w:rsid w:val="00D12DBF"/>
    <w:rsid w:val="00D65A51"/>
    <w:rsid w:val="00D717CC"/>
    <w:rsid w:val="00DC54E1"/>
    <w:rsid w:val="00DD26C5"/>
    <w:rsid w:val="00E10F58"/>
    <w:rsid w:val="00E377E7"/>
    <w:rsid w:val="00EC100C"/>
    <w:rsid w:val="00ED2F31"/>
    <w:rsid w:val="00EE7F8E"/>
    <w:rsid w:val="00EF0D1C"/>
    <w:rsid w:val="00F10CB7"/>
    <w:rsid w:val="00F13078"/>
    <w:rsid w:val="00F569E0"/>
    <w:rsid w:val="00F812F4"/>
    <w:rsid w:val="00FE171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85B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5B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5B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5B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5B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St-6626/2016</izvorni_sadrzaj>
    <derivirana_varijabla naziv="DomainObject.Predmet.OznakaBroj_1">St-6626/2016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ŠPIEL d.o.o. za trgovinu i usluge u stečaju zastupanog po punomoćniku Jasna Matičević</izvorni_sadrzaj>
    <derivirana_varijabla naziv="DomainObject.Predmet.ProtustrankaFormated_1">  ŠPIEL d.o.o. za trgovinu i usluge u stečaju zastupanog po punomoćniku Jasna Matičević</derivirana_varijabla>
  </DomainObject.Predmet.ProtustrankaFormated>
  <DomainObject.Predmet.ProtustrankaFormatedOIB>
    <izvorni_sadrzaj>  ŠPIEL d.o.o. za trgovinu i usluge u stečaju, OIB 54469443238 zastupanog po punomoćniku Jasna Matičević</izvorni_sadrzaj>
    <derivirana_varijabla naziv="DomainObject.Predmet.ProtustrankaFormatedOIB_1">  ŠPIEL d.o.o. za trgovinu i usluge u stečaju, OIB 54469443238 zastupanog po punomoćniku Jasna Matičević</derivirana_varijabla>
  </DomainObject.Predmet.ProtustrankaFormatedOIB>
  <DomainObject.Predmet.ProtustrankaFormatedWithAdress>
    <izvorni_sadrzaj> ŠPIEL d.o.o. za trgovinu i usluge u stečaju, Ilica 476 A, 10000 Zagreb zastupanog po punomoćniku Jasna Matičević</izvorni_sadrzaj>
    <derivirana_varijabla naziv="DomainObject.Predmet.ProtustrankaFormatedWithAdress_1"> ŠPIEL d.o.o. za trgovinu i usluge u stečaju, Ilica 476 A, 10000 Zagreb zastupanog po punomoćniku Jasna Matičević</derivirana_varijabla>
  </DomainObject.Predmet.ProtustrankaFormatedWithAdress>
  <DomainObject.Predmet.ProtustrankaFormatedWithAdressOIB>
    <izvorni_sadrzaj> ŠPIEL d.o.o. za trgovinu i usluge u stečaju, OIB 54469443238, Ilica 476 A, 10000 Zagreb zastupanog po punomoćniku Jasna Matičević</izvorni_sadrzaj>
    <derivirana_varijabla naziv="DomainObject.Predmet.ProtustrankaFormatedWithAdressOIB_1"> ŠPIEL d.o.o. za trgovinu i usluge u stečaju, OIB 54469443238, Ilica 476 A, 10000 Zagreb zastupanog po punomoćniku Jasna Matičević</derivirana_varijabla>
  </DomainObject.Predmet.ProtustrankaFormatedWithAdressOIB>
  <DomainObject.Predmet.ProtustrankaWithAdress>
    <izvorni_sadrzaj>ŠPIEL d.o.o. za trgovinu i usluge u stečaju Ilica 476 A, 10000 Zagreb</izvorni_sadrzaj>
    <derivirana_varijabla naziv="DomainObject.Predmet.ProtustrankaWithAdress_1">ŠPIEL d.o.o. za trgovinu i usluge u stečaju Ilica 476 A, 10000 Zagreb</derivirana_varijabla>
  </DomainObject.Predmet.ProtustrankaWithAdress>
  <DomainObject.Predmet.ProtustrankaWithAdressOIB>
    <izvorni_sadrzaj>ŠPIEL d.o.o. za trgovinu i usluge u stečaju, OIB 54469443238, Ilica 476 A, 10000 Zagreb</izvorni_sadrzaj>
    <derivirana_varijabla naziv="DomainObject.Predmet.ProtustrankaWithAdressOIB_1">ŠPIEL d.o.o. za trgovinu i usluge u stečaju, OIB 54469443238, Ilica 476 A, 10000 Zagreb</derivirana_varijabla>
  </DomainObject.Predmet.ProtustrankaWithAdressOIB>
  <DomainObject.Predmet.ProtustrankaNazivFormated>
    <izvorni_sadrzaj>ŠPIEL d.o.o. za trgovinu i usluge u stečaju</izvorni_sadrzaj>
    <derivirana_varijabla naziv="DomainObject.Predmet.ProtustrankaNazivFormated_1">ŠPIEL d.o.o. za trgovinu i usluge u stečaju</derivirana_varijabla>
  </DomainObject.Predmet.ProtustrankaNazivFormated>
  <DomainObject.Predmet.ProtustrankaNazivFormatedOIB>
    <izvorni_sadrzaj>ŠPIEL d.o.o. za trgovinu i usluge u stečaju, OIB 54469443238</izvorni_sadrzaj>
    <derivirana_varijabla naziv="DomainObject.Predmet.ProtustrankaNazivFormatedOIB_1">ŠPIEL d.o.o. za trgovinu i usluge u stečaju, OIB 54469443238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ŠPIEL d.o.o.</izvorni_sadrzaj>
    <derivirana_varijabla naziv="DomainObject.Predmet.StrankaFormated_1">  ŠPIEL d.o.o.</derivirana_varijabla>
  </DomainObject.Predmet.StrankaFormated>
  <DomainObject.Predmet.StrankaFormatedOIB>
    <izvorni_sadrzaj>  ŠPIEL d.o.o., OIB 54469443238</izvorni_sadrzaj>
    <derivirana_varijabla naziv="DomainObject.Predmet.StrankaFormatedOIB_1">  ŠPIEL d.o.o., OIB 54469443238</derivirana_varijabla>
  </DomainObject.Predmet.StrankaFormatedOIB>
  <DomainObject.Predmet.StrankaFormatedWithAdress>
    <izvorni_sadrzaj> ŠPIEL d.o.o., Ilica 476 A, 10000 Zagreb</izvorni_sadrzaj>
    <derivirana_varijabla naziv="DomainObject.Predmet.StrankaFormatedWithAdress_1"> ŠPIEL d.o.o., Ilica 476 A, 10000 Zagreb</derivirana_varijabla>
  </DomainObject.Predmet.StrankaFormatedWithAdress>
  <DomainObject.Predmet.StrankaFormatedWithAdressOIB>
    <izvorni_sadrzaj> ŠPIEL d.o.o., OIB 54469443238, Ilica 476 A, 10000 Zagreb</izvorni_sadrzaj>
    <derivirana_varijabla naziv="DomainObject.Predmet.StrankaFormatedWithAdressOIB_1"> ŠPIEL d.o.o., OIB 54469443238, Ilica 476 A, 10000 Zagreb</derivirana_varijabla>
  </DomainObject.Predmet.StrankaFormatedWithAdressOIB>
  <DomainObject.Predmet.StrankaWithAdress>
    <izvorni_sadrzaj>ŠPIEL d.o.o. Ilica 476 A,10000 Zagreb</izvorni_sadrzaj>
    <derivirana_varijabla naziv="DomainObject.Predmet.StrankaWithAdress_1">ŠPIEL d.o.o. Ilica 476 A,10000 Zagreb</derivirana_varijabla>
  </DomainObject.Predmet.StrankaWithAdress>
  <DomainObject.Predmet.StrankaWithAdressOIB>
    <izvorni_sadrzaj>ŠPIEL d.o.o., OIB 54469443238, Ilica 476 A,10000 Zagreb</izvorni_sadrzaj>
    <derivirana_varijabla naziv="DomainObject.Predmet.StrankaWithAdressOIB_1">ŠPIEL d.o.o., OIB 54469443238, Ilica 476 A,10000 Zagreb</derivirana_varijabla>
  </DomainObject.Predmet.StrankaWithAdressOIB>
  <DomainObject.Predmet.StrankaNazivFormated>
    <izvorni_sadrzaj>ŠPIEL d.o.o.</izvorni_sadrzaj>
    <derivirana_varijabla naziv="DomainObject.Predmet.StrankaNazivFormated_1">ŠPIEL d.o.o.</derivirana_varijabla>
  </DomainObject.Predmet.StrankaNazivFormated>
  <DomainObject.Predmet.StrankaNazivFormatedOIB>
    <izvorni_sadrzaj>ŠPIEL d.o.o., OIB 54469443238</izvorni_sadrzaj>
    <derivirana_varijabla naziv="DomainObject.Predmet.StrankaNazivFormatedOIB_1">ŠPIEL d.o.o., OIB 54469443238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ŠPIEL d.o.o.</item>
    </izvorni_sadrzaj>
    <derivirana_varijabla naziv="DomainObject.Predmet.StrankaListFormated_1">
      <item>ŠPIEL d.o.o.</item>
    </derivirana_varijabla>
  </DomainObject.Predmet.StrankaListFormated>
  <DomainObject.Predmet.StrankaListFormatedOIB>
    <izvorni_sadrzaj>
      <item>ŠPIEL d.o.o., OIB 54469443238</item>
    </izvorni_sadrzaj>
    <derivirana_varijabla naziv="DomainObject.Predmet.StrankaListFormatedOIB_1">
      <item>ŠPIEL d.o.o., OIB 54469443238</item>
    </derivirana_varijabla>
  </DomainObject.Predmet.StrankaListFormatedOIB>
  <DomainObject.Predmet.StrankaListFormatedWithAdress>
    <izvorni_sadrzaj>
      <item>ŠPIEL d.o.o., Ilica 476 A, 10000 Zagreb</item>
    </izvorni_sadrzaj>
    <derivirana_varijabla naziv="DomainObject.Predmet.StrankaListFormatedWithAdress_1">
      <item>ŠPIEL d.o.o., Ilica 476 A, 10000 Zagreb</item>
    </derivirana_varijabla>
  </DomainObject.Predmet.StrankaListFormatedWithAdress>
  <DomainObject.Predmet.StrankaListFormatedWithAdressOIB>
    <izvorni_sadrzaj>
      <item>ŠPIEL d.o.o., OIB 54469443238, Ilica 476 A, 10000 Zagreb</item>
    </izvorni_sadrzaj>
    <derivirana_varijabla naziv="DomainObject.Predmet.StrankaListFormatedWithAdressOIB_1">
      <item>ŠPIEL d.o.o., OIB 54469443238, Ilica 476 A, 10000 Zagreb</item>
    </derivirana_varijabla>
  </DomainObject.Predmet.StrankaListFormatedWithAdressOIB>
  <DomainObject.Predmet.StrankaListNazivFormated>
    <izvorni_sadrzaj>
      <item>ŠPIEL d.o.o.</item>
    </izvorni_sadrzaj>
    <derivirana_varijabla naziv="DomainObject.Predmet.StrankaListNazivFormated_1">
      <item>ŠPIEL d.o.o.</item>
    </derivirana_varijabla>
  </DomainObject.Predmet.StrankaListNazivFormated>
  <DomainObject.Predmet.StrankaListNazivFormatedOIB>
    <izvorni_sadrzaj>
      <item>ŠPIEL d.o.o., OIB 54469443238</item>
    </izvorni_sadrzaj>
    <derivirana_varijabla naziv="DomainObject.Predmet.StrankaListNazivFormatedOIB_1">
      <item>ŠPIEL d.o.o., OIB 54469443238</item>
    </derivirana_varijabla>
  </DomainObject.Predmet.StrankaListNazivFormatedOIB>
  <DomainObject.Predmet.ProtuStrankaListFormated>
    <izvorni_sadrzaj>
      <item>ŠPIEL d.o.o. za trgovinu i usluge u stečaju zastupanog po punomoćniku Jasna Matičević</item>
    </izvorni_sadrzaj>
    <derivirana_varijabla naziv="DomainObject.Predmet.ProtuStrankaListFormated_1">
      <item>ŠPIEL d.o.o. za trgovinu i usluge u stečaju zastupanog po punomoćniku Jasna Matičević</item>
    </derivirana_varijabla>
  </DomainObject.Predmet.ProtuStrankaListFormated>
  <DomainObject.Predmet.ProtuStrankaListFormatedOIB>
    <izvorni_sadrzaj>
      <item>ŠPIEL d.o.o. za trgovinu i usluge u stečaju, OIB 54469443238 zastupanog po punomoćniku Jasna Matičević</item>
    </izvorni_sadrzaj>
    <derivirana_varijabla naziv="DomainObject.Predmet.ProtuStrankaListFormatedOIB_1">
      <item>ŠPIEL d.o.o. za trgovinu i usluge u stečaju, OIB 54469443238 zastupanog po punomoćniku Jasna Matičević</item>
    </derivirana_varijabla>
  </DomainObject.Predmet.ProtuStrankaListFormatedOIB>
  <DomainObject.Predmet.ProtuStrankaListFormatedWithAdress>
    <izvorni_sadrzaj>
      <item>ŠPIEL d.o.o. za trgovinu i usluge u stečaju, Ilica 476 A, 10000 Zagreb zastupanog po punomoćniku Jasna Matičević</item>
    </izvorni_sadrzaj>
    <derivirana_varijabla naziv="DomainObject.Predmet.ProtuStrankaListFormatedWithAdress_1">
      <item>ŠPIEL d.o.o. za trgovinu i usluge u stečaju, Ilica 476 A, 10000 Zagreb zastupanog po punomoćniku Jasna Matičević</item>
    </derivirana_varijabla>
  </DomainObject.Predmet.ProtuStrankaListFormatedWithAdress>
  <DomainObject.Predmet.ProtuStrankaListFormatedWithAdressOIB>
    <izvorni_sadrzaj>
      <item>ŠPIEL d.o.o. za trgovinu i usluge u stečaju, OIB 54469443238, Ilica 476 A, 10000 Zagreb zastupanog po punomoćniku Jasna Matičević</item>
    </izvorni_sadrzaj>
    <derivirana_varijabla naziv="DomainObject.Predmet.ProtuStrankaListFormatedWithAdressOIB_1">
      <item>ŠPIEL d.o.o. za trgovinu i usluge u stečaju, OIB 54469443238, Ilica 476 A, 10000 Zagreb zastupanog po punomoćniku Jasna Matičević</item>
    </derivirana_varijabla>
  </DomainObject.Predmet.ProtuStrankaListFormatedWithAdressOIB>
  <DomainObject.Predmet.ProtuStrankaListNazivFormated>
    <izvorni_sadrzaj>
      <item>ŠPIEL d.o.o. za trgovinu i usluge u stečaju</item>
    </izvorni_sadrzaj>
    <derivirana_varijabla naziv="DomainObject.Predmet.ProtuStrankaListNazivFormated_1">
      <item>ŠPIEL d.o.o. za trgovinu i usluge u stečaju</item>
    </derivirana_varijabla>
  </DomainObject.Predmet.ProtuStrankaListNazivFormated>
  <DomainObject.Predmet.ProtuStrankaListNazivFormatedOIB>
    <izvorni_sadrzaj>
      <item>ŠPIEL d.o.o. za trgovinu i usluge u stečaju, OIB 54469443238</item>
    </izvorni_sadrzaj>
    <derivirana_varijabla naziv="DomainObject.Predmet.ProtuStrankaListNazivFormatedOIB_1">
      <item>ŠPIEL d.o.o. za trgovinu i usluge u stečaju, OIB 54469443238</item>
    </derivirana_varijabla>
  </DomainObject.Predmet.ProtuStrankaListNazivFormatedOIB>
  <DomainObject.Predmet.OstaliListFormated>
    <izvorni_sadrzaj>
      <item>Jasna Matičević punomoćnik sudionika u postupku ŠPIEL d.o.o. za trgovinu i usluge u stečaju</item>
      <item>DRAGUTIN ROMIĆ</item>
      <item>PARTNER BANKA d.d. ZAGREB</item>
    </izvorni_sadrzaj>
    <derivirana_varijabla naziv="DomainObject.Predmet.OstaliListFormated_1">
      <item>Jasna Matičević punomoćnik sudionika u postupku ŠPIEL d.o.o. za trgovinu i usluge u stečaju</item>
      <item>DRAGUTIN ROMIĆ</item>
      <item>PARTNER BANKA d.d. ZAGREB</item>
    </derivirana_varijabla>
  </DomainObject.Predmet.OstaliListFormated>
  <DomainObject.Predmet.OstaliListFormatedOIB>
    <izvorni_sadrzaj>
      <item>Jasna Matičević punomoćnik sudionika u postupku ŠPIEL d.o.o. za trgovinu i usluge u stečaju</item>
      <item>DRAGUTIN ROMIĆ, OIB 07423571519</item>
      <item>PARTNER BANKA d.d. ZAGREB, OIB 71221608291</item>
    </izvorni_sadrzaj>
    <derivirana_varijabla naziv="DomainObject.Predmet.OstaliListFormatedOIB_1">
      <item>Jasna Matičević punomoćnik sudionika u postupku ŠPIEL d.o.o. za trgovinu i usluge u stečaju</item>
      <item>DRAGUTIN ROMIĆ, OIB 07423571519</item>
      <item>PARTNER BANKA d.d. ZAGREB, OIB 71221608291</item>
    </derivirana_varijabla>
  </DomainObject.Predmet.OstaliListFormatedOIB>
  <DomainObject.Predmet.OstaliListFormatedWithAdress>
    <izvorni_sadrzaj>
      <item>Jasna Matičević, Horvaćanska 168, 10000 Zagreb punomoćnik sudionika u postupku ŠPIEL d.o.o. za trgovinu i usluge u stečaju</item>
      <item>DRAGUTIN ROMIĆ, Ulica Papuka 28, 31431 Čepin</item>
      <item>PARTNER BANKA d.d. ZAGREB, Vončinina 2, 10000 Zagreb</item>
    </izvorni_sadrzaj>
    <derivirana_varijabla naziv="DomainObject.Predmet.OstaliListFormatedWithAdress_1">
      <item>Jasna Matičević, Horvaćanska 168, 10000 Zagreb punomoćnik sudionika u postupku ŠPIEL d.o.o. za trgovinu i usluge u stečaju</item>
      <item>DRAGUTIN ROMIĆ, Ulica Papuka 28, 31431 Čepin</item>
      <item>PARTNER BANKA d.d. ZAGREB, Vončinina 2, 10000 Zagreb</item>
    </derivirana_varijabla>
  </DomainObject.Predmet.OstaliListFormatedWithAdress>
  <DomainObject.Predmet.OstaliListFormatedWithAdressOIB>
    <izvorni_sadrzaj>
      <item>Jasna Matičević, Horvaćanska 168, 10000 Zagreb punomoćnik sudionika u postupku ŠPIEL d.o.o. za trgovinu i usluge u stečaju</item>
      <item>DRAGUTIN ROMIĆ, OIB 07423571519, Ulica Papuka 28, 31431 Čepin</item>
      <item>PARTNER BANKA d.d. ZAGREB, OIB 71221608291, Vončinina 2, 10000 Zagreb</item>
    </izvorni_sadrzaj>
    <derivirana_varijabla naziv="DomainObject.Predmet.OstaliListFormatedWithAdressOIB_1">
      <item>Jasna Matičević, Horvaćanska 168, 10000 Zagreb punomoćnik sudionika u postupku ŠPIEL d.o.o. za trgovinu i usluge u stečaju</item>
      <item>DRAGUTIN ROMIĆ, OIB 07423571519, Ulica Papuka 28, 31431 Čepin</item>
      <item>PARTNER BANKA d.d. ZAGREB, OIB 71221608291, Vončinina 2, 10000 Zagreb</item>
    </derivirana_varijabla>
  </DomainObject.Predmet.OstaliListFormatedWithAdressOIB>
  <DomainObject.Predmet.OstaliListNazivFormated>
    <izvorni_sadrzaj>
      <item>Jasna Matičević</item>
      <item>DRAGUTIN ROMIĆ</item>
      <item>PARTNER BANKA d.d. ZAGREB</item>
    </izvorni_sadrzaj>
    <derivirana_varijabla naziv="DomainObject.Predmet.OstaliListNazivFormated_1">
      <item>Jasna Matičević</item>
      <item>DRAGUTIN ROMIĆ</item>
      <item>PARTNER BANKA d.d. ZAGREB</item>
    </derivirana_varijabla>
  </DomainObject.Predmet.OstaliListNazivFormated>
  <DomainObject.Predmet.OstaliListNazivFormatedOIB>
    <izvorni_sadrzaj>
      <item>Jasna Matičević</item>
      <item>DRAGUTIN ROMIĆ, OIB 07423571519</item>
      <item>PARTNER BANKA d.d. ZAGREB, OIB 71221608291</item>
    </izvorni_sadrzaj>
    <derivirana_varijabla naziv="DomainObject.Predmet.OstaliListNazivFormatedOIB_1">
      <item>Jasna Matičević</item>
      <item>DRAGUTIN ROMIĆ, OIB 07423571519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ŠPIEL d.o.o.</izvorni_sadrzaj>
    <derivirana_varijabla naziv="DomainObject.Predmet.StrankaIDrugi_1">ŠPIEL d.o.o.</derivirana_varijabla>
  </DomainObject.Predmet.StrankaIDrugi>
  <DomainObject.Predmet.ProtustrankaIDrugi>
    <izvorni_sadrzaj>ŠPIEL d.o.o. za trgovinu i usluge u stečaju</izvorni_sadrzaj>
    <derivirana_varijabla naziv="DomainObject.Predmet.ProtustrankaIDrugi_1">ŠPIEL d.o.o. za trgovinu i usluge u stečaju</derivirana_varijabla>
  </DomainObject.Predmet.ProtustrankaIDrugi>
  <DomainObject.Predmet.StrankaIDrugiAdressOIB>
    <izvorni_sadrzaj>ŠPIEL d.o.o., OIB 54469443238, Ilica 476 A, 10000 Zagreb</izvorni_sadrzaj>
    <derivirana_varijabla naziv="DomainObject.Predmet.StrankaIDrugiAdressOIB_1">ŠPIEL d.o.o., OIB 54469443238, Ilica 476 A, 10000 Zagreb</derivirana_varijabla>
  </DomainObject.Predmet.StrankaIDrugiAdressOIB>
  <DomainObject.Predmet.ProtustrankaIDrugiAdressOIB>
    <izvorni_sadrzaj>ŠPIEL d.o.o. za trgovinu i usluge u stečaju, OIB 54469443238, Ilica 476 A, 10000 Zagreb</izvorni_sadrzaj>
    <derivirana_varijabla naziv="DomainObject.Predmet.ProtustrankaIDrugiAdressOIB_1">ŠPIEL d.o.o. za trgovinu i usluge u stečaju, OIB 54469443238, Ilica 476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ŠPIEL d.o.o.</item>
      <item>ŠPIEL d.o.o. za trgovinu i usluge u stečaju</item>
      <item>Jasna Matičević</item>
      <item>DRAGUTIN ROMIĆ</item>
      <item>PARTNER BANKA d.d. ZAGREB</item>
    </izvorni_sadrzaj>
    <derivirana_varijabla naziv="DomainObject.Predmet.SudioniciListNaziv_1">
      <item>ŠPIEL d.o.o.</item>
      <item>ŠPIEL d.o.o. za trgovinu i usluge u stečaju</item>
      <item>Jasna Matičević</item>
      <item>DRAGUTIN ROMIĆ</item>
      <item>PARTNER BANKA d.d. ZAGREB</item>
    </derivirana_varijabla>
  </DomainObject.Predmet.SudioniciListNaziv>
  <DomainObject.Predmet.SudioniciListAdressOIB>
    <izvorni_sadrzaj>
      <item>ŠPIEL d.o.o., OIB 54469443238, Ilica 476 A,10000 Zagreb</item>
      <item>ŠPIEL d.o.o. za trgovinu i usluge u stečaju, OIB 54469443238, Ilica 476 A,10000 Zagreb</item>
      <item>Jasna Matičević, Horvaćanska 168,10000 Zagreb</item>
      <item>DRAGUTIN ROMIĆ, OIB 07423571519, Ulica Papuka 28,31431 Čepin</item>
      <item>PARTNER BANKA d.d. ZAGREB, OIB 71221608291, Vončinina 2,10000 Zagreb</item>
    </izvorni_sadrzaj>
    <derivirana_varijabla naziv="DomainObject.Predmet.SudioniciListAdressOIB_1">
      <item>ŠPIEL d.o.o., OIB 54469443238, Ilica 476 A,10000 Zagreb</item>
      <item>ŠPIEL d.o.o. za trgovinu i usluge u stečaju, OIB 54469443238, Ilica 476 A,10000 Zagreb</item>
      <item>Jasna Matičević, Horvaćanska 168,10000 Zagreb</item>
      <item>DRAGUTIN ROMIĆ, OIB 07423571519, Ulica Papuka 28,31431 Čepin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54469443238</item>
      <item>, OIB 54469443238</item>
      <item>, OIB null</item>
      <item>, OIB 07423571519</item>
      <item>, OIB 71221608291</item>
    </izvorni_sadrzaj>
    <derivirana_varijabla naziv="DomainObject.Predmet.SudioniciListNazivOIB_1">
      <item>, OIB 54469443238</item>
      <item>, OIB 54469443238</item>
      <item>, OIB null</item>
      <item>, OIB 07423571519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St-6626/2016-60</izvorni_sadrzaj>
    <derivirana_varijabla naziv="DomainObject.PredzadnjaOdlukaIzPredmeta.Oznaka_1">St-6626/2016-60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226</properties:Words>
  <properties:Characters>1179</properties:Characters>
  <properties:Lines>49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2019-08-29T11:08:00Z</dcterms:created>
  <dc:creator>Korisnik</dc:creator>
  <cp:lastModifiedBy>Draženka Prpić</cp:lastModifiedBy>
  <cp:lastPrinted>2019-08-29T11:09:00Z</cp:lastPrinted>
  <dcterms:modified xmlns:xsi="http://www.w3.org/2001/XMLSchema-instance" xsi:type="dcterms:W3CDTF">2019-08-29T11:09:00Z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FINI da vrati jamčevine ponuditeljima-NOVO, pred FINOM prodano-St-6626-16-2.docx)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