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396c" w14:paraId="d4d396c"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54608C">
        <w:rPr>
          <w:rFonts w:hAnsi="Times New Roman" w:ascii="Times New Roman"/>
          <w:szCs w:val="24"/>
          <w:lang w:val="hr-HR"/>
        </w:rPr>
        <w:t>2595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54608C">
        <w:rPr>
          <w:rFonts w:hAnsi="Times New Roman" w:ascii="Times New Roman"/>
          <w:szCs w:val="24"/>
          <w:lang w:val="hr-HR"/>
        </w:rPr>
        <w:t xml:space="preserve"> UDRUGA ZA POMOĆ OSOBAMA S INVALIDITETOM, TEŠKOĆAMA U RAZVOJU I POSEBNIM POTREBAMA "RIJEČ" iz Zagreba, Slovenska 5, OIB:47396842116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lastRenderedPageBreak/>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10213"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2CEC" w:rsidR="00122CEC">
      <w:r>
        <w:separator/>
      </w:r>
    </w:p>
  </w:endnote>
  <w:endnote w:id="0" w:type="continuationSeparator">
    <w:p w:rsidRDefault="00122CEC" w:rsidR="00122C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2CEC" w:rsidR="00122CEC">
      <w:r>
        <w:separator/>
      </w:r>
    </w:p>
  </w:footnote>
  <w:footnote w:id="0" w:type="continuationSeparator">
    <w:p w:rsidRDefault="00122CEC" w:rsidR="00122C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10213">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54608C">
      <w:rPr>
        <w:rFonts w:hAnsi="Times New Roman" w:ascii="Times New Roman"/>
        <w:szCs w:val="24"/>
        <w:lang w:val="hr-HR"/>
      </w:rPr>
      <w:t>2595</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2CEC"/>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08C"/>
    <w:rsid w:val="00546FE0"/>
    <w:rsid w:val="00554C09"/>
    <w:rsid w:val="005940E9"/>
    <w:rsid w:val="00595302"/>
    <w:rsid w:val="00596A37"/>
    <w:rsid w:val="005D12E4"/>
    <w:rsid w:val="005D3F62"/>
    <w:rsid w:val="00622E1E"/>
    <w:rsid w:val="00625949"/>
    <w:rsid w:val="006356C5"/>
    <w:rsid w:val="00655C82"/>
    <w:rsid w:val="00680B34"/>
    <w:rsid w:val="00686553"/>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C03D2"/>
    <w:rsid w:val="00CC3B90"/>
    <w:rsid w:val="00CE1737"/>
    <w:rsid w:val="00CE68B6"/>
    <w:rsid w:val="00CF2939"/>
    <w:rsid w:val="00CF7F5E"/>
    <w:rsid w:val="00D10213"/>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D325F"/>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10213"/>
    <w:rPr>
      <w:color w:val="808080"/>
      <w:bdr w:space="0" w:sz="0" w:color="auto" w:val="none"/>
      <w:shd w:fill="auto" w:color="auto" w:val="clear"/>
    </w:rPr>
  </w:style>
  <w:style w:customStyle="true" w:styleId="eSPISCCParagraphDefaultFont" w:type="character">
    <w:name w:val="eSPIS_CC_Paragraph Default Font"/>
    <w:basedOn w:val="Zadanifontodlomka"/>
    <w:rsid w:val="00D102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02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102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02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10213"/>
    <w:rPr>
      <w:color w:val="808080"/>
      <w:bdr w:color="auto" w:space="0" w:sz="0" w:val="none"/>
      <w:shd w:color="auto" w:fill="auto" w:val="clear"/>
    </w:rPr>
  </w:style>
  <w:style w:customStyle="1" w:styleId="eSPISCCParagraphDefaultFont" w:type="character">
    <w:name w:val="eSPIS_CC_Paragraph Default Font"/>
    <w:basedOn w:val="Zadanifontodlomka"/>
    <w:rsid w:val="00D102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021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102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02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2595</izvorni_sadrzaj>
    <derivirana_varijabla naziv="DomainObject.Predmet.Broj_1">2595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St-2595/2015</izvorni_sadrzaj>
    <derivirana_varijabla naziv="DomainObject.Predmet.OznakaBroj_1">St-2595/2015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POMOĆ OSOBAMA S INVALIDITETOM, TEŠKOĆAMA U RAZVOJU I POSEBNIM POTREBAMA - RIJEČ</izvorni_sadrzaj>
    <derivirana_varijabla naziv="DomainObject.Predmet.ProtustrankaFormated_1">  UDRUGA ZA POMOĆ OSOBAMA S INVALIDITETOM, TEŠKOĆAMA U RAZVOJU I POSEBNIM POTREBAMA - RIJEČ</derivirana_varijabla>
  </DomainObject.Predmet.ProtustrankaFormated>
  <DomainObject.Predmet.ProtustrankaFormatedOIB>
    <izvorni_sadrzaj>  UDRUGA ZA POMOĆ OSOBAMA S INVALIDITETOM, TEŠKOĆAMA U RAZVOJU I POSEBNIM POTREBAMA - RIJEČ, OIB 47396842116</izvorni_sadrzaj>
    <derivirana_varijabla naziv="DomainObject.Predmet.ProtustrankaFormatedOIB_1">  UDRUGA ZA POMOĆ OSOBAMA S INVALIDITETOM, TEŠKOĆAMA U RAZVOJU I POSEBNIM POTREBAMA - RIJEČ, OIB 47396842116</derivirana_varijabla>
  </DomainObject.Predmet.ProtustrankaFormatedOIB>
  <DomainObject.Predmet.ProtustrankaFormatedWithAdress>
    <izvorni_sadrzaj> UDRUGA ZA POMOĆ OSOBAMA S INVALIDITETOM, TEŠKOĆAMA U RAZVOJU I POSEBNIM POTREBAMA - RIJEČ, Slovenska 5, 10000 Zagreb</izvorni_sadrzaj>
    <derivirana_varijabla naziv="DomainObject.Predmet.ProtustrankaFormatedWithAdress_1"> UDRUGA ZA POMOĆ OSOBAMA S INVALIDITETOM, TEŠKOĆAMA U RAZVOJU I POSEBNIM POTREBAMA - RIJEČ, Slovenska 5, 10000 Zagreb</derivirana_varijabla>
  </DomainObject.Predmet.ProtustrankaFormatedWithAdress>
  <DomainObject.Predmet.ProtustrankaFormatedWithAdressOIB>
    <izvorni_sadrzaj> UDRUGA ZA POMOĆ OSOBAMA S INVALIDITETOM, TEŠKOĆAMA U RAZVOJU I POSEBNIM POTREBAMA - RIJEČ, OIB 47396842116, Slovenska 5, 10000 Zagreb</izvorni_sadrzaj>
    <derivirana_varijabla naziv="DomainObject.Predmet.ProtustrankaFormatedWithAdressOIB_1"> UDRUGA ZA POMOĆ OSOBAMA S INVALIDITETOM, TEŠKOĆAMA U RAZVOJU I POSEBNIM POTREBAMA - RIJEČ, OIB 47396842116, Slovenska 5, 10000 Zagreb</derivirana_varijabla>
  </DomainObject.Predmet.ProtustrankaFormatedWithAdressOIB>
  <DomainObject.Predmet.ProtustrankaWithAdress>
    <izvorni_sadrzaj>UDRUGA ZA POMOĆ OSOBAMA S INVALIDITETOM, TEŠKOĆAMA U RAZVOJU I POSEBNIM POTREBAMA - RIJEČ Slovenska 5, 10000 Zagreb</izvorni_sadrzaj>
    <derivirana_varijabla naziv="DomainObject.Predmet.ProtustrankaWithAdress_1">UDRUGA ZA POMOĆ OSOBAMA S INVALIDITETOM, TEŠKOĆAMA U RAZVOJU I POSEBNIM POTREBAMA - RIJEČ Slovenska 5, 10000 Zagreb</derivirana_varijabla>
  </DomainObject.Predmet.ProtustrankaWithAdress>
  <DomainObject.Predmet.ProtustrankaWithAdressOIB>
    <izvorni_sadrzaj>UDRUGA ZA POMOĆ OSOBAMA S INVALIDITETOM, TEŠKOĆAMA U RAZVOJU I POSEBNIM POTREBAMA - RIJEČ, OIB 47396842116, Slovenska 5, 10000 Zagreb</izvorni_sadrzaj>
    <derivirana_varijabla naziv="DomainObject.Predmet.ProtustrankaWithAdressOIB_1">UDRUGA ZA POMOĆ OSOBAMA S INVALIDITETOM, TEŠKOĆAMA U RAZVOJU I POSEBNIM POTREBAMA - RIJEČ, OIB 47396842116, Slovenska 5, 10000 Zagreb</derivirana_varijabla>
  </DomainObject.Predmet.ProtustrankaWithAdressOIB>
  <DomainObject.Predmet.ProtustrankaNazivFormated>
    <izvorni_sadrzaj>UDRUGA ZA POMOĆ OSOBAMA S INVALIDITETOM, TEŠKOĆAMA U RAZVOJU I POSEBNIM POTREBAMA - RIJEČ</izvorni_sadrzaj>
    <derivirana_varijabla naziv="DomainObject.Predmet.ProtustrankaNazivFormated_1">UDRUGA ZA POMOĆ OSOBAMA S INVALIDITETOM, TEŠKOĆAMA U RAZVOJU I POSEBNIM POTREBAMA - RIJEČ</derivirana_varijabla>
  </DomainObject.Predmet.ProtustrankaNazivFormated>
  <DomainObject.Predmet.ProtustrankaNazivFormatedOIB>
    <izvorni_sadrzaj>UDRUGA ZA POMOĆ OSOBAMA S INVALIDITETOM, TEŠKOĆAMA U RAZVOJU I POSEBNIM POTREBAMA - RIJEČ, OIB 47396842116</izvorni_sadrzaj>
    <derivirana_varijabla naziv="DomainObject.Predmet.ProtustrankaNazivFormatedOIB_1">UDRUGA ZA POMOĆ OSOBAMA S INVALIDITETOM, TEŠKOĆAMA U RAZVOJU I POSEBNIM POTREBAMA - RIJEČ, OIB 47396842116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POMOĆ OSOBAMA S INVALIDITETOM, TEŠKOĆAMA U RAZVOJU I POSEBNIM POTREBAMA - RIJEČ</item>
    </izvorni_sadrzaj>
    <derivirana_varijabla naziv="DomainObject.Predmet.ProtuStrankaListFormated_1">
      <item>UDRUGA ZA POMOĆ OSOBAMA S INVALIDITETOM, TEŠKOĆAMA U RAZVOJU I POSEBNIM POTREBAMA - RIJEČ</item>
    </derivirana_varijabla>
  </DomainObject.Predmet.ProtuStrankaListFormated>
  <DomainObject.Predmet.ProtuStrankaListFormatedOIB>
    <izvorni_sadrzaj>
      <item>UDRUGA ZA POMOĆ OSOBAMA S INVALIDITETOM, TEŠKOĆAMA U RAZVOJU I POSEBNIM POTREBAMA - RIJEČ, OIB 47396842116</item>
    </izvorni_sadrzaj>
    <derivirana_varijabla naziv="DomainObject.Predmet.ProtuStrankaListFormatedOIB_1">
      <item>UDRUGA ZA POMOĆ OSOBAMA S INVALIDITETOM, TEŠKOĆAMA U RAZVOJU I POSEBNIM POTREBAMA - RIJEČ, OIB 47396842116</item>
    </derivirana_varijabla>
  </DomainObject.Predmet.ProtuStrankaListFormatedOIB>
  <DomainObject.Predmet.ProtuStrankaListFormatedWithAdress>
    <izvorni_sadrzaj>
      <item>UDRUGA ZA POMOĆ OSOBAMA S INVALIDITETOM, TEŠKOĆAMA U RAZVOJU I POSEBNIM POTREBAMA - RIJEČ, Slovenska 5, 10000 Zagreb</item>
    </izvorni_sadrzaj>
    <derivirana_varijabla naziv="DomainObject.Predmet.ProtuStrankaListFormatedWithAdress_1">
      <item>UDRUGA ZA POMOĆ OSOBAMA S INVALIDITETOM, TEŠKOĆAMA U RAZVOJU I POSEBNIM POTREBAMA - RIJEČ, Slovenska 5, 10000 Zagreb</item>
    </derivirana_varijabla>
  </DomainObject.Predmet.ProtuStrankaListFormatedWithAdress>
  <DomainObject.Predmet.ProtuStrankaListFormatedWithAdressOIB>
    <izvorni_sadrzaj>
      <item>UDRUGA ZA POMOĆ OSOBAMA S INVALIDITETOM, TEŠKOĆAMA U RAZVOJU I POSEBNIM POTREBAMA - RIJEČ, OIB 47396842116, Slovenska 5, 10000 Zagreb</item>
    </izvorni_sadrzaj>
    <derivirana_varijabla naziv="DomainObject.Predmet.ProtuStrankaListFormatedWithAdressOIB_1">
      <item>UDRUGA ZA POMOĆ OSOBAMA S INVALIDITETOM, TEŠKOĆAMA U RAZVOJU I POSEBNIM POTREBAMA - RIJEČ, OIB 47396842116, Slovenska 5, 10000 Zagreb</item>
    </derivirana_varijabla>
  </DomainObject.Predmet.ProtuStrankaListFormatedWithAdressOIB>
  <DomainObject.Predmet.ProtuStrankaListNazivFormated>
    <izvorni_sadrzaj>
      <item>UDRUGA ZA POMOĆ OSOBAMA S INVALIDITETOM, TEŠKOĆAMA U RAZVOJU I POSEBNIM POTREBAMA - RIJEČ</item>
    </izvorni_sadrzaj>
    <derivirana_varijabla naziv="DomainObject.Predmet.ProtuStrankaListNazivFormated_1">
      <item>UDRUGA ZA POMOĆ OSOBAMA S INVALIDITETOM, TEŠKOĆAMA U RAZVOJU I POSEBNIM POTREBAMA - RIJEČ</item>
    </derivirana_varijabla>
  </DomainObject.Predmet.ProtuStrankaListNazivFormated>
  <DomainObject.Predmet.ProtuStrankaListNazivFormatedOIB>
    <izvorni_sadrzaj>
      <item>UDRUGA ZA POMOĆ OSOBAMA S INVALIDITETOM, TEŠKOĆAMA U RAZVOJU I POSEBNIM POTREBAMA - RIJEČ, OIB 47396842116</item>
    </izvorni_sadrzaj>
    <derivirana_varijabla naziv="DomainObject.Predmet.ProtuStrankaListNazivFormatedOIB_1">
      <item>UDRUGA ZA POMOĆ OSOBAMA S INVALIDITETOM, TEŠKOĆAMA U RAZVOJU I POSEBNIM POTREBAMA - RIJEČ, OIB 47396842116</item>
    </derivirana_varijabla>
  </DomainObject.Predmet.ProtuStrankaListNazivFormatedOIB>
  <DomainObject.Predmet.OstaliListFormated>
    <izvorni_sadrzaj>
      <item>VESNA TOKIĆ</item>
    </izvorni_sadrzaj>
    <derivirana_varijabla naziv="DomainObject.Predmet.OstaliListFormated_1">
      <item>VESNA TOKIĆ</item>
    </derivirana_varijabla>
  </DomainObject.Predmet.OstaliListFormated>
  <DomainObject.Predmet.OstaliListFormatedOIB>
    <izvorni_sadrzaj>
      <item>VESNA TOKIĆ</item>
    </izvorni_sadrzaj>
    <derivirana_varijabla naziv="DomainObject.Predmet.OstaliListFormatedOIB_1">
      <item>VESNA TOKIĆ</item>
    </derivirana_varijabla>
  </DomainObject.Predmet.OstaliListFormatedOIB>
  <DomainObject.Predmet.OstaliListFormatedWithAdress>
    <izvorni_sadrzaj>
      <item>VESNA TOKIĆ, SLOVENSKA 5., 10000 Zagreb</item>
    </izvorni_sadrzaj>
    <derivirana_varijabla naziv="DomainObject.Predmet.OstaliListFormatedWithAdress_1">
      <item>VESNA TOKIĆ, SLOVENSKA 5., 10000 Zagreb</item>
    </derivirana_varijabla>
  </DomainObject.Predmet.OstaliListFormatedWithAdress>
  <DomainObject.Predmet.OstaliListFormatedWithAdressOIB>
    <izvorni_sadrzaj>
      <item>VESNA TOKIĆ, SLOVENSKA 5., 10000 Zagreb</item>
    </izvorni_sadrzaj>
    <derivirana_varijabla naziv="DomainObject.Predmet.OstaliListFormatedWithAdressOIB_1">
      <item>VESNA TOKIĆ, SLOVENSKA 5., 10000 Zagreb</item>
    </derivirana_varijabla>
  </DomainObject.Predmet.OstaliListFormatedWithAdressOIB>
  <DomainObject.Predmet.OstaliListNazivFormated>
    <izvorni_sadrzaj>
      <item>VESNA TOKIĆ</item>
    </izvorni_sadrzaj>
    <derivirana_varijabla naziv="DomainObject.Predmet.OstaliListNazivFormated_1">
      <item>VESNA TOKIĆ</item>
    </derivirana_varijabla>
  </DomainObject.Predmet.OstaliListNazivFormated>
  <DomainObject.Predmet.OstaliListNazivFormatedOIB>
    <izvorni_sadrzaj>
      <item>VESNA TOKIĆ</item>
    </izvorni_sadrzaj>
    <derivirana_varijabla naziv="DomainObject.Predmet.OstaliListNazivFormatedOIB_1">
      <item>VESNA TOKIĆ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POMOĆ OSOBAMA S INVALIDITETOM, TEŠKOĆAMA U RAZVOJU I POSEBNIM POTREBAMA - RIJEČ</izvorni_sadrzaj>
    <derivirana_varijabla naziv="DomainObject.Predmet.ProtustrankaIDrugi_1">UDRUGA ZA POMOĆ OSOBAMA S INVALIDITETOM, TEŠKOĆAMA U RAZVOJU I POSEBNIM POTREBAMA - RIJEČ</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POMOĆ OSOBAMA S INVALIDITETOM, TEŠKOĆAMA U RAZVOJU I POSEBNIM POTREBAMA - RIJEČ, OIB 47396842116, Slovenska 5, 10000 Zagreb</izvorni_sadrzaj>
    <derivirana_varijabla naziv="DomainObject.Predmet.ProtustrankaIDrugiAdressOIB_1">UDRUGA ZA POMOĆ OSOBAMA S INVALIDITETOM, TEŠKOĆAMA U RAZVOJU I POSEBNIM POTREBAMA - RIJEČ, OIB 47396842116, Slovenska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POMOĆ OSOBAMA S INVALIDITETOM, TEŠKOĆAMA U RAZVOJU I POSEBNIM POTREBAMA - RIJEČ</item>
      <item>FINA Regionalni centar Zagreb</item>
      <item>VESNA TOKIĆ</item>
    </izvorni_sadrzaj>
    <derivirana_varijabla naziv="DomainObject.Predmet.SudioniciListNaziv_1">
      <item>UDRUGA ZA POMOĆ OSOBAMA S INVALIDITETOM, TEŠKOĆAMA U RAZVOJU I POSEBNIM POTREBAMA - RIJEČ</item>
      <item>FINA Regionalni centar Zagreb</item>
      <item>VESNA TOKIĆ</item>
    </derivirana_varijabla>
  </DomainObject.Predmet.SudioniciListNaziv>
  <DomainObject.Predmet.SudioniciListAdressOIB>
    <izvorni_sadrzaj>
      <item>UDRUGA ZA POMOĆ OSOBAMA S INVALIDITETOM, TEŠKOĆAMA U RAZVOJU I POSEBNIM POTREBAMA - RIJEČ, OIB 47396842116, Slovenska 5,10000 Zagreb</item>
      <item>FINA Regionalni centar Zagreb, OIB 85821130368, Trg svibanjskih žrtava 1995. 1,10000 Zagreb</item>
      <item>VESNA TOKIĆ, SLOVENSKA 5.,10000 Zagreb</item>
    </izvorni_sadrzaj>
    <derivirana_varijabla naziv="DomainObject.Predmet.SudioniciListAdressOIB_1">
      <item>UDRUGA ZA POMOĆ OSOBAMA S INVALIDITETOM, TEŠKOĆAMA U RAZVOJU I POSEBNIM POTREBAMA - RIJEČ, OIB 47396842116, Slovenska 5,10000 Zagreb</item>
      <item>FINA Regionalni centar Zagreb, OIB 85821130368, Trg svibanjskih žrtava 1995. 1,10000 Zagreb</item>
      <item>VESNA TOKIĆ, SLOVENSKA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47396842116</item>
      <item>, OIB 85821130368</item>
      <item>, OIB null</item>
    </izvorni_sadrzaj>
    <derivirana_varijabla naziv="DomainObject.Predmet.SudioniciListNazivOIB_1">
      <item>, OIB 47396842116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5C46CC-1F85-4267-B12F-9E3720AA45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373</properties:Words>
  <properties:Characters>2007</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2015-12-08T07:22:00Z</dcterms:created>
  <dc:creator>Sudsko vijeæe</dc:creator>
  <cp:lastModifiedBy>Marina Markić</cp:lastModifiedBy>
  <cp:lastPrinted>2015-12-08T07:17:00Z</cp:lastPrinted>
  <dcterms:modified xmlns:xsi="http://www.w3.org/2001/XMLSchema-instance" xsi:type="dcterms:W3CDTF">2015-12-08T07:24:00Z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