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a139" w14:paraId="740a139" w:rsidRDefault="00436EC1" w:rsidP="00144D1A" w:rsidR="00144D1A" w:rsidRPr="00965A97">
      <w:pPr>
        <w:pStyle w:val="SudNaziv"/>
        <w15:collapsed w:val="false"/>
        <w:rPr>
          <w:rFonts w:cs="Times New Roman"/>
          <w:noProof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144D1A" w:rsidP="00144D1A" w:rsidR="00144D1A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44D1A" w:rsidRPr="00965A97">
        <w:rPr>
          <w:rFonts w:cs="Times New Roman"/>
          <w:noProof w:val="false"/>
        </w:rPr>
        <w:tab/>
      </w:r>
    </w:p>
    <w:p w:rsidRDefault="00144D1A" w:rsidP="00144D1A" w:rsidR="00144D1A" w:rsidRPr="00965A97">
      <w:pPr>
        <w:pStyle w:val="SudNaziv"/>
        <w:rPr>
          <w:rFonts w:cs="Times New Roman"/>
          <w:noProof w:val="false"/>
        </w:rPr>
      </w:pPr>
    </w:p>
    <w:p w:rsidRDefault="00144D1A" w:rsidP="00144D1A" w:rsidR="00144D1A" w:rsidRPr="00965A97">
      <w:pPr>
        <w:pStyle w:val="SudNaziv"/>
        <w:rPr>
          <w:rFonts w:cs="Times New Roman"/>
          <w:noProof w:val="false"/>
        </w:rPr>
      </w:pPr>
    </w:p>
    <w:p w:rsidRDefault="00144D1A" w:rsidP="00144D1A" w:rsidR="00144D1A" w:rsidRPr="00965A97">
      <w:pPr>
        <w:pStyle w:val="SudNaziv"/>
        <w:rPr>
          <w:rFonts w:cs="Times New Roman"/>
          <w:noProof w:val="false"/>
        </w:rPr>
      </w:pP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 xml:space="preserve">REPUBLIKA HRVATSKA </w:t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       </w:t>
      </w:r>
    </w:p>
    <w:p w:rsidRDefault="00144D1A" w:rsidP="00144D1A" w:rsidR="00144D1A" w:rsidRPr="00965A97">
      <w:pPr>
        <w:spacing w:after="0"/>
        <w:jc w:val="both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>TRGOVAČKI SUD U ZAGREBU</w:t>
      </w: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>Zagreb, Amruševa 2</w:t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</w:p>
    <w:p w:rsidRDefault="00144D1A" w:rsidP="00144D1A" w:rsidR="00144D1A" w:rsidRPr="00965A97">
      <w:pPr>
        <w:spacing w:after="0"/>
        <w:jc w:val="center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>R E P U B L I K A   H R V A T S K A</w:t>
      </w:r>
    </w:p>
    <w:p w:rsidRDefault="00144D1A" w:rsidP="00144D1A" w:rsidR="00144D1A" w:rsidRPr="00965A97">
      <w:pPr>
        <w:spacing w:after="0"/>
        <w:jc w:val="center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>R J E Š E NJ E</w:t>
      </w: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</w:p>
    <w:p w:rsidRDefault="00E3669B" w:rsidP="00E3669B" w:rsidR="00E3669B" w:rsidRPr="00965A97">
      <w:pPr>
        <w:ind w:firstLine="708"/>
        <w:jc w:val="both"/>
      </w:pPr>
      <w:r w:rsidRPr="00965A97">
        <w:rPr>
          <w:bCs/>
        </w:rPr>
        <w:t>Trgovački sud u Zagrebu, p</w:t>
      </w:r>
      <w:r w:rsidRPr="00965A97"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965A97">
        <w:rPr>
          <w:rFonts w:eastAsiaTheme="minorEastAsia"/>
        </w:rPr>
        <w:t>LINAG d.o.o., Zagreb, Odranska 89, OIB: 86167485887</w:t>
      </w:r>
      <w:r w:rsidRPr="00965A97">
        <w:t>, dana 10. travnja 2018.,</w:t>
      </w:r>
    </w:p>
    <w:p w:rsidRDefault="00144D1A" w:rsidP="00144D1A" w:rsidR="00144D1A" w:rsidRPr="00965A97">
      <w:pPr>
        <w:spacing w:after="0"/>
        <w:jc w:val="center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>r i j e š i o     j e</w:t>
      </w: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</w:p>
    <w:p w:rsidRDefault="00FF2D20" w:rsidP="00E3669B" w:rsidR="00FF2D20" w:rsidRPr="00965A97">
      <w:pPr>
        <w:pStyle w:val="Odlomakpopisa"/>
        <w:numPr>
          <w:ilvl w:val="0"/>
          <w:numId w:val="1"/>
        </w:num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 xml:space="preserve">Bivšem direktoru stečajnog dužnika </w:t>
      </w:r>
      <w:r w:rsidR="00E3669B" w:rsidRPr="00965A97">
        <w:rPr>
          <w:rFonts w:cs="Times New Roman"/>
        </w:rPr>
        <w:t>Davoru Linarić iz Zagreba, Hercegovačka 57, OIB: 13297904927</w:t>
      </w:r>
      <w:r w:rsidR="00144D1A" w:rsidRPr="00965A97">
        <w:rPr>
          <w:rFonts w:cs="Times New Roman" w:eastAsia="Times New Roman"/>
          <w:lang w:eastAsia="hr-HR"/>
        </w:rPr>
        <w:t xml:space="preserve"> </w:t>
      </w:r>
      <w:r w:rsidRPr="00965A97">
        <w:rPr>
          <w:rFonts w:cs="Times New Roman" w:eastAsia="Times New Roman"/>
          <w:lang w:eastAsia="hr-HR"/>
        </w:rPr>
        <w:t xml:space="preserve">nalaže se dopustiti stečajnom upravitelju uvid u knjige i poslovnu dokumentaciju dužnika vezano za utvrđenje da li dužnik ima imovinu dostatnu za namirenje vjerovnika u roku 8 (osam) dana od dostave ovog rješenja. </w:t>
      </w:r>
    </w:p>
    <w:p w:rsidRDefault="00FF2D20" w:rsidP="00A12AA4" w:rsidR="00DF335C" w:rsidRPr="00965A97">
      <w:pPr>
        <w:pStyle w:val="Tijeloteksta"/>
        <w:numPr>
          <w:ilvl w:val="0"/>
          <w:numId w:val="1"/>
        </w:numPr>
        <w:ind w:left="720"/>
        <w:jc w:val="both"/>
        <w:rPr>
          <w:rFonts w:hAnsi="Times New Roman" w:ascii="Times New Roman"/>
          <w:lang w:val="hr-HR"/>
        </w:rPr>
      </w:pPr>
      <w:r w:rsidRPr="00965A97">
        <w:rPr>
          <w:rFonts w:eastAsia="Times New Roman" w:hAnsi="Times New Roman" w:ascii="Times New Roman"/>
          <w:lang w:eastAsia="hr-HR" w:val="hr-HR"/>
        </w:rPr>
        <w:t xml:space="preserve">Ukoliko osoba iz toč. I. izreke ovog rješenja ne  postupi </w:t>
      </w:r>
      <w:r w:rsidR="00DF335C" w:rsidRPr="00965A97">
        <w:rPr>
          <w:rFonts w:eastAsia="Times New Roman" w:hAnsi="Times New Roman" w:ascii="Times New Roman"/>
          <w:lang w:eastAsia="hr-HR" w:val="hr-HR"/>
        </w:rPr>
        <w:t>po nalogu ovog suda sud će joj</w:t>
      </w:r>
      <w:r w:rsidRPr="00965A97">
        <w:rPr>
          <w:rFonts w:eastAsia="Times New Roman" w:hAnsi="Times New Roman" w:ascii="Times New Roman"/>
          <w:lang w:eastAsia="hr-HR" w:val="hr-HR"/>
        </w:rPr>
        <w:t xml:space="preserve"> izreći novčanu kaznu sve dok ne postupi po tom nalogu </w:t>
      </w:r>
      <w:r w:rsidR="00DF335C" w:rsidRPr="00965A97">
        <w:rPr>
          <w:rFonts w:hAnsi="Times New Roman" w:ascii="Times New Roman"/>
          <w:lang w:val="hr-HR"/>
        </w:rPr>
        <w:t>i odrediti kaznu  zatvora sukladno čl.178. Stečajnog zakona (NN 71/15, dalje SZ).</w:t>
      </w:r>
    </w:p>
    <w:p w:rsidRDefault="00144D1A" w:rsidP="00144D1A" w:rsidR="00144D1A" w:rsidRPr="00965A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 xml:space="preserve">                                                                Obrazloženje</w:t>
      </w: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</w:p>
    <w:p w:rsidRDefault="00144D1A" w:rsidP="00144D1A" w:rsidR="008102A5" w:rsidRPr="00965A97">
      <w:pPr>
        <w:spacing w:after="0"/>
        <w:jc w:val="both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ab/>
        <w:t xml:space="preserve">Rješenjem ovog suda, broj gornji, od dana </w:t>
      </w:r>
      <w:r w:rsidR="00E3669B" w:rsidRPr="00965A97">
        <w:rPr>
          <w:rFonts w:cs="Times New Roman" w:eastAsia="Times New Roman"/>
          <w:lang w:eastAsia="hr-HR"/>
        </w:rPr>
        <w:t>20. travnja</w:t>
      </w:r>
      <w:r w:rsidR="008102A5" w:rsidRPr="00965A97">
        <w:rPr>
          <w:rFonts w:cs="Times New Roman" w:eastAsia="Times New Roman"/>
          <w:lang w:eastAsia="hr-HR"/>
        </w:rPr>
        <w:t xml:space="preserve"> 2017</w:t>
      </w:r>
      <w:r w:rsidRPr="00965A97">
        <w:rPr>
          <w:rFonts w:cs="Times New Roman" w:eastAsia="Times New Roman"/>
          <w:lang w:eastAsia="hr-HR"/>
        </w:rPr>
        <w:t>.</w:t>
      </w:r>
      <w:r w:rsidR="008102A5" w:rsidRPr="00965A97">
        <w:rPr>
          <w:rFonts w:cs="Times New Roman" w:eastAsia="Times New Roman"/>
          <w:lang w:eastAsia="hr-HR"/>
        </w:rPr>
        <w:t xml:space="preserve">, pokrenut je prethodni postupka nad dužnikom </w:t>
      </w:r>
      <w:r w:rsidR="00E3669B" w:rsidRPr="00965A97">
        <w:rPr>
          <w:rFonts w:eastAsiaTheme="minorEastAsia"/>
        </w:rPr>
        <w:t>LINAG d.o.o., Zagreb, Odranska 89, OIB: 86167485887</w:t>
      </w:r>
      <w:r w:rsidR="00A12AA4" w:rsidRPr="00965A97">
        <w:rPr>
          <w:rFonts w:cs="Times New Roman"/>
        </w:rPr>
        <w:t xml:space="preserve"> </w:t>
      </w:r>
      <w:r w:rsidR="008102A5" w:rsidRPr="00965A97">
        <w:rPr>
          <w:rFonts w:cs="Times New Roman" w:eastAsia="Times New Roman"/>
          <w:lang w:eastAsia="hr-HR"/>
        </w:rPr>
        <w:t xml:space="preserve">pod gornjim brojem te je naloženo  </w:t>
      </w:r>
      <w:r w:rsidRPr="00965A97">
        <w:rPr>
          <w:rFonts w:cs="Times New Roman" w:eastAsia="Times New Roman"/>
          <w:lang w:eastAsia="hr-HR"/>
        </w:rPr>
        <w:t xml:space="preserve">osobi ovlaštenoj za zastupanje dužnika </w:t>
      </w:r>
      <w:r w:rsidR="00965A97" w:rsidRPr="00965A97">
        <w:rPr>
          <w:rFonts w:cs="Times New Roman"/>
        </w:rPr>
        <w:t>Davoru Linarić iz Zagreba, Hercegovačka 57, OIB: 13297904927</w:t>
      </w:r>
      <w:r w:rsidRPr="00965A97">
        <w:rPr>
          <w:rFonts w:cs="Times New Roman" w:eastAsia="Times New Roman"/>
          <w:lang w:eastAsia="hr-HR"/>
        </w:rPr>
        <w:t xml:space="preserve">, </w:t>
      </w:r>
      <w:r w:rsidR="008102A5" w:rsidRPr="00965A97">
        <w:rPr>
          <w:rFonts w:cs="Times New Roman" w:eastAsia="Times New Roman"/>
          <w:lang w:eastAsia="hr-HR"/>
        </w:rPr>
        <w:t xml:space="preserve">da do ročišta određenom tim rješenjem dostavi prokazni popis imovine i dostavi </w:t>
      </w:r>
      <w:r w:rsidRPr="00965A97">
        <w:rPr>
          <w:rFonts w:cs="Times New Roman" w:eastAsia="Times New Roman"/>
          <w:lang w:eastAsia="hr-HR"/>
        </w:rPr>
        <w:t>stečajnom upravitelju</w:t>
      </w:r>
      <w:r w:rsidR="008102A5" w:rsidRPr="00965A97">
        <w:rPr>
          <w:rFonts w:cs="Times New Roman" w:eastAsia="Times New Roman"/>
          <w:lang w:eastAsia="hr-HR"/>
        </w:rPr>
        <w:t xml:space="preserve"> svu potrebnu dokumentaciju vezano za vođenje stečajnog postupka. </w:t>
      </w:r>
    </w:p>
    <w:p w:rsidRDefault="00144D1A" w:rsidP="00144D1A" w:rsidR="00144D1A" w:rsidRPr="00965A97">
      <w:pPr>
        <w:spacing w:after="0"/>
        <w:jc w:val="both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ab/>
        <w:t xml:space="preserve">Citirano rješenje </w:t>
      </w:r>
      <w:r w:rsidR="008102A5" w:rsidRPr="00965A97">
        <w:rPr>
          <w:rFonts w:cs="Times New Roman" w:eastAsia="Times New Roman"/>
          <w:lang w:eastAsia="hr-HR"/>
        </w:rPr>
        <w:t xml:space="preserve">je objavljeno na e-oglasnoj ploči suda istog dana. </w:t>
      </w:r>
    </w:p>
    <w:p w:rsidRDefault="00144D1A" w:rsidP="00144D1A" w:rsidR="00144D1A" w:rsidRPr="00965A97">
      <w:pPr>
        <w:spacing w:after="0"/>
        <w:jc w:val="both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 xml:space="preserve">            Ovlaštena osoba dužnika nije postupila po citiranom rješenju ovog suda, a niti na poziv privremenog stečajnog upravitelja </w:t>
      </w:r>
      <w:r w:rsidR="008102A5" w:rsidRPr="00965A97">
        <w:rPr>
          <w:rFonts w:cs="Times New Roman" w:eastAsia="Times New Roman"/>
          <w:lang w:eastAsia="hr-HR"/>
        </w:rPr>
        <w:t xml:space="preserve">dostavila </w:t>
      </w:r>
      <w:r w:rsidRPr="00965A97">
        <w:rPr>
          <w:rFonts w:cs="Times New Roman" w:eastAsia="Times New Roman"/>
          <w:lang w:eastAsia="hr-HR"/>
        </w:rPr>
        <w:t xml:space="preserve">traženo. </w:t>
      </w:r>
    </w:p>
    <w:p w:rsidRDefault="00144D1A" w:rsidP="00144D1A" w:rsidR="008102A5" w:rsidRPr="00965A97">
      <w:pPr>
        <w:spacing w:after="0"/>
        <w:jc w:val="both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ab/>
        <w:t>S obzirom da ovlaštena osoba dužnika nije udovoljila nalogu iz citiranog rješenja</w:t>
      </w:r>
      <w:r w:rsidR="008102A5" w:rsidRPr="00965A97">
        <w:rPr>
          <w:rFonts w:cs="Times New Roman" w:eastAsia="Times New Roman"/>
          <w:lang w:eastAsia="hr-HR"/>
        </w:rPr>
        <w:t xml:space="preserve"> to joj je ovaj suda ponovno odredio da postupi po navedenom pod prijetnjom novčane kazne i izricanja kazne zatvora u smislu čl. 178. SZ-a. </w:t>
      </w:r>
    </w:p>
    <w:p w:rsidRDefault="00144D1A" w:rsidP="00144D1A" w:rsidR="00144D1A" w:rsidRPr="00965A97">
      <w:pPr>
        <w:spacing w:after="0"/>
        <w:jc w:val="both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ab/>
        <w:t>Slijedom svega iznijetog, a temeljem članka 178</w:t>
      </w:r>
      <w:r w:rsidR="00965A97">
        <w:rPr>
          <w:rFonts w:cs="Times New Roman" w:eastAsia="Times New Roman"/>
          <w:lang w:eastAsia="hr-HR"/>
        </w:rPr>
        <w:t>.</w:t>
      </w:r>
      <w:r w:rsidRPr="00965A97">
        <w:rPr>
          <w:rFonts w:cs="Times New Roman" w:eastAsia="Times New Roman"/>
          <w:lang w:eastAsia="hr-HR"/>
        </w:rPr>
        <w:t xml:space="preserve"> stavak 2 u svezi s člankom 180 SZ-a (NN 71/15),  riješeno je kao u izreci.</w:t>
      </w: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  <w:t xml:space="preserve">      </w:t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  <w:t xml:space="preserve">       U Zagrebu, </w:t>
      </w:r>
      <w:r w:rsidR="005C2195" w:rsidRPr="00965A97">
        <w:rPr>
          <w:rFonts w:cs="Times New Roman" w:eastAsia="Times New Roman"/>
          <w:lang w:eastAsia="hr-HR"/>
        </w:rPr>
        <w:t>10</w:t>
      </w:r>
      <w:r w:rsidR="00A12AA4" w:rsidRPr="00965A97">
        <w:rPr>
          <w:rFonts w:cs="Times New Roman" w:eastAsia="Times New Roman"/>
          <w:lang w:eastAsia="hr-HR"/>
        </w:rPr>
        <w:t>. travnja 2018. godine</w:t>
      </w: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</w:p>
    <w:p w:rsidRDefault="00144D1A" w:rsidP="00144D1A" w:rsidR="00144D1A" w:rsidRPr="00965A97">
      <w:pPr>
        <w:spacing w:after="0"/>
        <w:jc w:val="right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  <w:t>SUDAC:</w:t>
      </w:r>
    </w:p>
    <w:p w:rsidRDefault="00144D1A" w:rsidP="00144D1A" w:rsidR="00144D1A">
      <w:pPr>
        <w:spacing w:after="0"/>
        <w:jc w:val="right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</w:r>
      <w:r w:rsidRPr="00965A97">
        <w:rPr>
          <w:rFonts w:cs="Times New Roman" w:eastAsia="Times New Roman"/>
          <w:lang w:eastAsia="hr-HR"/>
        </w:rPr>
        <w:tab/>
        <w:t>Vesna Sremac Šoštar</w:t>
      </w:r>
      <w:r w:rsidR="00436EC1">
        <w:rPr>
          <w:rFonts w:cs="Times New Roman" w:eastAsia="Times New Roman"/>
          <w:lang w:eastAsia="hr-HR"/>
        </w:rPr>
        <w:t>, v.r.</w:t>
      </w:r>
    </w:p>
    <w:p w:rsidRDefault="00436EC1" w:rsidP="00144D1A" w:rsidR="00436EC1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</w:t>
      </w:r>
    </w:p>
    <w:p w:rsidRDefault="00436EC1" w:rsidP="00144D1A" w:rsidR="00436EC1" w:rsidRPr="00965A97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Greta Jurišić</w:t>
      </w:r>
    </w:p>
    <w:p w:rsidRDefault="00144D1A" w:rsidP="00144D1A" w:rsidR="00144D1A" w:rsidRPr="00965A97">
      <w:pPr>
        <w:spacing w:after="0"/>
        <w:rPr>
          <w:rFonts w:cs="Times New Roman" w:eastAsia="Times New Roman"/>
          <w:lang w:eastAsia="hr-HR"/>
        </w:rPr>
      </w:pPr>
    </w:p>
    <w:p w:rsidRDefault="00144D1A" w:rsidP="00144D1A" w:rsidR="00144D1A" w:rsidRPr="00965A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4D1A" w:rsidP="00144D1A" w:rsidR="00144D1A" w:rsidRPr="00965A97">
      <w:pPr>
        <w:spacing w:after="0"/>
        <w:jc w:val="both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>POUKA O PRAVNOM LIJEKU:</w:t>
      </w:r>
    </w:p>
    <w:p w:rsidRDefault="00144D1A" w:rsidP="00144D1A" w:rsidR="00144D1A" w:rsidRPr="00965A97">
      <w:pPr>
        <w:spacing w:after="0"/>
        <w:jc w:val="both"/>
        <w:rPr>
          <w:rFonts w:cs="Times New Roman" w:eastAsia="Times New Roman"/>
          <w:lang w:eastAsia="hr-HR"/>
        </w:rPr>
      </w:pPr>
      <w:r w:rsidRPr="00965A97">
        <w:rPr>
          <w:rFonts w:cs="Times New Roman" w:eastAsia="Times New Roman"/>
          <w:lang w:eastAsia="hr-HR"/>
        </w:rPr>
        <w:t>Protiv ovog rješenja nezadovoljna stranka može uložiti žalbu Visokom trgovačkom sudu Republike Hrvatske u roku od 8 dana po primitku rješenja, a ulaže se putem ovog Suda u 2 primjerka.</w:t>
      </w:r>
    </w:p>
    <w:p w:rsidRDefault="00A12AA4" w:rsidP="00436EC1" w:rsidR="00A12AA4" w:rsidRPr="00965A97">
      <w:pPr>
        <w:pStyle w:val="Odlomakpopisa"/>
        <w:rPr>
          <w:rFonts w:cs="Times New Roman"/>
        </w:rPr>
      </w:pPr>
    </w:p>
    <w:sectPr w:rsidSect="00E3669B" w:rsidR="00A12AA4" w:rsidRPr="00965A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5A57" w:rsidP="00E3669B" w:rsidR="008E5A57">
      <w:pPr>
        <w:spacing w:after="0"/>
      </w:pPr>
      <w:r>
        <w:separator/>
      </w:r>
    </w:p>
  </w:endnote>
  <w:endnote w:id="0" w:type="continuationSeparator">
    <w:p w:rsidRDefault="008E5A57" w:rsidP="00E3669B" w:rsidR="008E5A5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5A57" w:rsidP="00E3669B" w:rsidR="008E5A57">
      <w:pPr>
        <w:spacing w:after="0"/>
      </w:pPr>
      <w:r>
        <w:separator/>
      </w:r>
    </w:p>
  </w:footnote>
  <w:footnote w:id="0" w:type="continuationSeparator">
    <w:p w:rsidRDefault="008E5A57" w:rsidP="00E3669B" w:rsidR="008E5A5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8229309"/>
      <w:docPartObj>
        <w:docPartGallery w:val="Page Numbers (Top of Page)"/>
        <w:docPartUnique/>
      </w:docPartObj>
    </w:sdtPr>
    <w:sdtEndPr/>
    <w:sdtContent>
      <w:p w:rsidRDefault="00E3669B" w:rsidP="00E3669B" w:rsidR="00E3669B">
        <w:pPr>
          <w:pStyle w:val="Zaglavlje"/>
          <w:jc w:val="right"/>
        </w:pPr>
        <w:r>
          <w:t>48.St-5027/16</w:t>
        </w:r>
      </w:p>
      <w:p w:rsidRDefault="00E3669B" w:rsidR="00E3669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EC1">
          <w:rPr>
            <w:noProof/>
          </w:rPr>
          <w:t>2</w:t>
        </w:r>
        <w:r>
          <w:fldChar w:fldCharType="end"/>
        </w:r>
      </w:p>
    </w:sdtContent>
  </w:sdt>
  <w:p w:rsidRDefault="00E3669B" w:rsidR="00E366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69B" w:rsidP="00E3669B" w:rsidR="00E3669B">
    <w:pPr>
      <w:pStyle w:val="Zaglavlje"/>
      <w:jc w:val="right"/>
    </w:pPr>
    <w:r>
      <w:t>48.St-5027/16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D416B"/>
    <w:multiLevelType w:val="hybridMultilevel"/>
    <w:tmpl w:val="11486D0C"/>
    <w:lvl w:tplc="04EEA06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4F0545"/>
    <w:multiLevelType w:val="hybridMultilevel"/>
    <w:tmpl w:val="185A799E"/>
    <w:lvl w:tplc="4E881056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0736"/>
    <w:rsid w:val="0009048E"/>
    <w:rsid w:val="00144D1A"/>
    <w:rsid w:val="001F087F"/>
    <w:rsid w:val="00301F07"/>
    <w:rsid w:val="003625C7"/>
    <w:rsid w:val="00436EC1"/>
    <w:rsid w:val="005C2195"/>
    <w:rsid w:val="005F0F2E"/>
    <w:rsid w:val="005F4A7A"/>
    <w:rsid w:val="0067336B"/>
    <w:rsid w:val="00676C72"/>
    <w:rsid w:val="006D12E8"/>
    <w:rsid w:val="00702EE0"/>
    <w:rsid w:val="00786A29"/>
    <w:rsid w:val="007D27F8"/>
    <w:rsid w:val="00800736"/>
    <w:rsid w:val="008102A5"/>
    <w:rsid w:val="008E5A57"/>
    <w:rsid w:val="00954F3A"/>
    <w:rsid w:val="00963E9A"/>
    <w:rsid w:val="00965A97"/>
    <w:rsid w:val="009F16E5"/>
    <w:rsid w:val="00A12AA4"/>
    <w:rsid w:val="00A20CCF"/>
    <w:rsid w:val="00CB4950"/>
    <w:rsid w:val="00DF335C"/>
    <w:rsid w:val="00E33DDA"/>
    <w:rsid w:val="00E3669B"/>
    <w:rsid w:val="00F15017"/>
    <w:rsid w:val="00F65230"/>
    <w:rsid w:val="00FF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D1A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144D1A"/>
    <w:pPr>
      <w:spacing w:lineRule="auto" w:line="240" w:after="240"/>
      <w:contextualSpacing/>
    </w:pPr>
    <w:rPr>
      <w:rFonts w:cs="Times New Roman" w:eastAsia="Times New Roman"/>
      <w:szCs w:val="24"/>
      <w:lang w:eastAsia="hr-HR"/>
    </w:rPr>
  </w:style>
  <w:style w:customStyle="true" w:styleId="GrbRH" w:type="paragraph">
    <w:name w:val="GrbRH"/>
    <w:basedOn w:val="Normal"/>
    <w:rsid w:val="00144D1A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144D1A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44D1A"/>
    <w:pPr>
      <w:spacing w:after="120" w:before="360"/>
      <w:ind w:left="5387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4D1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4D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2D20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F335C"/>
    <w:pPr>
      <w:spacing w:after="120"/>
    </w:pPr>
    <w:rPr>
      <w:rFonts w:eastAsiaTheme="minorEastAsia" w:hAnsiTheme="minorHAnsi" w:asciiTheme="minorHAnsi" w:cs="Times New Roman"/>
      <w:lang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DF335C"/>
    <w:rPr>
      <w:rFonts w:eastAsiaTheme="minorEastAsia" w:hAnsiTheme="minorHAnsi" w:asciiTheme="minorHAnsi" w:cs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E3669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3669B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E3669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3669B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436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E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EC1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E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E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D1A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144D1A"/>
    <w:pPr>
      <w:spacing w:after="240" w:line="240" w:lineRule="auto"/>
      <w:contextualSpacing/>
    </w:pPr>
    <w:rPr>
      <w:rFonts w:cs="Times New Roman" w:eastAsia="Times New Roman"/>
      <w:szCs w:val="24"/>
      <w:lang w:eastAsia="hr-HR"/>
    </w:rPr>
  </w:style>
  <w:style w:customStyle="1" w:styleId="GrbRH" w:type="paragraph">
    <w:name w:val="GrbRH"/>
    <w:basedOn w:val="Normal"/>
    <w:rsid w:val="00144D1A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144D1A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44D1A"/>
    <w:pPr>
      <w:spacing w:after="120" w:before="360"/>
      <w:ind w:left="5387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4D1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4D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2D20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F335C"/>
    <w:pPr>
      <w:spacing w:after="120"/>
    </w:pPr>
    <w:rPr>
      <w:rFonts w:asciiTheme="minorHAnsi" w:cs="Times New Roman" w:eastAsiaTheme="minorEastAsia" w:hAnsiTheme="minorHAnsi"/>
      <w:lang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DF335C"/>
    <w:rPr>
      <w:rFonts w:asciiTheme="minorHAnsi" w:cs="Times New Roman" w:eastAsiaTheme="minorEastAsia" w:hAnsiTheme="minorHAnsi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E3669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3669B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E3669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3669B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436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E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EC1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E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E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585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493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5027</izvorni_sadrzaj>
    <derivirana_varijabla naziv="DomainObject.Predmet.Broj_1">5027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St-5027/2016</izvorni_sadrzaj>
    <derivirana_varijabla naziv="DomainObject.Predmet.OznakaBroj_1">St-5027/2016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LINAG d.o.o. zastupanog po punomoćniku DAVOR LINARIĆ</izvorni_sadrzaj>
    <derivirana_varijabla naziv="DomainObject.Predmet.ProtustrankaFormated_1">  LINAG d.o.o. zastupanog po punomoćniku DAVOR LINARIĆ</derivirana_varijabla>
  </DomainObject.Predmet.ProtustrankaFormated>
  <DomainObject.Predmet.ProtustrankaFormatedOIB>
    <izvorni_sadrzaj>  LINAG d.o.o., OIB 86167485887 zastupanog po punomoćniku DAVOR LINARIĆ</izvorni_sadrzaj>
    <derivirana_varijabla naziv="DomainObject.Predmet.ProtustrankaFormatedOIB_1">  LINAG d.o.o., OIB 86167485887 zastupanog po punomoćniku DAVOR LINARIĆ</derivirana_varijabla>
  </DomainObject.Predmet.ProtustrankaFormatedOIB>
  <DomainObject.Predmet.ProtustrankaFormatedWithAdress>
    <izvorni_sadrzaj> LINAG d.o.o., Odranska 89, 10000 Zagreb zastupanog po punomoćniku DAVOR LINARIĆ</izvorni_sadrzaj>
    <derivirana_varijabla naziv="DomainObject.Predmet.ProtustrankaFormatedWithAdress_1"> LINAG d.o.o., Odranska 89, 10000 Zagreb zastupanog po punomoćniku DAVOR LINARIĆ</derivirana_varijabla>
  </DomainObject.Predmet.ProtustrankaFormatedWithAdress>
  <DomainObject.Predmet.ProtustrankaFormatedWithAdressOIB>
    <izvorni_sadrzaj> LINAG d.o.o., OIB 86167485887, Odranska 89, 10000 Zagreb zastupanog po punomoćniku DAVOR LINARIĆ</izvorni_sadrzaj>
    <derivirana_varijabla naziv="DomainObject.Predmet.ProtustrankaFormatedWithAdressOIB_1"> LINAG d.o.o., OIB 86167485887, Odranska 89, 10000 Zagreb zastupanog po punomoćniku DAVOR LINARIĆ</derivirana_varijabla>
  </DomainObject.Predmet.ProtustrankaFormatedWithAdressOIB>
  <DomainObject.Predmet.ProtustrankaWithAdress>
    <izvorni_sadrzaj>LINAG d.o.o. Odranska 89, 10000 Zagreb</izvorni_sadrzaj>
    <derivirana_varijabla naziv="DomainObject.Predmet.ProtustrankaWithAdress_1">LINAG d.o.o. Odranska 89, 10000 Zagreb</derivirana_varijabla>
  </DomainObject.Predmet.ProtustrankaWithAdress>
  <DomainObject.Predmet.ProtustrankaWithAdressOIB>
    <izvorni_sadrzaj>LINAG d.o.o., OIB 86167485887, Odranska 89, 10000 Zagreb</izvorni_sadrzaj>
    <derivirana_varijabla naziv="DomainObject.Predmet.ProtustrankaWithAdressOIB_1">LINAG d.o.o., OIB 86167485887, Odranska 89, 10000 Zagreb</derivirana_varijabla>
  </DomainObject.Predmet.ProtustrankaWithAdressOIB>
  <DomainObject.Predmet.ProtustrankaNazivFormated>
    <izvorni_sadrzaj>LINAG d.o.o.</izvorni_sadrzaj>
    <derivirana_varijabla naziv="DomainObject.Predmet.ProtustrankaNazivFormated_1">LINAG d.o.o.</derivirana_varijabla>
  </DomainObject.Predmet.ProtustrankaNazivFormated>
  <DomainObject.Predmet.ProtustrankaNazivFormatedOIB>
    <izvorni_sadrzaj>LINAG d.o.o., OIB 86167485887</izvorni_sadrzaj>
    <derivirana_varijabla naziv="DomainObject.Predmet.ProtustrankaNazivFormatedOIB_1">LINAG d.o.o., OIB 86167485887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LINAG d.o.o. zastupanog po punomoćniku DAVOR LINARIĆ</item>
    </izvorni_sadrzaj>
    <derivirana_varijabla naziv="DomainObject.Predmet.ProtuStrankaListFormated_1">
      <item>LINAG d.o.o. zastupanog po punomoćniku DAVOR LINARIĆ</item>
    </derivirana_varijabla>
  </DomainObject.Predmet.ProtuStrankaListFormated>
  <DomainObject.Predmet.ProtuStrankaListFormatedOIB>
    <izvorni_sadrzaj>
      <item>LINAG d.o.o., OIB 86167485887 zastupanog po punomoćniku DAVOR LINARIĆ</item>
    </izvorni_sadrzaj>
    <derivirana_varijabla naziv="DomainObject.Predmet.ProtuStrankaListFormatedOIB_1">
      <item>LINAG d.o.o., OIB 86167485887 zastupanog po punomoćniku DAVOR LINARIĆ</item>
    </derivirana_varijabla>
  </DomainObject.Predmet.ProtuStrankaListFormatedOIB>
  <DomainObject.Predmet.ProtuStrankaListFormatedWithAdress>
    <izvorni_sadrzaj>
      <item>LINAG d.o.o., Odranska 89, 10000 Zagreb zastupanog po punomoćniku DAVOR LINARIĆ</item>
    </izvorni_sadrzaj>
    <derivirana_varijabla naziv="DomainObject.Predmet.ProtuStrankaListFormatedWithAdress_1">
      <item>LINAG d.o.o., Odranska 89, 10000 Zagreb zastupanog po punomoćniku DAVOR LINARIĆ</item>
    </derivirana_varijabla>
  </DomainObject.Predmet.ProtuStrankaListFormatedWithAdress>
  <DomainObject.Predmet.ProtuStrankaListFormatedWithAdressOIB>
    <izvorni_sadrzaj>
      <item>LINAG d.o.o., OIB 86167485887, Odranska 89, 10000 Zagreb zastupanog po punomoćniku DAVOR LINARIĆ</item>
    </izvorni_sadrzaj>
    <derivirana_varijabla naziv="DomainObject.Predmet.ProtuStrankaListFormatedWithAdressOIB_1">
      <item>LINAG d.o.o., OIB 86167485887, Odranska 89, 10000 Zagreb zastupanog po punomoćniku DAVOR LINARIĆ</item>
    </derivirana_varijabla>
  </DomainObject.Predmet.ProtuStrankaListFormatedWithAdressOIB>
  <DomainObject.Predmet.ProtuStrankaListNazivFormated>
    <izvorni_sadrzaj>
      <item>LINAG d.o.o.</item>
    </izvorni_sadrzaj>
    <derivirana_varijabla naziv="DomainObject.Predmet.ProtuStrankaListNazivFormated_1">
      <item>LINAG d.o.o.</item>
    </derivirana_varijabla>
  </DomainObject.Predmet.ProtuStrankaListNazivFormated>
  <DomainObject.Predmet.ProtuStrankaListNazivFormatedOIB>
    <izvorni_sadrzaj>
      <item>LINAG d.o.o., OIB 86167485887</item>
    </izvorni_sadrzaj>
    <derivirana_varijabla naziv="DomainObject.Predmet.ProtuStrankaListNazivFormatedOIB_1">
      <item>LINAG d.o.o., OIB 86167485887</item>
    </derivirana_varijabla>
  </DomainObject.Predmet.ProtuStrankaListNazivFormatedOIB>
  <DomainObject.Predmet.OstaliListFormated>
    <izvorni_sadrzaj>
      <item>DAVOR LINARIĆ punomoćnik sudionika u postupku LINAG d.o.o.</item>
    </izvorni_sadrzaj>
    <derivirana_varijabla naziv="DomainObject.Predmet.OstaliListFormated_1">
      <item>DAVOR LINARIĆ punomoćnik sudionika u postupku LINAG d.o.o.</item>
    </derivirana_varijabla>
  </DomainObject.Predmet.OstaliListFormated>
  <DomainObject.Predmet.OstaliListFormatedOIB>
    <izvorni_sadrzaj>
      <item>DAVOR LINARIĆ, OIB 13297904927 punomoćnik sudionika u postupku LINAG d.o.o.</item>
    </izvorni_sadrzaj>
    <derivirana_varijabla naziv="DomainObject.Predmet.OstaliListFormatedOIB_1">
      <item>DAVOR LINARIĆ, OIB 13297904927 punomoćnik sudionika u postupku LINAG d.o.o.</item>
    </derivirana_varijabla>
  </DomainObject.Predmet.OstaliListFormatedOIB>
  <DomainObject.Predmet.OstaliListFormatedWithAdress>
    <izvorni_sadrzaj>
      <item>DAVOR LINARIĆ, Hercegovačka 57, 10000 Zagreb punomoćnik sudionika u postupku LINAG d.o.o.</item>
    </izvorni_sadrzaj>
    <derivirana_varijabla naziv="DomainObject.Predmet.OstaliListFormatedWithAdress_1">
      <item>DAVOR LINARIĆ, Hercegovačka 57, 10000 Zagreb punomoćnik sudionika u postupku LINAG d.o.o.</item>
    </derivirana_varijabla>
  </DomainObject.Predmet.OstaliListFormatedWithAdress>
  <DomainObject.Predmet.OstaliListFormatedWithAdressOIB>
    <izvorni_sadrzaj>
      <item>DAVOR LINARIĆ, OIB 13297904927, Hercegovačka 57, 10000 Zagreb punomoćnik sudionika u postupku LINAG d.o.o.</item>
    </izvorni_sadrzaj>
    <derivirana_varijabla naziv="DomainObject.Predmet.OstaliListFormatedWithAdressOIB_1">
      <item>DAVOR LINARIĆ, OIB 13297904927, Hercegovačka 57, 10000 Zagreb punomoćnik sudionika u postupku LINAG d.o.o.</item>
    </derivirana_varijabla>
  </DomainObject.Predmet.OstaliListFormatedWithAdressOIB>
  <DomainObject.Predmet.OstaliListNazivFormated>
    <izvorni_sadrzaj>
      <item>DAVOR LINARIĆ</item>
    </izvorni_sadrzaj>
    <derivirana_varijabla naziv="DomainObject.Predmet.OstaliListNazivFormated_1">
      <item>DAVOR LINARIĆ</item>
    </derivirana_varijabla>
  </DomainObject.Predmet.OstaliListNazivFormated>
  <DomainObject.Predmet.OstaliListNazivFormatedOIB>
    <izvorni_sadrzaj>
      <item>DAVOR LINARIĆ, OIB 13297904927</item>
    </izvorni_sadrzaj>
    <derivirana_varijabla naziv="DomainObject.Predmet.OstaliListNazivFormatedOIB_1">
      <item>DAVOR LINARIĆ, OIB 13297904927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LINAG d.o.o.</izvorni_sadrzaj>
    <derivirana_varijabla naziv="DomainObject.Predmet.ProtustrankaIDrugi_1">LINAG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LINAG d.o.o., OIB 86167485887, Odranska 89, 10000 Zagreb</izvorni_sadrzaj>
    <derivirana_varijabla naziv="DomainObject.Predmet.ProtustrankaIDrugiAdressOIB_1">LINAG d.o.o., OIB 86167485887, Odranska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LINAG d.o.o.</item>
      <item>DAVOR LINARIĆ</item>
    </izvorni_sadrzaj>
    <derivirana_varijabla naziv="DomainObject.Predmet.SudioniciListNaziv_1">
      <item>FINA Regionalni centar Zagreb</item>
      <item>LINAG d.o.o.</item>
      <item>DAVOR LINARIĆ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LINAG d.o.o., OIB 86167485887, Odranska 89,10000 Zagreb</item>
      <item>DAVOR LINARIĆ, OIB 13297904927, Hercegovačka 57,10000 Zagreb</item>
    </izvorni_sadrzaj>
    <derivirana_varijabla naziv="DomainObject.Predmet.SudioniciListAdressOIB_1">
      <item>FINA Regionalni centar Zagreb, OIB 85821130368, Trg svibanjskih žrtava 1995. br. 1,10000 Zagreb</item>
      <item>LINAG d.o.o., OIB 86167485887, Odranska 89,10000 Zagreb</item>
      <item>DAVOR LINARIĆ, OIB 13297904927, Hercegovačka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86167485887</item>
      <item>, OIB 13297904927</item>
    </izvorni_sadrzaj>
    <derivirana_varijabla naziv="DomainObject.Predmet.SudioniciListNazivOIB_1">
      <item>, OIB 85821130368</item>
      <item>, OIB 86167485887</item>
      <item>, OIB 13297904927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1948</properties:Characters>
  <properties:Lines>55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2018-04-10T08:55:00Z</dcterms:created>
  <dc:creator>Matea Bizjak</dc:creator>
  <cp:lastModifiedBy>Greta Jurišić</cp:lastModifiedBy>
  <cp:lastPrinted>2018-04-10T09:03:00Z</cp:lastPrinted>
  <dcterms:modified xmlns:xsi="http://www.w3.org/2001/XMLSchema-instance" xsi:type="dcterms:W3CDTF">2018-04-10T09:03:00Z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(St-5027-16-dužnik da dostavi stečajnom upravitelju.docx)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