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4ca" w14:paraId="9e224ca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A034D1" w:rsidP="00910611" w:rsidR="00A034D1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4D1" w:rsidP="00910611" w:rsidR="00A034D1">
      <w:r>
        <w:rPr>
          <w:rFonts w:eastAsia="MS Mincho"/>
        </w:rPr>
        <w:t xml:space="preserve">   REPUBLIKA HRVATSKA</w:t>
      </w:r>
    </w:p>
    <w:p w:rsidRDefault="00A034D1" w:rsidP="00910611" w:rsidR="00A034D1">
      <w:r>
        <w:rPr>
          <w:rFonts w:eastAsia="MS Mincho"/>
        </w:rPr>
        <w:t>TRGOVAČKI SUD U RIJECI</w:t>
      </w:r>
    </w:p>
    <w:p w:rsidRDefault="00A034D1" w:rsidP="00A034D1" w:rsidR="00FC6DC0" w:rsidRPr="00A034D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A034D1" w:rsidR="00FC6DC0" w:rsidRPr="00A034D1">
      <w:pPr>
        <w:pStyle w:val="Zaglavlje"/>
        <w:jc w:val="right"/>
      </w:pPr>
      <w:r>
        <w:t>Poslovni broj</w:t>
      </w:r>
      <w:r w:rsidRPr="00DA66D5">
        <w:t xml:space="preserve"> 15 St-</w:t>
      </w:r>
      <w:r w:rsidR="00C80294">
        <w:t>673</w:t>
      </w:r>
      <w:r>
        <w:t>/1</w:t>
      </w:r>
      <w:r w:rsidR="0015340F">
        <w:t>8</w:t>
      </w:r>
      <w:r>
        <w:t>-</w:t>
      </w:r>
      <w:r w:rsidR="002B248A">
        <w:t>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C80294">
      <w:pPr>
        <w:jc w:val="center"/>
      </w:pPr>
      <w:r w:rsidRPr="00C80294">
        <w:t xml:space="preserve">R E P U B L I K </w:t>
      </w:r>
      <w:r w:rsidR="004C57B3" w:rsidRPr="00C80294">
        <w:t>A</w:t>
      </w:r>
      <w:r w:rsidRPr="00C80294">
        <w:t xml:space="preserve">   H R V A T S K </w:t>
      </w:r>
      <w:r w:rsidR="004C57B3" w:rsidRPr="00C80294">
        <w:t>A</w:t>
      </w:r>
    </w:p>
    <w:p w:rsidRDefault="00722C92" w:rsidR="00722C92" w:rsidRPr="00C80294">
      <w:pPr>
        <w:jc w:val="both"/>
      </w:pPr>
      <w:r w:rsidRPr="00C80294">
        <w:tab/>
      </w:r>
      <w:r w:rsidRPr="00C80294">
        <w:tab/>
      </w:r>
      <w:r w:rsidRPr="00C80294">
        <w:tab/>
      </w:r>
      <w:r w:rsidRPr="00C80294">
        <w:tab/>
      </w:r>
      <w:r w:rsidRPr="00C80294">
        <w:tab/>
      </w:r>
      <w:r w:rsidRPr="00C80294">
        <w:tab/>
      </w:r>
    </w:p>
    <w:p w:rsidRDefault="00722C92" w:rsidR="00367E18" w:rsidRPr="00C80294">
      <w:pPr>
        <w:jc w:val="center"/>
        <w:rPr>
          <w:bCs/>
        </w:rPr>
      </w:pPr>
      <w:r w:rsidRPr="00C80294">
        <w:rPr>
          <w:bCs/>
        </w:rPr>
        <w:t>R</w:t>
      </w:r>
      <w:r w:rsidR="00D62065" w:rsidRPr="00C80294">
        <w:rPr>
          <w:bCs/>
        </w:rPr>
        <w:t xml:space="preserve"> </w:t>
      </w:r>
      <w:r w:rsidRPr="00C80294">
        <w:rPr>
          <w:bCs/>
        </w:rPr>
        <w:t>J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  <w:r w:rsidR="00D62065" w:rsidRPr="00C80294">
        <w:rPr>
          <w:bCs/>
        </w:rPr>
        <w:t xml:space="preserve"> </w:t>
      </w:r>
      <w:r w:rsidRPr="00C80294">
        <w:rPr>
          <w:bCs/>
        </w:rPr>
        <w:t>Š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  <w:r w:rsidR="00D62065" w:rsidRPr="00C80294">
        <w:rPr>
          <w:bCs/>
        </w:rPr>
        <w:t xml:space="preserve"> </w:t>
      </w:r>
      <w:r w:rsidRPr="00C80294">
        <w:rPr>
          <w:bCs/>
        </w:rPr>
        <w:t>N</w:t>
      </w:r>
      <w:r w:rsidR="00D62065" w:rsidRPr="00C80294">
        <w:rPr>
          <w:bCs/>
        </w:rPr>
        <w:t xml:space="preserve"> </w:t>
      </w:r>
      <w:r w:rsidRPr="00C80294">
        <w:rPr>
          <w:bCs/>
        </w:rPr>
        <w:t>J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</w:p>
    <w:p w:rsidRDefault="000F4EC2" w:rsidP="000F4EC2" w:rsidR="000F4EC2" w:rsidRPr="00C80294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C80294" w:rsidRPr="00C80294">
        <w:rPr>
          <w:rFonts w:cs="Arial"/>
        </w:rPr>
        <w:t>K. N. GRAD društvo s ograničenom odgovornošću za trgovinu i usluge Viškovo, Vozišće 5, OIB 92593330204</w:t>
      </w:r>
      <w:r w:rsidR="0015340F">
        <w:rPr>
          <w:rFonts w:cs="Arial"/>
          <w:b/>
        </w:rPr>
        <w:t xml:space="preserve"> 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C80294">
        <w:rPr>
          <w:rFonts w:cs="Arial"/>
        </w:rPr>
        <w:t>14</w:t>
      </w:r>
      <w:r w:rsidR="00134E2B">
        <w:rPr>
          <w:rFonts w:cs="Arial"/>
        </w:rPr>
        <w:t xml:space="preserve">. </w:t>
      </w:r>
      <w:r w:rsidR="00C80294">
        <w:rPr>
          <w:rFonts w:cs="Arial"/>
        </w:rPr>
        <w:t xml:space="preserve">prosinca </w:t>
      </w:r>
      <w:r w:rsidR="00134E2B">
        <w:rPr>
          <w:rFonts w:cs="Arial"/>
        </w:rPr>
        <w:t>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 w:rsidRPr="00C80294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80294" w:rsidRPr="00C80294">
        <w:rPr>
          <w:rFonts w:cs="Arial"/>
        </w:rPr>
        <w:t>K. N. GRAD društvo s ograničenom odgovornošću za trgovinu i usluge Viškovo, Vozišće 5, OIB 92593330204</w:t>
      </w:r>
      <w:r w:rsidR="002B248A" w:rsidRPr="00C80294">
        <w:rPr>
          <w:rFonts w:cs="Arial"/>
        </w:rPr>
        <w:t>.</w:t>
      </w:r>
      <w:r w:rsidR="00367E18" w:rsidRPr="00C80294">
        <w:rPr>
          <w:rFonts w:cs="Arial"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C80294">
        <w:t>Mladen Novaković</w:t>
      </w:r>
      <w:r w:rsidR="000520FB">
        <w:t xml:space="preserve"> iz </w:t>
      </w:r>
      <w:r w:rsidR="00C80294">
        <w:t>Pule</w:t>
      </w:r>
      <w:r w:rsidR="000520FB">
        <w:t xml:space="preserve">, </w:t>
      </w:r>
      <w:r w:rsidR="00C80294">
        <w:t>Baliželka 44</w:t>
      </w:r>
      <w:r w:rsidR="000520FB">
        <w:t xml:space="preserve">, OIB </w:t>
      </w:r>
      <w:r w:rsidR="00C80294">
        <w:t>28857584241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80294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80294" w:rsidP="00BF24A6" w:rsidR="00BF24A6" w:rsidRPr="00C80294">
      <w:pPr>
        <w:jc w:val="center"/>
        <w:rPr>
          <w:bCs/>
        </w:rPr>
      </w:pPr>
      <w:r>
        <w:rPr>
          <w:bCs/>
        </w:rPr>
        <w:t>5</w:t>
      </w:r>
      <w:r w:rsidR="00134E2B" w:rsidRPr="00C80294">
        <w:rPr>
          <w:bCs/>
        </w:rPr>
        <w:t xml:space="preserve">. </w:t>
      </w:r>
      <w:r>
        <w:rPr>
          <w:bCs/>
        </w:rPr>
        <w:t>veljače 2019</w:t>
      </w:r>
      <w:r w:rsidR="00134E2B" w:rsidRPr="00C80294">
        <w:rPr>
          <w:bCs/>
        </w:rPr>
        <w:t>.</w:t>
      </w:r>
      <w:r w:rsidR="00367E18" w:rsidRPr="00C80294">
        <w:rPr>
          <w:bCs/>
        </w:rPr>
        <w:t xml:space="preserve"> u </w:t>
      </w:r>
      <w:r>
        <w:rPr>
          <w:bCs/>
        </w:rPr>
        <w:t>11</w:t>
      </w:r>
      <w:r w:rsidR="00BF24A6" w:rsidRPr="00C80294">
        <w:rPr>
          <w:bCs/>
        </w:rPr>
        <w:t>:</w:t>
      </w:r>
      <w:r>
        <w:rPr>
          <w:bCs/>
        </w:rPr>
        <w:t>30</w:t>
      </w:r>
      <w:r w:rsidR="00BF631C" w:rsidRPr="00C80294">
        <w:rPr>
          <w:bCs/>
        </w:rPr>
        <w:t xml:space="preserve"> </w:t>
      </w:r>
      <w:r w:rsidR="00BF24A6" w:rsidRPr="00C80294">
        <w:rPr>
          <w:bCs/>
        </w:rPr>
        <w:t>sati</w:t>
      </w:r>
    </w:p>
    <w:p w:rsidRDefault="00BF24A6" w:rsidP="00BF24A6" w:rsidR="00BF24A6" w:rsidRPr="00C80294">
      <w:pPr>
        <w:jc w:val="center"/>
      </w:pPr>
      <w:r w:rsidRPr="00C80294">
        <w:t>kod ovog suda, Zadarska ulica 1 i 3,</w:t>
      </w:r>
    </w:p>
    <w:p w:rsidRDefault="00BF24A6" w:rsidP="001A6A93" w:rsidR="00BF24A6" w:rsidRPr="00C80294">
      <w:pPr>
        <w:jc w:val="center"/>
      </w:pPr>
      <w:r w:rsidRPr="00C80294">
        <w:t>I. kat, sudnica broj 2</w:t>
      </w:r>
    </w:p>
    <w:p w:rsidRDefault="0015340F" w:rsidP="00BF24A6" w:rsidR="0015340F" w:rsidRPr="00C80294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C80294">
      <w:pPr>
        <w:jc w:val="center"/>
        <w:rPr>
          <w:bCs/>
        </w:rPr>
      </w:pPr>
      <w:r w:rsidRPr="00C80294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C80294">
        <w:t>7</w:t>
      </w:r>
      <w:r w:rsidR="00134E2B">
        <w:t xml:space="preserve">. </w:t>
      </w:r>
      <w:r w:rsidR="00C80294">
        <w:t xml:space="preserve">prosinca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C80294" w:rsidRPr="00C80294">
        <w:rPr>
          <w:rFonts w:cs="Arial"/>
        </w:rPr>
        <w:t>K. N. GRAD društvo s ograničenom odgovornošću za trgovinu i usluge Viškovo, Vozišće 5, OIB 92593330204</w:t>
      </w:r>
      <w:r w:rsidR="00C80294" w:rsidRPr="00C80294">
        <w:rPr>
          <w:rFonts w:cs="Arial"/>
          <w:b/>
        </w:rPr>
        <w:t xml:space="preserve"> </w:t>
      </w:r>
      <w:r w:rsidR="0015340F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C80294">
        <w:t>30</w:t>
      </w:r>
      <w:r w:rsidR="00936391">
        <w:t xml:space="preserve">. </w:t>
      </w:r>
      <w:r w:rsidR="00C80294">
        <w:t>studeni 2018</w:t>
      </w:r>
      <w:r>
        <w:t xml:space="preserve">. u Očevidniku redoslijeda osnova za plaćanje ima evidentirane neizvršene osnove za plaćanje u neprekinutom razdoblju od </w:t>
      </w:r>
      <w:r w:rsidR="0015340F">
        <w:t>120</w:t>
      </w:r>
      <w:r>
        <w:t xml:space="preserve"> dana u ukupnom iznosu od </w:t>
      </w:r>
      <w:r w:rsidR="00C80294">
        <w:t>52.847,50</w:t>
      </w:r>
      <w:r>
        <w:t xml:space="preserve"> kn u koji iznos je uračunata i kamata i naknada Financijske</w:t>
      </w:r>
      <w:r w:rsidR="00C80294">
        <w:t xml:space="preserve">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C80294">
        <w:t>dva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C80294">
        <w:t>14</w:t>
      </w:r>
      <w:r>
        <w:t xml:space="preserve">. </w:t>
      </w:r>
      <w:r w:rsidR="00C80294">
        <w:t>prosinca</w:t>
      </w:r>
      <w:r>
        <w:t xml:space="preserve"> 2018. utvrđeno je da su na računu dužnika evidentirane neizvršene osnove za plaćanje u razdoblju dužem od 60 dana, a iznos nepodmirenih obveza iznosi </w:t>
      </w:r>
      <w:r w:rsidR="00C80294">
        <w:t>52.969,17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C80294">
        <w:t>14</w:t>
      </w:r>
      <w:r w:rsidRPr="00B3110D">
        <w:t xml:space="preserve">. </w:t>
      </w:r>
      <w:r w:rsidR="00C80294">
        <w:t xml:space="preserve">prosinca </w:t>
      </w:r>
      <w:r w:rsidRPr="00B3110D">
        <w:t>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C80294">
      <w:pPr>
        <w:jc w:val="both"/>
      </w:pPr>
      <w:r w:rsidRPr="00C80294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Sect="00C80294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89A" w:rsidR="00F8289A">
      <w:r>
        <w:separator/>
      </w:r>
    </w:p>
  </w:endnote>
  <w:endnote w:id="0" w:type="continuationSeparator">
    <w:p w:rsidRDefault="00F8289A" w:rsidR="00F82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707519"/>
      <w:docPartObj>
        <w:docPartGallery w:val="Page Numbers (Bottom of Page)"/>
        <w:docPartUnique/>
      </w:docPartObj>
    </w:sdtPr>
    <w:sdtEndPr/>
    <w:sdtContent>
      <w:p w:rsidRDefault="00C80294" w:rsidR="00C802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4D1">
          <w:rPr>
            <w:noProof/>
          </w:rPr>
          <w:t>2</w:t>
        </w:r>
        <w:r>
          <w:fldChar w:fldCharType="end"/>
        </w:r>
      </w:p>
    </w:sdtContent>
  </w:sdt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89A" w:rsidR="00F8289A">
      <w:r>
        <w:separator/>
      </w:r>
    </w:p>
  </w:footnote>
  <w:footnote w:id="0" w:type="continuationSeparator">
    <w:p w:rsidRDefault="00F8289A" w:rsidR="00F82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294" w:rsidP="00C80294" w:rsidR="00C80294" w:rsidRPr="00134E2B">
    <w:pPr>
      <w:pStyle w:val="Zaglavlje"/>
      <w:jc w:val="right"/>
    </w:pPr>
    <w:r>
      <w:t>Poslovni broj</w:t>
    </w:r>
    <w:r w:rsidRPr="00DA66D5">
      <w:t xml:space="preserve"> 15 St-</w:t>
    </w:r>
    <w:r>
      <w:t>673/18-3</w:t>
    </w:r>
  </w:p>
  <w:p w:rsidRDefault="00C80294" w:rsidR="00C80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5340F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4593E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26D4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0F4A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034D1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0294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8289A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802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802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K.N. GRAD d.o.o.</izvorni_sadrzaj>
    <derivirana_varijabla naziv="DomainObject.Predmet.ProtustrankaFormated_1">  K.N. GRAD d.o.o.</derivirana_varijabla>
  </DomainObject.Predmet.ProtustrankaFormated>
  <DomainObject.Predmet.ProtustrankaFormatedOIB>
    <izvorni_sadrzaj>  K.N. GRAD d.o.o., OIB 92593330204</izvorni_sadrzaj>
    <derivirana_varijabla naziv="DomainObject.Predmet.ProtustrankaFormatedOIB_1">  K.N. GRAD d.o.o., OIB 92593330204</derivirana_varijabla>
  </DomainObject.Predmet.ProtustrankaFormatedOIB>
  <DomainObject.Predmet.ProtustrankaFormatedWithAdress>
    <izvorni_sadrzaj> K.N. GRAD d.o.o., Vozišće 5, 51216 Viškovo</izvorni_sadrzaj>
    <derivirana_varijabla naziv="DomainObject.Predmet.ProtustrankaFormatedWithAdress_1"> K.N. GRAD d.o.o., Vozišće 5, 51216 Viškovo</derivirana_varijabla>
  </DomainObject.Predmet.ProtustrankaFormatedWithAdress>
  <DomainObject.Predmet.ProtustrankaFormatedWithAdressOIB>
    <izvorni_sadrzaj> K.N. GRAD d.o.o., OIB 92593330204, Vozišće 5, 51216 Viškovo</izvorni_sadrzaj>
    <derivirana_varijabla naziv="DomainObject.Predmet.ProtustrankaFormatedWithAdressOIB_1"> K.N. GRAD d.o.o., OIB 92593330204, Vozišće 5, 51216 Viškovo</derivirana_varijabla>
  </DomainObject.Predmet.ProtustrankaFormatedWithAdressOIB>
  <DomainObject.Predmet.ProtustrankaWithAdress>
    <izvorni_sadrzaj>K.N. GRAD d.o.o. Vozišće 5, 51216 Viškovo</izvorni_sadrzaj>
    <derivirana_varijabla naziv="DomainObject.Predmet.ProtustrankaWithAdress_1">K.N. GRAD d.o.o. Vozišće 5, 51216 Viškovo</derivirana_varijabla>
  </DomainObject.Predmet.ProtustrankaWithAdress>
  <DomainObject.Predmet.ProtustrankaWithAdressOIB>
    <izvorni_sadrzaj>K.N. GRAD d.o.o., OIB 92593330204, Vozišće 5, 51216 Viškovo</izvorni_sadrzaj>
    <derivirana_varijabla naziv="DomainObject.Predmet.ProtustrankaWithAdressOIB_1">K.N. GRAD d.o.o., OIB 92593330204, Vozišće 5, 51216 Viškovo</derivirana_varijabla>
  </DomainObject.Predmet.ProtustrankaWithAdressOIB>
  <DomainObject.Predmet.ProtustrankaNazivFormated>
    <izvorni_sadrzaj>K.N. GRAD d.o.o.</izvorni_sadrzaj>
    <derivirana_varijabla naziv="DomainObject.Predmet.ProtustrankaNazivFormated_1">K.N. GRAD d.o.o.</derivirana_varijabla>
  </DomainObject.Predmet.ProtustrankaNazivFormated>
  <DomainObject.Predmet.ProtustrankaNazivFormatedOIB>
    <izvorni_sadrzaj>K.N. GRAD d.o.o., OIB 92593330204</izvorni_sadrzaj>
    <derivirana_varijabla naziv="DomainObject.Predmet.ProtustrankaNazivFormatedOIB_1">K.N. GRAD d.o.o., OIB 92593330204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K.N. GRAD d.o.o.</item>
    </izvorni_sadrzaj>
    <derivirana_varijabla naziv="DomainObject.Predmet.ProtuStrankaListFormated_1">
      <item>K.N. GRAD d.o.o.</item>
    </derivirana_varijabla>
  </DomainObject.Predmet.ProtuStrankaListFormated>
  <DomainObject.Predmet.ProtuStrankaListFormatedOIB>
    <izvorni_sadrzaj>
      <item>K.N. GRAD d.o.o., OIB 92593330204</item>
    </izvorni_sadrzaj>
    <derivirana_varijabla naziv="DomainObject.Predmet.ProtuStrankaListFormatedOIB_1">
      <item>K.N. GRAD d.o.o., OIB 92593330204</item>
    </derivirana_varijabla>
  </DomainObject.Predmet.ProtuStrankaListFormatedOIB>
  <DomainObject.Predmet.ProtuStrankaListFormatedWithAdress>
    <izvorni_sadrzaj>
      <item>K.N. GRAD d.o.o., Vozišće 5, 51216 Viškovo</item>
    </izvorni_sadrzaj>
    <derivirana_varijabla naziv="DomainObject.Predmet.ProtuStrankaListFormatedWithAdress_1">
      <item>K.N. GRAD d.o.o., Vozišće 5, 51216 Viškovo</item>
    </derivirana_varijabla>
  </DomainObject.Predmet.ProtuStrankaListFormatedWithAdress>
  <DomainObject.Predmet.ProtuStrankaListFormatedWithAdressOIB>
    <izvorni_sadrzaj>
      <item>K.N. GRAD d.o.o., OIB 92593330204, Vozišće 5, 51216 Viškovo</item>
    </izvorni_sadrzaj>
    <derivirana_varijabla naziv="DomainObject.Predmet.ProtuStrankaListFormatedWithAdressOIB_1">
      <item>K.N. GRAD d.o.o., OIB 92593330204, Vozišće 5, 51216 Viškovo</item>
    </derivirana_varijabla>
  </DomainObject.Predmet.ProtuStrankaListFormatedWithAdressOIB>
  <DomainObject.Predmet.ProtuStrankaListNazivFormated>
    <izvorni_sadrzaj>
      <item>K.N. GRAD d.o.o.</item>
    </izvorni_sadrzaj>
    <derivirana_varijabla naziv="DomainObject.Predmet.ProtuStrankaListNazivFormated_1">
      <item>K.N. GRAD d.o.o.</item>
    </derivirana_varijabla>
  </DomainObject.Predmet.ProtuStrankaListNazivFormated>
  <DomainObject.Predmet.ProtuStrankaListNazivFormatedOIB>
    <izvorni_sadrzaj>
      <item>K.N. GRAD d.o.o., OIB 92593330204</item>
    </izvorni_sadrzaj>
    <derivirana_varijabla naziv="DomainObject.Predmet.ProtuStrankaListNazivFormatedOIB_1">
      <item>K.N. GRAD d.o.o., OIB 92593330204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K.N. GRAD d.o.o.</izvorni_sadrzaj>
    <derivirana_varijabla naziv="DomainObject.Predmet.ProtustrankaIDrugi_1">K.N.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K.N. GRAD d.o.o., OIB 92593330204, Vozišće 5, 51216 Viškovo</izvorni_sadrzaj>
    <derivirana_varijabla naziv="DomainObject.Predmet.ProtustrankaIDrugiAdressOIB_1">K.N. GRAD d.o.o., OIB 92593330204,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K.N. GRAD d.o.o.</item>
    </izvorni_sadrzaj>
    <derivirana_varijabla naziv="DomainObject.Predmet.SudioniciListNaziv_1">
      <item>FINA  Rijeka</item>
      <item>K.N. GRAD d.o.o.</item>
    </derivirana_varijabla>
  </DomainObject.Predmet.SudioniciListNaziv>
  <DomainObject.Predmet.SudioniciListAdressOIB>
    <izvorni_sadrzaj>
      <item>FINA  Rijeka, OIB 85821130368, Frana Kurelca 8,51000 Rijeka</item>
      <item>K.N. GRAD d.o.o., OIB 92593330204, Vozišće 5,51216 Viškovo</item>
    </izvorni_sadrzaj>
    <derivirana_varijabla naziv="DomainObject.Predmet.SudioniciListAdressOIB_1">
      <item>FINA  Rijeka, OIB 85821130368, Frana Kurelca 8,51000 Rijeka</item>
      <item>K.N. GRAD d.o.o., OIB 92593330204,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92593330204</item>
    </izvorni_sadrzaj>
    <derivirana_varijabla naziv="DomainObject.Predmet.SudioniciListNazivOIB_1">
      <item>, OIB 85821130368</item>
      <item>, OIB 92593330204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BDC92-B7ED-42F3-9E2E-AAEA6FD2D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578</properties:Words>
  <properties:Characters>3130</properties:Characters>
  <properties:Lines>94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2018-12-14T08:49:00Z</dcterms:created>
  <dc:creator>stecaj</dc:creator>
  <cp:lastModifiedBy>Jasna Radulović</cp:lastModifiedBy>
  <cp:lastPrinted>2018-02-15T12:44:00Z</cp:lastPrinted>
  <dcterms:modified xmlns:xsi="http://www.w3.org/2001/XMLSchema-instance" xsi:type="dcterms:W3CDTF">2018-12-14T10:06:00Z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