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5375" w14:paraId="8a25375" w:rsidRDefault="00B63890" w:rsidR="00B63890" w:rsidRPr="009B3354">
      <w:pPr>
        <w15:collapsed w:val="false"/>
      </w:pPr>
      <w:bookmarkStart w:name="_GoBack" w:id="0"/>
      <w:bookmarkEnd w:id="0"/>
    </w:p>
    <w:p w:rsidRDefault="003136D8" w:rsidR="006F5F05" w:rsidRPr="009B3354">
      <w:r w:rsidRPr="009B3354"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68F" w:rsidP="00C907C8" w:rsidR="007F268F" w:rsidRPr="009B3354"/>
    <w:p w:rsidRDefault="004B23BC" w:rsidP="004B23BC" w:rsidR="004B23BC" w:rsidRPr="009B3354">
      <w:pPr>
        <w:jc w:val="both"/>
      </w:pPr>
      <w:r w:rsidRPr="009B3354">
        <w:t>REPUBLIKA HRVATSKA</w:t>
      </w:r>
      <w:r w:rsidRPr="009B3354">
        <w:tab/>
      </w:r>
      <w:r w:rsidRPr="009B3354">
        <w:tab/>
      </w:r>
      <w:r w:rsidRPr="009B3354">
        <w:tab/>
      </w:r>
      <w:r w:rsidRPr="009B3354">
        <w:tab/>
      </w:r>
      <w:r w:rsidRPr="009B3354">
        <w:tab/>
      </w:r>
    </w:p>
    <w:p w:rsidRDefault="004B23BC" w:rsidP="004B23BC" w:rsidR="004B23BC" w:rsidRPr="009B3354">
      <w:pPr>
        <w:jc w:val="both"/>
      </w:pPr>
      <w:r w:rsidRPr="009B3354">
        <w:t>TRGOVAČKI SUD U ZAGREBU</w:t>
      </w:r>
    </w:p>
    <w:p w:rsidRDefault="004B23BC" w:rsidP="004B23BC" w:rsidR="004B23BC" w:rsidRPr="009B3354">
      <w:pPr>
        <w:jc w:val="both"/>
      </w:pPr>
      <w:r w:rsidRPr="009B3354">
        <w:t xml:space="preserve">Zagreb, </w:t>
      </w:r>
      <w:proofErr w:type="spellStart"/>
      <w:r w:rsidRPr="009B3354">
        <w:t>Amruševa</w:t>
      </w:r>
      <w:proofErr w:type="spellEnd"/>
      <w:r w:rsidRPr="009B3354">
        <w:t xml:space="preserve"> 2/II</w:t>
      </w:r>
      <w:r w:rsidRPr="009B3354">
        <w:tab/>
      </w:r>
      <w:r w:rsidRPr="009B3354">
        <w:tab/>
      </w:r>
      <w:r w:rsidRPr="009B3354">
        <w:tab/>
      </w:r>
      <w:r w:rsidRPr="009B3354">
        <w:tab/>
      </w:r>
      <w:r w:rsidRPr="009B3354">
        <w:tab/>
      </w:r>
      <w:r w:rsidRPr="009B3354">
        <w:tab/>
        <w:t xml:space="preserve">        </w:t>
      </w:r>
      <w:r w:rsidR="006F5F05" w:rsidRPr="009B3354">
        <w:t xml:space="preserve">         </w:t>
      </w:r>
      <w:r w:rsidR="00B10921" w:rsidRPr="009B3354">
        <w:t>45</w:t>
      </w:r>
      <w:r w:rsidR="008956F8" w:rsidRPr="009B3354">
        <w:t>. St-</w:t>
      </w:r>
      <w:r w:rsidR="00B10921" w:rsidRPr="009B3354">
        <w:t>6506</w:t>
      </w:r>
      <w:r w:rsidR="004D4406" w:rsidRPr="009B3354">
        <w:t>/15</w:t>
      </w:r>
    </w:p>
    <w:p w:rsidRDefault="00152A1E" w:rsidP="004B23BC" w:rsidR="00152A1E" w:rsidRPr="009B3354">
      <w:pPr>
        <w:jc w:val="both"/>
      </w:pPr>
    </w:p>
    <w:p w:rsidRDefault="004D4406" w:rsidP="004D4406" w:rsidR="004D4406" w:rsidRPr="009B3354">
      <w:pPr>
        <w:jc w:val="center"/>
      </w:pPr>
      <w:r w:rsidRPr="009B3354">
        <w:t>U  I M E  R E P U B L I K E  H R V A T S K E</w:t>
      </w:r>
    </w:p>
    <w:p w:rsidRDefault="004D4406" w:rsidP="004B23BC" w:rsidR="004D4406" w:rsidRPr="009B3354">
      <w:pPr>
        <w:jc w:val="center"/>
      </w:pPr>
    </w:p>
    <w:p w:rsidRDefault="004B23BC" w:rsidP="004B23BC" w:rsidR="004B23BC" w:rsidRPr="009B3354">
      <w:pPr>
        <w:jc w:val="center"/>
      </w:pPr>
      <w:r w:rsidRPr="009B3354">
        <w:t>R J E Š E N J E</w:t>
      </w:r>
    </w:p>
    <w:p w:rsidRDefault="004B23BC" w:rsidP="004B23BC" w:rsidR="004B23BC" w:rsidRPr="009B3354">
      <w:pPr>
        <w:jc w:val="both"/>
      </w:pPr>
    </w:p>
    <w:p w:rsidRDefault="00B63890" w:rsidP="00B63890" w:rsidR="00B63890" w:rsidRPr="009B3354">
      <w:pPr>
        <w:jc w:val="both"/>
      </w:pPr>
      <w:r w:rsidRPr="009B3354">
        <w:tab/>
        <w:t xml:space="preserve">Trgovački sud u Zagrebu, po sucu Mirni Panjan, u stečajnom predmetu povodom zahtjeva FINANCIJSKE AGENCIJE za provedbu skraćenog stečajnog postupka nad dužnikom, </w:t>
      </w:r>
      <w:r w:rsidR="009B3354">
        <w:t xml:space="preserve">BENIC SPATIAL SOLUTIONS d.o.o. u likvidaciji, Zagreb, </w:t>
      </w:r>
      <w:proofErr w:type="spellStart"/>
      <w:r w:rsidR="009B3354">
        <w:t>Mihovci</w:t>
      </w:r>
      <w:proofErr w:type="spellEnd"/>
      <w:r w:rsidR="009B3354">
        <w:t xml:space="preserve"> 5 F, OIB: 30322235317, MBS:  080793978</w:t>
      </w:r>
      <w:r w:rsidRPr="009B3354">
        <w:t xml:space="preserve">, dana </w:t>
      </w:r>
      <w:r w:rsidR="009B3354">
        <w:t>11</w:t>
      </w:r>
      <w:r w:rsidRPr="009B3354">
        <w:t xml:space="preserve">. studenog 2016.g., </w:t>
      </w:r>
    </w:p>
    <w:p w:rsidRDefault="00B63890" w:rsidP="007F268F" w:rsidR="00B63890" w:rsidRPr="009B3354">
      <w:pPr>
        <w:jc w:val="center"/>
      </w:pPr>
    </w:p>
    <w:p w:rsidRDefault="00C907C8" w:rsidP="007F268F" w:rsidR="00C907C8" w:rsidRPr="009B3354">
      <w:pPr>
        <w:jc w:val="center"/>
      </w:pPr>
      <w:r w:rsidRPr="009B3354">
        <w:t>r i j e š i o    j e</w:t>
      </w:r>
    </w:p>
    <w:p w:rsidRDefault="00E437C6" w:rsidP="00152A1E" w:rsidR="00E437C6" w:rsidRPr="009B3354">
      <w:pPr>
        <w:jc w:val="both"/>
      </w:pPr>
    </w:p>
    <w:p w:rsidRDefault="00E437C6" w:rsidP="00B63890" w:rsidR="00B63890" w:rsidRPr="009B3354">
      <w:pPr>
        <w:ind w:firstLine="708"/>
        <w:jc w:val="both"/>
      </w:pPr>
      <w:r w:rsidRPr="009B3354">
        <w:t xml:space="preserve"> Odbacuje se kao nedopušten </w:t>
      </w:r>
      <w:r w:rsidR="006F5F05" w:rsidRPr="009B3354">
        <w:t>zahtjev za provedbu skraćenog</w:t>
      </w:r>
      <w:r w:rsidRPr="009B3354">
        <w:t xml:space="preserve"> stečajnog postupka nad dužnikom </w:t>
      </w:r>
      <w:r w:rsidR="009B3354">
        <w:t xml:space="preserve">BENIC SPATIAL SOLUTIONS d.o.o. u likvidaciji, Zagreb, </w:t>
      </w:r>
      <w:proofErr w:type="spellStart"/>
      <w:r w:rsidR="009B3354">
        <w:t>Mihovci</w:t>
      </w:r>
      <w:proofErr w:type="spellEnd"/>
      <w:r w:rsidR="009B3354">
        <w:t xml:space="preserve"> 5 F, OIB: 30322235317, MBS:  080793978</w:t>
      </w:r>
      <w:r w:rsidR="00B63890" w:rsidRPr="009B3354">
        <w:t>.</w:t>
      </w:r>
    </w:p>
    <w:p w:rsidRDefault="00B63890" w:rsidP="00B63890" w:rsidR="00B63890" w:rsidRPr="009B3354">
      <w:pPr>
        <w:ind w:firstLine="708"/>
        <w:jc w:val="both"/>
      </w:pPr>
    </w:p>
    <w:p w:rsidRDefault="00B63890" w:rsidP="00B63890" w:rsidR="00C907C8" w:rsidRPr="009B3354">
      <w:pPr>
        <w:ind w:firstLine="708"/>
        <w:jc w:val="both"/>
      </w:pPr>
      <w:r w:rsidRPr="009B3354">
        <w:tab/>
      </w:r>
      <w:r w:rsidRPr="009B3354">
        <w:tab/>
      </w:r>
      <w:r w:rsidRPr="009B3354">
        <w:tab/>
      </w:r>
      <w:r w:rsidRPr="009B3354">
        <w:tab/>
        <w:t xml:space="preserve">      </w:t>
      </w:r>
      <w:r w:rsidR="00C907C8" w:rsidRPr="009B3354">
        <w:t>Obrazloženje</w:t>
      </w:r>
    </w:p>
    <w:p w:rsidRDefault="008956F8" w:rsidP="006F5F05" w:rsidR="008956F8" w:rsidRPr="009B3354">
      <w:pPr>
        <w:jc w:val="both"/>
      </w:pPr>
    </w:p>
    <w:p w:rsidRDefault="008956F8" w:rsidP="006F5F05" w:rsidR="008956F8" w:rsidRPr="009B3354">
      <w:pPr>
        <w:ind w:firstLine="708"/>
        <w:jc w:val="both"/>
      </w:pPr>
      <w:r w:rsidRPr="009B3354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9B3354">
        <w:t xml:space="preserve">BENIC SPATIAL SOLUTIONS d.o.o. u likvidaciji, Zagreb, </w:t>
      </w:r>
      <w:proofErr w:type="spellStart"/>
      <w:r w:rsidR="009B3354">
        <w:t>Mihovci</w:t>
      </w:r>
      <w:proofErr w:type="spellEnd"/>
      <w:r w:rsidR="009B3354">
        <w:t xml:space="preserve"> 5 F, OIB: 30322235317, MBS:  080793978</w:t>
      </w:r>
      <w:r w:rsidRPr="009B3354">
        <w:t xml:space="preserve">. </w:t>
      </w:r>
    </w:p>
    <w:p w:rsidRDefault="008956F8" w:rsidP="006F5F05" w:rsidR="008956F8" w:rsidRPr="009B3354">
      <w:pPr>
        <w:ind w:firstLine="708"/>
        <w:jc w:val="both"/>
      </w:pPr>
      <w:r w:rsidRPr="009B3354">
        <w:t>U zahtjevu je navedeno kako je dužnik, na dan 1. rujna 2015., u Očevidniku redoslijeda osnova za plaćanje imao evidentirane neizvršene osnove za plaćanje</w:t>
      </w:r>
      <w:r w:rsidR="00B63890" w:rsidRPr="009B3354">
        <w:t xml:space="preserve"> u neprekinutom razdoblju od </w:t>
      </w:r>
      <w:r w:rsidR="009B3354">
        <w:t>679</w:t>
      </w:r>
      <w:r w:rsidRPr="009B3354">
        <w:t xml:space="preserve"> dana, kao i da dužnik nema zaposlenih.</w:t>
      </w:r>
    </w:p>
    <w:p w:rsidRDefault="008956F8" w:rsidP="008956F8" w:rsidR="008956F8" w:rsidRPr="009B3354">
      <w:pPr>
        <w:jc w:val="both"/>
      </w:pPr>
      <w:r w:rsidRPr="009B335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 w:rsidRPr="009B3354">
      <w:pPr>
        <w:jc w:val="both"/>
      </w:pPr>
      <w:r w:rsidRPr="009B3354">
        <w:tab/>
        <w:t xml:space="preserve">Uvidom u sudski registar sud je utvrdio kako se nad dužnikom provodi postupak likvidacije odnosno pokrenut je drugi postupak radi brisanja dužnika iz sudskog registra. </w:t>
      </w:r>
      <w:r w:rsidR="00B63890" w:rsidRPr="009B3354">
        <w:tab/>
      </w:r>
      <w:r w:rsidRPr="009B3354">
        <w:t xml:space="preserve">Zbog navedenog, nisu ispunjene pretpostavke za provedbu skraćenog stečajnog postupka nad dužnikom pa je </w:t>
      </w:r>
      <w:r w:rsidR="00B63890" w:rsidRPr="009B3354">
        <w:t>odlučeno</w:t>
      </w:r>
      <w:r w:rsidRPr="009B3354">
        <w:t xml:space="preserve"> kao u izreci.</w:t>
      </w:r>
    </w:p>
    <w:p w:rsidRDefault="00F6362F" w:rsidP="00152A1E" w:rsidR="00F6362F" w:rsidRPr="009B3354">
      <w:pPr>
        <w:jc w:val="both"/>
      </w:pPr>
    </w:p>
    <w:p w:rsidRDefault="006A7C05" w:rsidP="00152A1E" w:rsidR="006A7C05" w:rsidRPr="009B3354">
      <w:pPr>
        <w:jc w:val="both"/>
      </w:pPr>
    </w:p>
    <w:p w:rsidRDefault="00867960" w:rsidP="004D4406" w:rsidR="00867960">
      <w:pPr>
        <w:jc w:val="center"/>
      </w:pPr>
      <w:r w:rsidRPr="009B3354">
        <w:t xml:space="preserve">U </w:t>
      </w:r>
      <w:r w:rsidR="00C907C8" w:rsidRPr="009B3354">
        <w:t>Zagreb</w:t>
      </w:r>
      <w:r w:rsidR="00F6362F" w:rsidRPr="009B3354">
        <w:t xml:space="preserve">u </w:t>
      </w:r>
      <w:r w:rsidR="009B3354">
        <w:t>11</w:t>
      </w:r>
      <w:r w:rsidR="006F5F05" w:rsidRPr="009B3354">
        <w:t>. s</w:t>
      </w:r>
      <w:r w:rsidR="00B63890" w:rsidRPr="009B3354">
        <w:t>tudenog</w:t>
      </w:r>
      <w:r w:rsidR="008956F8" w:rsidRPr="009B3354">
        <w:t xml:space="preserve"> 2016</w:t>
      </w:r>
      <w:r w:rsidR="00C907C8" w:rsidRPr="009B3354">
        <w:t>.</w:t>
      </w:r>
      <w:r w:rsidR="00B63890" w:rsidRPr="009B3354">
        <w:t>g.</w:t>
      </w:r>
    </w:p>
    <w:p w:rsidRDefault="009B3354" w:rsidP="004D4406" w:rsidR="009B3354" w:rsidRPr="009B3354">
      <w:pPr>
        <w:jc w:val="center"/>
      </w:pPr>
    </w:p>
    <w:p w:rsidRDefault="00867960" w:rsidP="002C2474" w:rsidR="00867960" w:rsidRPr="009B3354">
      <w:pPr>
        <w:ind w:firstLine="720" w:left="5040"/>
        <w:jc w:val="right"/>
      </w:pPr>
      <w:r w:rsidRPr="009B3354">
        <w:t xml:space="preserve">                  SUDAC:</w:t>
      </w:r>
    </w:p>
    <w:p w:rsidRDefault="00867960" w:rsidP="002C2474" w:rsidR="00CD1F20" w:rsidRPr="009B3354">
      <w:pPr>
        <w:jc w:val="right"/>
      </w:pPr>
      <w:r w:rsidRPr="009B3354">
        <w:t xml:space="preserve">                                                                                             </w:t>
      </w:r>
      <w:r w:rsidR="006F5F05" w:rsidRPr="009B3354">
        <w:t xml:space="preserve">               </w:t>
      </w:r>
      <w:r w:rsidR="00B63890" w:rsidRPr="009B3354">
        <w:t>Mirna Panjan</w:t>
      </w:r>
      <w:r w:rsidR="006F5F05" w:rsidRPr="009B3354">
        <w:t xml:space="preserve"> </w:t>
      </w:r>
    </w:p>
    <w:p w:rsidRDefault="002C2474" w:rsidP="00867960" w:rsidR="002C2474" w:rsidRPr="009B3354">
      <w:pPr>
        <w:jc w:val="both"/>
      </w:pPr>
    </w:p>
    <w:p w:rsidRDefault="009B3354" w:rsidP="00867960" w:rsidR="009B3354">
      <w:pPr>
        <w:jc w:val="both"/>
        <w:rPr>
          <w:sz w:val="18"/>
          <w:szCs w:val="18"/>
        </w:rPr>
      </w:pPr>
    </w:p>
    <w:p w:rsidRDefault="009B3354" w:rsidP="00867960" w:rsidR="009B3354">
      <w:pPr>
        <w:jc w:val="both"/>
        <w:rPr>
          <w:sz w:val="18"/>
          <w:szCs w:val="18"/>
        </w:rPr>
      </w:pPr>
    </w:p>
    <w:p w:rsidRDefault="00867960" w:rsidP="00867960" w:rsidR="00867960" w:rsidRPr="009B3354">
      <w:pPr>
        <w:jc w:val="both"/>
        <w:rPr>
          <w:sz w:val="18"/>
          <w:szCs w:val="18"/>
        </w:rPr>
      </w:pPr>
      <w:r w:rsidRPr="009B3354">
        <w:rPr>
          <w:sz w:val="18"/>
          <w:szCs w:val="18"/>
        </w:rPr>
        <w:t>UPUTA O PRAVNOM LIJEKU:</w:t>
      </w:r>
    </w:p>
    <w:p w:rsidRDefault="00867960" w:rsidP="00867960" w:rsidR="00867960">
      <w:pPr>
        <w:jc w:val="both"/>
        <w:rPr>
          <w:sz w:val="18"/>
          <w:szCs w:val="18"/>
        </w:rPr>
      </w:pPr>
      <w:r w:rsidRPr="009B3354">
        <w:rPr>
          <w:sz w:val="18"/>
          <w:szCs w:val="18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B3354" w:rsidP="00867960" w:rsidR="009B3354">
      <w:pPr>
        <w:jc w:val="both"/>
        <w:rPr>
          <w:sz w:val="18"/>
          <w:szCs w:val="18"/>
        </w:rPr>
      </w:pPr>
    </w:p>
    <w:p w:rsidRDefault="009B3354" w:rsidP="00867960" w:rsidR="009B3354">
      <w:pPr>
        <w:jc w:val="both"/>
        <w:rPr>
          <w:sz w:val="18"/>
          <w:szCs w:val="18"/>
        </w:rPr>
      </w:pPr>
      <w:r>
        <w:rPr>
          <w:sz w:val="18"/>
          <w:szCs w:val="18"/>
        </w:rPr>
        <w:t>DNA:</w:t>
      </w:r>
    </w:p>
    <w:p w:rsidRDefault="009B3354" w:rsidP="009B3354" w:rsidR="00B63890" w:rsidRPr="009B3354">
      <w:pPr>
        <w:jc w:val="both"/>
      </w:pPr>
      <w:r>
        <w:rPr>
          <w:sz w:val="18"/>
          <w:szCs w:val="18"/>
        </w:rPr>
        <w:t>predlagatelj FINA</w:t>
      </w:r>
    </w:p>
    <w:p w:rsidRDefault="00330E26" w:rsidP="002C2474" w:rsidR="004D4406" w:rsidRPr="009B3354">
      <w:pPr>
        <w:ind w:left="720"/>
      </w:pPr>
      <w:r w:rsidRPr="009B3354">
        <w:t xml:space="preserve"> </w:t>
      </w:r>
    </w:p>
    <w:sectPr w:rsidSect="00B63890" w:rsidR="004D4406" w:rsidRPr="009B3354">
      <w:pgSz w:h="16838" w:w="11906"/>
      <w:pgMar w:gutter="0" w:footer="708" w:header="708" w:left="1417" w:bottom="284" w:right="1417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456"/>
    <w:rsid w:val="00050C9F"/>
    <w:rsid w:val="000829B9"/>
    <w:rsid w:val="000A7A51"/>
    <w:rsid w:val="00152A1E"/>
    <w:rsid w:val="00181D9A"/>
    <w:rsid w:val="002C2474"/>
    <w:rsid w:val="003136D8"/>
    <w:rsid w:val="00330E26"/>
    <w:rsid w:val="00350AD0"/>
    <w:rsid w:val="003A2D43"/>
    <w:rsid w:val="00401592"/>
    <w:rsid w:val="0043400F"/>
    <w:rsid w:val="00454A8D"/>
    <w:rsid w:val="004818AD"/>
    <w:rsid w:val="0048725F"/>
    <w:rsid w:val="004B23BC"/>
    <w:rsid w:val="004D4406"/>
    <w:rsid w:val="004E0312"/>
    <w:rsid w:val="0056197F"/>
    <w:rsid w:val="005B2BDC"/>
    <w:rsid w:val="006A3D4D"/>
    <w:rsid w:val="006A7C05"/>
    <w:rsid w:val="006F5F05"/>
    <w:rsid w:val="00780585"/>
    <w:rsid w:val="007F268F"/>
    <w:rsid w:val="00867960"/>
    <w:rsid w:val="008956F8"/>
    <w:rsid w:val="009B3354"/>
    <w:rsid w:val="00A92BD7"/>
    <w:rsid w:val="00AA1B4E"/>
    <w:rsid w:val="00B07CA3"/>
    <w:rsid w:val="00B10921"/>
    <w:rsid w:val="00B63890"/>
    <w:rsid w:val="00B965FB"/>
    <w:rsid w:val="00BD5EBC"/>
    <w:rsid w:val="00C907C8"/>
    <w:rsid w:val="00CD1F20"/>
    <w:rsid w:val="00E437C6"/>
    <w:rsid w:val="00F6362F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F5F05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2C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2C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C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C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C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F5F05"/>
    <w:rPr>
      <w:rFonts w:ascii="Tahoma" w:cs="Tahoma" w:hAnsi="Tahoma"/>
      <w:sz w:val="16"/>
      <w:szCs w:val="16"/>
    </w:rPr>
  </w:style>
  <w:style w:styleId="Tekstrezerviranogmjesta" w:type="character">
    <w:name w:val="Placeholder Text"/>
    <w:uiPriority w:val="99"/>
    <w:semiHidden/>
    <w:rsid w:val="002C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2C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2C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2C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2C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6506</izvorni_sadrzaj>
    <derivirana_varijabla naziv="DomainObject.Predmet.Broj_1">6506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St-6506/2015</izvorni_sadrzaj>
    <derivirana_varijabla naziv="DomainObject.Predmet.OznakaBroj_1">St-6506/2015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 SPATIAL SOLUTIONS d.o.o u likvidaciji</izvorni_sadrzaj>
    <derivirana_varijabla naziv="DomainObject.Predmet.ProtustrankaFormated_1">  BENIC SPATIAL SOLUTIONS d.o.o u likvidaciji</derivirana_varijabla>
  </DomainObject.Predmet.ProtustrankaFormated>
  <DomainObject.Predmet.ProtustrankaFormatedOIB>
    <izvorni_sadrzaj>  BENIC SPATIAL SOLUTIONS d.o.o u likvidaciji, OIB 30322235317</izvorni_sadrzaj>
    <derivirana_varijabla naziv="DomainObject.Predmet.ProtustrankaFormatedOIB_1">  BENIC SPATIAL SOLUTIONS d.o.o u likvidaciji, OIB 30322235317</derivirana_varijabla>
  </DomainObject.Predmet.ProtustrankaFormatedOIB>
  <DomainObject.Predmet.ProtustrankaFormatedWithAdress>
    <izvorni_sadrzaj> BENIC SPATIAL SOLUTIONS d.o.o u likvidaciji, Mihovci 5 F, 10000 Zagreb</izvorni_sadrzaj>
    <derivirana_varijabla naziv="DomainObject.Predmet.ProtustrankaFormatedWithAdress_1"> BENIC SPATIAL SOLUTIONS d.o.o u likvidaciji, Mihovci 5 F, 10000 Zagreb</derivirana_varijabla>
  </DomainObject.Predmet.ProtustrankaFormatedWithAdress>
  <DomainObject.Predmet.ProtustrankaFormatedWithAdressOIB>
    <izvorni_sadrzaj> BENIC SPATIAL SOLUTIONS d.o.o u likvidaciji, OIB 30322235317, Mihovci 5 F, 10000 Zagreb</izvorni_sadrzaj>
    <derivirana_varijabla naziv="DomainObject.Predmet.ProtustrankaFormatedWithAdressOIB_1"> BENIC SPATIAL SOLUTIONS d.o.o u likvidaciji, OIB 30322235317, Mihovci 5 F, 10000 Zagreb</derivirana_varijabla>
  </DomainObject.Predmet.ProtustrankaFormatedWithAdressOIB>
  <DomainObject.Predmet.ProtustrankaWithAdress>
    <izvorni_sadrzaj>BENIC SPATIAL SOLUTIONS d.o.o u likvidaciji Mihovci 5 F, 10000 Zagreb</izvorni_sadrzaj>
    <derivirana_varijabla naziv="DomainObject.Predmet.ProtustrankaWithAdress_1">BENIC SPATIAL SOLUTIONS d.o.o u likvidaciji Mihovci 5 F, 10000 Zagreb</derivirana_varijabla>
  </DomainObject.Predmet.ProtustrankaWithAdress>
  <DomainObject.Predmet.ProtustrankaWithAdressOIB>
    <izvorni_sadrzaj>BENIC SPATIAL SOLUTIONS d.o.o u likvidaciji, OIB 30322235317, Mihovci 5 F, 10000 Zagreb</izvorni_sadrzaj>
    <derivirana_varijabla naziv="DomainObject.Predmet.ProtustrankaWithAdressOIB_1">BENIC SPATIAL SOLUTIONS d.o.o u likvidaciji, OIB 30322235317, Mihovci 5 F, 10000 Zagreb</derivirana_varijabla>
  </DomainObject.Predmet.ProtustrankaWithAdressOIB>
  <DomainObject.Predmet.ProtustrankaNazivFormated>
    <izvorni_sadrzaj>BENIC SPATIAL SOLUTIONS d.o.o u likvidaciji</izvorni_sadrzaj>
    <derivirana_varijabla naziv="DomainObject.Predmet.ProtustrankaNazivFormated_1">BENIC SPATIAL SOLUTIONS d.o.o u likvidaciji</derivirana_varijabla>
  </DomainObject.Predmet.ProtustrankaNazivFormated>
  <DomainObject.Predmet.ProtustrankaNazivFormatedOIB>
    <izvorni_sadrzaj>BENIC SPATIAL SOLUTIONS d.o.o u likvidaciji, OIB 30322235317</izvorni_sadrzaj>
    <derivirana_varijabla naziv="DomainObject.Predmet.ProtustrankaNazivFormatedOIB_1">BENIC SPATIAL SOLUTIONS d.o.o u likvidaciji, OIB 30322235317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BENIC SPATIAL SOLUTIONS d.o.o u likvidaciji</item>
    </izvorni_sadrzaj>
    <derivirana_varijabla naziv="DomainObject.Predmet.ProtuStrankaListFormated_1">
      <item>BENIC SPATIAL SOLUTIONS d.o.o u likvidaciji</item>
    </derivirana_varijabla>
  </DomainObject.Predmet.ProtuStrankaListFormated>
  <DomainObject.Predmet.ProtuStrankaListFormatedOIB>
    <izvorni_sadrzaj>
      <item>BENIC SPATIAL SOLUTIONS d.o.o u likvidaciji, OIB 30322235317</item>
    </izvorni_sadrzaj>
    <derivirana_varijabla naziv="DomainObject.Predmet.ProtuStrankaListFormatedOIB_1">
      <item>BENIC SPATIAL SOLUTIONS d.o.o u likvidaciji, OIB 30322235317</item>
    </derivirana_varijabla>
  </DomainObject.Predmet.ProtuStrankaListFormatedOIB>
  <DomainObject.Predmet.ProtuStrankaListFormatedWithAdress>
    <izvorni_sadrzaj>
      <item>BENIC SPATIAL SOLUTIONS d.o.o u likvidaciji, Mihovci 5 F, 10000 Zagreb</item>
    </izvorni_sadrzaj>
    <derivirana_varijabla naziv="DomainObject.Predmet.ProtuStrankaListFormatedWithAdress_1">
      <item>BENIC SPATIAL SOLUTIONS d.o.o u likvidaciji, Mihovci 5 F, 10000 Zagreb</item>
    </derivirana_varijabla>
  </DomainObject.Predmet.ProtuStrankaListFormatedWithAdress>
  <DomainObject.Predmet.ProtuStrankaListFormatedWithAdressOIB>
    <izvorni_sadrzaj>
      <item>BENIC SPATIAL SOLUTIONS d.o.o u likvidaciji, OIB 30322235317, Mihovci 5 F, 10000 Zagreb</item>
    </izvorni_sadrzaj>
    <derivirana_varijabla naziv="DomainObject.Predmet.ProtuStrankaListFormatedWithAdressOIB_1">
      <item>BENIC SPATIAL SOLUTIONS d.o.o u likvidaciji, OIB 30322235317, Mihovci 5 F, 10000 Zagreb</item>
    </derivirana_varijabla>
  </DomainObject.Predmet.ProtuStrankaListFormatedWithAdressOIB>
  <DomainObject.Predmet.ProtuStrankaListNazivFormated>
    <izvorni_sadrzaj>
      <item>BENIC SPATIAL SOLUTIONS d.o.o u likvidaciji</item>
    </izvorni_sadrzaj>
    <derivirana_varijabla naziv="DomainObject.Predmet.ProtuStrankaListNazivFormated_1">
      <item>BENIC SPATIAL SOLUTIONS d.o.o u likvidaciji</item>
    </derivirana_varijabla>
  </DomainObject.Predmet.ProtuStrankaListNazivFormated>
  <DomainObject.Predmet.ProtuStrankaListNazivFormatedOIB>
    <izvorni_sadrzaj>
      <item>BENIC SPATIAL SOLUTIONS d.o.o u likvidaciji, OIB 30322235317</item>
    </izvorni_sadrzaj>
    <derivirana_varijabla naziv="DomainObject.Predmet.ProtuStrankaListNazivFormatedOIB_1">
      <item>BENIC SPATIAL SOLUTIONS d.o.o u likvidaciji, OIB 30322235317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BENIC SPATIAL SOLUTIONS d.o.o u likvidaciji</izvorni_sadrzaj>
    <derivirana_varijabla naziv="DomainObject.Predmet.ProtustrankaIDrugi_1">BENIC SPATIAL SOLUTIONS d.o.o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BENIC SPATIAL SOLUTIONS d.o.o u likvidaciji, OIB 30322235317, Mihovci 5 F, 10000 Zagreb</izvorni_sadrzaj>
    <derivirana_varijabla naziv="DomainObject.Predmet.ProtustrankaIDrugiAdressOIB_1">BENIC SPATIAL SOLUTIONS d.o.o u likvidaciji, OIB 30322235317, Mihovci 5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BENIC SPATIAL SOLUTIONS d.o.o u likvidaciji</item>
    </izvorni_sadrzaj>
    <derivirana_varijabla naziv="DomainObject.Predmet.SudioniciListNaziv_1">
      <item>FINA Regionalni centar Zagreb</item>
      <item>BENIC SPATIAL SOLUTIONS d.o.o u likvidaciji</item>
    </derivirana_varijabla>
  </DomainObject.Predmet.SudioniciListNaziv>
  <DomainObject.Predmet.SudioniciListAdressOIB>
    <izvorni_sadrzaj>
      <item>BENIC SPATIAL SOLUTIONS d.o.o u likvidaciji, OIB 30322235317, Mihovci 5 F,10000 Zagreb</item>
      <item>FINA Regionalni centar Zagreb, OIB 85821130368, Trg svibanjskih žrtava 1995. 1,10000 Zagreb</item>
    </izvorni_sadrzaj>
    <derivirana_varijabla naziv="DomainObject.Predmet.SudioniciListAdressOIB_1">
      <item>BENIC SPATIAL SOLUTIONS d.o.o u likvidaciji, OIB 30322235317, Mihovci 5 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30322235317</item>
    </izvorni_sadrzaj>
    <derivirana_varijabla naziv="DomainObject.Predmet.SudioniciListNazivOIB_1">
      <item>, OIB 85821130368</item>
      <item>, OIB 30322235317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45046-BE3C-416C-87AC-CF30DC36D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337</properties:Words>
  <properties:Characters>1796</properties:Characters>
  <properties:Lines>56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2016-11-11T07:03:00Z</dcterms:created>
  <dc:creator>gzubak</dc:creator>
  <cp:lastModifiedBy>Mirna Panjan</cp:lastModifiedBy>
  <cp:lastPrinted>2016-11-09T13:05:00Z</cp:lastPrinted>
  <dcterms:modified xmlns:xsi="http://www.w3.org/2001/XMLSchema-instance" xsi:type="dcterms:W3CDTF">2016-11-11T11:49:00Z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