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f53c" w14:paraId="555f53c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31558">
        <w:t>583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836EC">
        <w:t>09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31558">
        <w:t>POLJOPRIVREDNA ZADRUGA TOR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C31558">
        <w:t>Benkovcu</w:t>
      </w:r>
      <w:r w:rsidR="009836EC">
        <w:t xml:space="preserve"> (Grad </w:t>
      </w:r>
      <w:r w:rsidR="00C31558">
        <w:t>Benkovac</w:t>
      </w:r>
      <w:r w:rsidR="00822A09">
        <w:t xml:space="preserve">), </w:t>
      </w:r>
      <w:r w:rsidR="00C31558">
        <w:t>Medviđa, Medviđa 67 A</w:t>
      </w:r>
      <w:r w:rsidR="00912002">
        <w:t>,</w:t>
      </w:r>
      <w:r w:rsidR="00A01095">
        <w:t xml:space="preserve"> OIB: </w:t>
      </w:r>
      <w:r w:rsidR="000B1F08">
        <w:t>12081293768</w:t>
      </w:r>
      <w:r>
        <w:t xml:space="preserve">, </w:t>
      </w:r>
      <w:r w:rsidR="000A1B73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B1F08">
        <w:t xml:space="preserve">POLJOPRIVREDNA ZADRUGA TOR sa sjedištem u Benkovcu (Grad Benkovac), Medviđa, Medviđa 67 A, OIB: 12081293768 </w:t>
      </w:r>
      <w:r>
        <w:t xml:space="preserve">s danom </w:t>
      </w:r>
      <w:r w:rsidR="000A1B73">
        <w:t>3. svibnja</w:t>
      </w:r>
      <w:r>
        <w:t xml:space="preserve"> 2016. u 14,</w:t>
      </w:r>
      <w:r w:rsidR="000A1B73">
        <w:t>25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A1B73" w:rsidR="00E41244" w:rsidRPr="000A1B73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0A1B73">
        <w:t>II</w:t>
      </w:r>
      <w:r w:rsidR="00386298" w:rsidRPr="000A1B73">
        <w:t xml:space="preserve">. </w:t>
      </w:r>
      <w:r w:rsidR="00193657" w:rsidRPr="000A1B73">
        <w:t>Stečajnim upraviteljem</w:t>
      </w:r>
      <w:r w:rsidRPr="000A1B73">
        <w:t xml:space="preserve"> dužnika </w:t>
      </w:r>
      <w:r w:rsidR="00193657" w:rsidRPr="000A1B73">
        <w:t xml:space="preserve">imenuje se </w:t>
      </w:r>
      <w:r w:rsidR="000A1B73" w:rsidRPr="000A1B73">
        <w:t>GJURAŠIĆ IVAN iz Zagreba,</w:t>
      </w:r>
      <w:r w:rsidR="000A1B73" w:rsidRPr="008E37E9">
        <w:t xml:space="preserve"> Petrinjska 28, OIB: 66025260916</w:t>
      </w:r>
      <w:r w:rsidR="000A1B7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B1F08">
        <w:t>POLJOPRIVREDNA ZADRUGA TOR sa sjedištem u Benkovcu (Grad Benkovac), Medviđa, Medviđa 67 A, OIB: 12081293768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9836EC">
        <w:t>09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0B1F08">
        <w:t>540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0B1F08">
        <w:t>175,00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0B1F08">
        <w:t>Splitske banke,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0A1B73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6E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31558">
      <w:t>583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A1B73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9397D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16ED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St-583/2015-5</izvorni_sadrzaj>
    <derivirana_varijabla naziv="DomainObject.Oznaka_1">St-583/2015-5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TOR, za poljoprivrednu proizvodnju, trgovinu i usluge</izvorni_sadrzaj>
    <derivirana_varijabla naziv="DomainObject.Predmet.ProtustrankaFormated_1">  Poljoprivredna zadruga TOR, za poljoprivrednu proizvodnju, trgovinu i usluge</derivirana_varijabla>
  </DomainObject.Predmet.ProtustrankaFormated>
  <DomainObject.Predmet.ProtustrankaFormatedOIB>
    <izvorni_sadrzaj>  Poljoprivredna zadruga TOR, za poljoprivrednu proizvodnju, trgovinu i usluge, OIB 12081293768</izvorni_sadrzaj>
    <derivirana_varijabla naziv="DomainObject.Predmet.ProtustrankaFormatedOIB_1">  Poljoprivredna zadruga TOR, za poljoprivrednu proizvodnju, trgovinu i usluge, OIB 12081293768</derivirana_varijabla>
  </DomainObject.Predmet.ProtustrankaFormatedOIB>
  <DomainObject.Predmet.ProtustrankaFormatedWithAdress>
    <izvorni_sadrzaj> Poljoprivredna zadruga TOR, za poljoprivrednu proizvodnju, trgovinu i usluge, Medviđa, Medviđa  67 A , 23420 Benkovac</izvorni_sadrzaj>
    <derivirana_varijabla naziv="DomainObject.Predmet.ProtustrankaFormatedWithAdress_1"> Poljoprivredna zadruga TOR, za poljoprivrednu proizvodnju, trgovinu i usluge, Medviđa, Medviđa  67 A , 23420 Benkovac</derivirana_varijabla>
  </DomainObject.Predmet.ProtustrankaFormatedWithAdress>
  <DomainObject.Predmet.ProtustrankaFormatedWithAdressOIB>
    <izvorni_sadrzaj> Poljoprivredna zadruga TOR, za poljoprivrednu proizvodnju, trgovinu i usluge, OIB 12081293768, Medviđa, Medviđa  67 A , 23420 Benkovac</izvorni_sadrzaj>
    <derivirana_varijabla naziv="DomainObject.Predmet.ProtustrankaFormatedWithAdressOIB_1"> Poljoprivredna zadruga TOR, za poljoprivrednu proizvodnju, trgovinu i usluge, OIB 12081293768, Medviđa, Medviđa  67 A , 23420 Benkovac</derivirana_varijabla>
  </DomainObject.Predmet.ProtustrankaFormatedWithAdressOIB>
  <DomainObject.Predmet.ProtustrankaWithAdress>
    <izvorni_sadrzaj>Poljoprivredna zadruga TOR, za poljoprivrednu proizvodnju, trgovinu i usluge Medviđa, Medviđa  67 A , 23420 Benkovac</izvorni_sadrzaj>
    <derivirana_varijabla naziv="DomainObject.Predmet.ProtustrankaWithAdress_1">Poljoprivredna zadruga TOR, za poljoprivrednu proizvodnju, trgovinu i usluge Medviđa, Medviđa  67 A , 23420 Benkovac</derivirana_varijabla>
  </DomainObject.Predmet.ProtustrankaWithAdress>
  <DomainObject.Predmet.ProtustrankaWithAdressOIB>
    <izvorni_sadrzaj>Poljoprivredna zadruga TOR, za poljoprivrednu proizvodnju, trgovinu i usluge, OIB 12081293768, Medviđa, Medviđa  67 A , 23420 Benkovac</izvorni_sadrzaj>
    <derivirana_varijabla naziv="DomainObject.Predmet.ProtustrankaWithAdressOIB_1">Poljoprivredna zadruga TOR, za poljoprivrednu proizvodnju, trgovinu i usluge, OIB 12081293768, Medviđa, Medviđa  67 A , 23420 Benkovac</derivirana_varijabla>
  </DomainObject.Predmet.ProtustrankaWithAdressOIB>
  <DomainObject.Predmet.ProtustrankaNazivFormated>
    <izvorni_sadrzaj>Poljoprivredna zadruga TOR, za poljoprivrednu proizvodnju, trgovinu i usluge</izvorni_sadrzaj>
    <derivirana_varijabla naziv="DomainObject.Predmet.ProtustrankaNazivFormated_1">Poljoprivredna zadruga TOR, za poljoprivrednu proizvodnju, trgovinu i usluge</derivirana_varijabla>
  </DomainObject.Predmet.ProtustrankaNazivFormated>
  <DomainObject.Predmet.ProtustrankaNazivFormatedOIB>
    <izvorni_sadrzaj>Poljoprivredna zadruga TOR, za poljoprivrednu proizvodnju, trgovinu i usluge, OIB 12081293768</izvorni_sadrzaj>
    <derivirana_varijabla naziv="DomainObject.Predmet.ProtustrankaNazivFormatedOIB_1">Poljoprivredna zadruga TOR, za poljoprivrednu proizvodnju, trgovinu i usluge, OIB 12081293768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TOR, za poljoprivrednu proizvodnju, trgovinu i usluge</item>
    </izvorni_sadrzaj>
    <derivirana_varijabla naziv="DomainObject.Predmet.ProtuStrankaListFormated_1">
      <item>Poljoprivredna zadruga TOR, za poljoprivrednu proizvodnju, trgovinu i usluge</item>
    </derivirana_varijabla>
  </DomainObject.Predmet.ProtuStrankaListFormated>
  <DomainObject.Predmet.ProtuStrankaListFormatedOIB>
    <izvorni_sadrzaj>
      <item>Poljoprivredna zadruga TOR, za poljoprivrednu proizvodnju, trgovinu i usluge, OIB 12081293768</item>
    </izvorni_sadrzaj>
    <derivirana_varijabla naziv="DomainObject.Predmet.ProtuStrankaListFormatedOIB_1">
      <item>Poljoprivredna zadruga TOR, za poljoprivrednu proizvodnju, trgovinu i usluge, OIB 12081293768</item>
    </derivirana_varijabla>
  </DomainObject.Predmet.ProtuStrankaListFormatedOIB>
  <DomainObject.Predmet.ProtuStrankaListFormatedWithAdress>
    <izvorni_sadrzaj>
      <item>Poljoprivredna zadruga TOR, za poljoprivrednu proizvodnju, trgovinu i usluge, Medviđa, Medviđa  67 A , 23420 Benkovac</item>
    </izvorni_sadrzaj>
    <derivirana_varijabla naziv="DomainObject.Predmet.ProtuStrankaListFormatedWithAdress_1">
      <item>Poljoprivredna zadruga TOR, za poljoprivrednu proizvodnju, trgovinu i usluge, Medviđa, Medviđa  67 A , 23420 Benkovac</item>
    </derivirana_varijabla>
  </DomainObject.Predmet.ProtuStrankaListFormatedWithAdress>
  <DomainObject.Predmet.ProtuStrankaListFormatedWithAdressOIB>
    <izvorni_sadrzaj>
      <item>Poljoprivredna zadruga TOR, za poljoprivrednu proizvodnju, trgovinu i usluge, OIB 12081293768, Medviđa, Medviđa  67 A , 23420 Benkovac</item>
    </izvorni_sadrzaj>
    <derivirana_varijabla naziv="DomainObject.Predmet.ProtuStrankaListFormatedWithAdressOIB_1">
      <item>Poljoprivredna zadruga TOR, za poljoprivrednu proizvodnju, trgovinu i usluge, OIB 12081293768, Medviđa, Medviđa  67 A , 23420 Benkovac</item>
    </derivirana_varijabla>
  </DomainObject.Predmet.ProtuStrankaListFormatedWithAdressOIB>
  <DomainObject.Predmet.ProtuStrankaListNazivFormated>
    <izvorni_sadrzaj>
      <item>Poljoprivredna zadruga TOR, za poljoprivrednu proizvodnju, trgovinu i usluge</item>
    </izvorni_sadrzaj>
    <derivirana_varijabla naziv="DomainObject.Predmet.ProtuStrankaListNazivFormated_1">
      <item>Poljoprivredna zadruga TOR, za poljoprivrednu proizvodnju, trgovinu i usluge</item>
    </derivirana_varijabla>
  </DomainObject.Predmet.ProtuStrankaListNazivFormated>
  <DomainObject.Predmet.ProtuStrankaListNazivFormatedOIB>
    <izvorni_sadrzaj>
      <item>Poljoprivredna zadruga TOR, za poljoprivrednu proizvodnju, trgovinu i usluge, OIB 12081293768</item>
    </izvorni_sadrzaj>
    <derivirana_varijabla naziv="DomainObject.Predmet.ProtuStrankaListNazivFormatedOIB_1">
      <item>Poljoprivredna zadruga TOR, za poljoprivrednu proizvodnju, trgovinu i usluge, OIB 12081293768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St-583/2015-5</izvorni_sadrzaj>
    <derivirana_varijabla naziv="DomainObject.PoslovniBrojDokumenta_1">St-583/2015-5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TOR, za poljoprivrednu proizvodnju, trgovinu i usluge</izvorni_sadrzaj>
    <derivirana_varijabla naziv="DomainObject.Predmet.ProtustrankaIDrugi_1">Poljoprivredna zadruga TOR, za poljoprivrednu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TOR, za poljoprivrednu proizvodnju, trgovinu i usluge, OIB 12081293768, Medviđa, Medviđa  67 A , 23420 Benkovac</izvorni_sadrzaj>
    <derivirana_varijabla naziv="DomainObject.Predmet.ProtustrankaIDrugiAdressOIB_1">Poljoprivredna zadruga TOR, za poljoprivrednu proizvodnju, trgovinu i usluge, OIB 12081293768, Medviđa, Medviđa  67 A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TOR, za poljoprivrednu proizvodnju, trgovinu i usluge</item>
    </izvorni_sadrzaj>
    <derivirana_varijabla naziv="DomainObject.Predmet.SudioniciListNaziv_1">
      <item>FINA</item>
      <item>Poljoprivredna zadruga TOR, za poljoprivrednu proizvodnju, trgovinu i usluge</item>
    </derivirana_varijabla>
  </DomainObject.Predmet.SudioniciListNaziv>
  <DomainObject.Predmet.SudioniciListAdressOIB>
    <izvorni_sadrzaj>
      <item>FINA, OIB 85821130368</item>
      <item>Poljoprivredna zadruga TOR, za poljoprivrednu proizvodnju, trgovinu i usluge, OIB 12081293768, Medviđa, Medviđa  67 A ,23420 Benkovac</item>
    </izvorni_sadrzaj>
    <derivirana_varijabla naziv="DomainObject.Predmet.SudioniciListAdressOIB_1">
      <item>FINA, OIB 85821130368</item>
      <item>Poljoprivredna zadruga TOR, za poljoprivrednu proizvodnju, trgovinu i usluge, OIB 12081293768, Medviđa, Medviđa  67 A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12081293768</item>
    </izvorni_sadrzaj>
    <derivirana_varijabla naziv="DomainObject.Predmet.SudioniciListNazivOIB_1">
      <item>, OIB 85821130368</item>
      <item>, OIB 12081293768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4744</properties:Characters>
  <properties:Lines>122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2016-04-01T08:23:00Z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2016-05-03T12:27:00Z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