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64bd" w14:paraId="1e964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F704B" w:rsidP="00AF704B" w:rsidR="00AF704B" w:rsidRPr="00AF704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F70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               6 St-1341/2016-2.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>O G L A S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CAVALLINO d.o.o. za vinogradarstvo i vinarstvo, Slatina, Lukavac 53, MBS: 030073745, OIB: 20600631722,  koji se vodi kod ovoga suda pod brojem St-1341/2016, temeljem odredbe čl.430., 431. i 434. Stečajnog zakona (Narodne novine br. 71/15), objavljuje: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I. Na dan 10. kolovoza 2016. dužnik u Očevidniku redoslijeda osnova za plaćanje ima evidentirane neizvršene osnove za plaćanje u ukupnom iznosu od 325.133,85 kn, u koji iznos je uračunata kamata i naknada Financijske agencije za provedbu ovrhe na novčanim sredstvima. 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Karl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Schmidt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, Njemačka,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Erding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Winterlestrasse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 6, OIB: 54845101527, Davor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Vukmirić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, Sesvete, Ulica Krizantema 54, OIB: 06885662567 i Tea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Domin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, Samobor, </w:t>
      </w:r>
      <w:proofErr w:type="spellStart"/>
      <w:r w:rsidRPr="00AF704B">
        <w:rPr>
          <w:rFonts w:cs="Times New Roman" w:eastAsia="Times New Roman"/>
          <w:szCs w:val="20"/>
          <w:lang w:eastAsia="hr-HR"/>
        </w:rPr>
        <w:t>Perkovčeva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 xml:space="preserve"> 13, OIB: 05656839661, da u roku od 15 dana od objave ovog oglasa na mrežnoj stranici e-Oglasna ploča Trgovačkog suda u Bjelovaru podnese sudu javnobilježnički ovjerovljen popis imovine i obveza na propisanom obrascu.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U Bjelovaru 8. rujna 2016.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F704B">
        <w:rPr>
          <w:rFonts w:cs="Times New Roman" w:eastAsia="Times New Roman"/>
          <w:szCs w:val="20"/>
          <w:lang w:eastAsia="hr-HR"/>
        </w:rPr>
        <w:t>Rj</w:t>
      </w:r>
      <w:proofErr w:type="spellEnd"/>
      <w:r w:rsidRPr="00AF704B">
        <w:rPr>
          <w:rFonts w:cs="Times New Roman" w:eastAsia="Times New Roman"/>
          <w:szCs w:val="20"/>
          <w:lang w:eastAsia="hr-HR"/>
        </w:rPr>
        <w:t>.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 xml:space="preserve">            - zakonskim zastupnicima dužnika putem pošte 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>II. Kal. 45 dana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04B">
        <w:rPr>
          <w:rFonts w:cs="Times New Roman" w:eastAsia="Times New Roman"/>
          <w:szCs w:val="20"/>
          <w:lang w:eastAsia="hr-HR"/>
        </w:rPr>
        <w:t>Bjelovar, 8.9.2016.</w:t>
      </w:r>
    </w:p>
    <w:p w:rsidRDefault="00AF704B" w:rsidP="00AF704B" w:rsidR="00AF704B" w:rsidRPr="00AF704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04B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07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St-1341/2016-2</izvorni_sadrzaj>
    <derivirana_varijabla naziv="DomainObject.Oznaka_1">St-1341/2016-2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CAVALLINO d.o.o. za vinogradarstvo i vinarstvo</izvorni_sadrzaj>
    <derivirana_varijabla naziv="DomainObject.Predmet.ProtustrankaFormated_1">  CAVALLINO d.o.o. za vinogradarstvo i vinarstvo</derivirana_varijabla>
  </DomainObject.Predmet.ProtustrankaFormated>
  <DomainObject.Predmet.ProtustrankaFormatedOIB>
    <izvorni_sadrzaj>  CAVALLINO d.o.o. za vinogradarstvo i vinarstvo, OIB 20600631722</izvorni_sadrzaj>
    <derivirana_varijabla naziv="DomainObject.Predmet.ProtustrankaFormatedOIB_1">  CAVALLINO d.o.o. za vinogradarstvo i vinarstvo, OIB 20600631722</derivirana_varijabla>
  </DomainObject.Predmet.ProtustrankaFormatedOIB>
  <DomainObject.Predmet.ProtustrankaFormatedWithAdress>
    <izvorni_sadrzaj> CAVALLINO d.o.o. za vinogradarstvo i vinarstvo, Lukavac 53, 33520 Slatina</izvorni_sadrzaj>
    <derivirana_varijabla naziv="DomainObject.Predmet.ProtustrankaFormatedWithAdress_1"> CAVALLINO d.o.o. za vinogradarstvo i vinarstvo, Lukavac 53, 33520 Slatina</derivirana_varijabla>
  </DomainObject.Predmet.ProtustrankaFormatedWithAdress>
  <DomainObject.Predmet.ProtustrankaFormatedWithAdressOIB>
    <izvorni_sadrzaj> CAVALLINO d.o.o. za vinogradarstvo i vinarstvo, OIB 20600631722, Lukavac 53, 33520 Slatina</izvorni_sadrzaj>
    <derivirana_varijabla naziv="DomainObject.Predmet.ProtustrankaFormatedWithAdressOIB_1"> CAVALLINO d.o.o. za vinogradarstvo i vinarstvo, OIB 20600631722, Lukavac 53, 33520 Slatina</derivirana_varijabla>
  </DomainObject.Predmet.ProtustrankaFormatedWithAdressOIB>
  <DomainObject.Predmet.ProtustrankaWithAdress>
    <izvorni_sadrzaj>CAVALLINO d.o.o. za vinogradarstvo i vinarstvo Lukavac 53, 33520 Slatina</izvorni_sadrzaj>
    <derivirana_varijabla naziv="DomainObject.Predmet.ProtustrankaWithAdress_1">CAVALLINO d.o.o. za vinogradarstvo i vinarstvo Lukavac 53, 33520 Slatina</derivirana_varijabla>
  </DomainObject.Predmet.ProtustrankaWithAdress>
  <DomainObject.Predmet.ProtustrankaWithAdressOIB>
    <izvorni_sadrzaj>CAVALLINO d.o.o. za vinogradarstvo i vinarstvo, OIB 20600631722, Lukavac 53, 33520 Slatina</izvorni_sadrzaj>
    <derivirana_varijabla naziv="DomainObject.Predmet.ProtustrankaWithAdressOIB_1">CAVALLINO d.o.o. za vinogradarstvo i vinarstvo, OIB 20600631722, Lukavac 53, 33520 Slatina</derivirana_varijabla>
  </DomainObject.Predmet.ProtustrankaWithAdressOIB>
  <DomainObject.Predmet.ProtustrankaNazivFormated>
    <izvorni_sadrzaj>CAVALLINO d.o.o. za vinogradarstvo i vinarstvo</izvorni_sadrzaj>
    <derivirana_varijabla naziv="DomainObject.Predmet.ProtustrankaNazivFormated_1">CAVALLINO d.o.o. za vinogradarstvo i vinarstvo</derivirana_varijabla>
  </DomainObject.Predmet.ProtustrankaNazivFormated>
  <DomainObject.Predmet.ProtustrankaNazivFormatedOIB>
    <izvorni_sadrzaj>CAVALLINO d.o.o. za vinogradarstvo i vinarstvo, OIB 20600631722</izvorni_sadrzaj>
    <derivirana_varijabla naziv="DomainObject.Predmet.ProtustrankaNazivFormatedOIB_1">CAVALLINO d.o.o. za vinogradarstvo i vinarstvo, OIB 20600631722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CAVALLINO d.o.o. za vinogradarstvo i vinarstvo</item>
    </izvorni_sadrzaj>
    <derivirana_varijabla naziv="DomainObject.Predmet.ProtuStrankaListFormated_1">
      <item>CAVALLINO d.o.o. za vinogradarstvo i vinarstvo</item>
    </derivirana_varijabla>
  </DomainObject.Predmet.ProtuStrankaListFormated>
  <DomainObject.Predmet.ProtuStrankaListFormatedOIB>
    <izvorni_sadrzaj>
      <item>CAVALLINO d.o.o. za vinogradarstvo i vinarstvo, OIB 20600631722</item>
    </izvorni_sadrzaj>
    <derivirana_varijabla naziv="DomainObject.Predmet.ProtuStrankaListFormatedOIB_1">
      <item>CAVALLINO d.o.o. za vinogradarstvo i vinarstvo, OIB 20600631722</item>
    </derivirana_varijabla>
  </DomainObject.Predmet.ProtuStrankaListFormatedOIB>
  <DomainObject.Predmet.ProtuStrankaListFormatedWithAdress>
    <izvorni_sadrzaj>
      <item>CAVALLINO d.o.o. za vinogradarstvo i vinarstvo, Lukavac 53, 33520 Slatina</item>
    </izvorni_sadrzaj>
    <derivirana_varijabla naziv="DomainObject.Predmet.ProtuStrankaListFormatedWithAdress_1">
      <item>CAVALLINO d.o.o. za vinogradarstvo i vinarstvo, Lukavac 53, 33520 Slatina</item>
    </derivirana_varijabla>
  </DomainObject.Predmet.ProtuStrankaListFormatedWithAdress>
  <DomainObject.Predmet.ProtuStrankaListFormatedWithAdressOIB>
    <izvorni_sadrzaj>
      <item>CAVALLINO d.o.o. za vinogradarstvo i vinarstvo, OIB 20600631722, Lukavac 53, 33520 Slatina</item>
    </izvorni_sadrzaj>
    <derivirana_varijabla naziv="DomainObject.Predmet.ProtuStrankaListFormatedWithAdressOIB_1">
      <item>CAVALLINO d.o.o. za vinogradarstvo i vinarstvo, OIB 20600631722, Lukavac 53, 33520 Slatina</item>
    </derivirana_varijabla>
  </DomainObject.Predmet.ProtuStrankaListFormatedWithAdressOIB>
  <DomainObject.Predmet.ProtuStrankaListNazivFormated>
    <izvorni_sadrzaj>
      <item>CAVALLINO d.o.o. za vinogradarstvo i vinarstvo</item>
    </izvorni_sadrzaj>
    <derivirana_varijabla naziv="DomainObject.Predmet.ProtuStrankaListNazivFormated_1">
      <item>CAVALLINO d.o.o. za vinogradarstvo i vinarstvo</item>
    </derivirana_varijabla>
  </DomainObject.Predmet.ProtuStrankaListNazivFormated>
  <DomainObject.Predmet.ProtuStrankaListNazivFormatedOIB>
    <izvorni_sadrzaj>
      <item>CAVALLINO d.o.o. za vinogradarstvo i vinarstvo, OIB 20600631722</item>
    </izvorni_sadrzaj>
    <derivirana_varijabla naziv="DomainObject.Predmet.ProtuStrankaListNazivFormatedOIB_1">
      <item>CAVALLINO d.o.o. za vinogradarstvo i vinarstvo, OIB 20600631722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St-1341/2016-2</izvorni_sadrzaj>
    <derivirana_varijabla naziv="DomainObject.PoslovniBrojDokumenta_1">St-1341/2016-2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CAVALLINO d.o.o. za vinogradarstvo i vinarstvo</izvorni_sadrzaj>
    <derivirana_varijabla naziv="DomainObject.Predmet.ProtustrankaIDrugi_1">CAVALLINO d.o.o. za vinogradarstvo i vinarstvo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CAVALLINO d.o.o. za vinogradarstvo i vinarstvo, OIB 20600631722, Lukavac 53, 33520 Slatina</izvorni_sadrzaj>
    <derivirana_varijabla naziv="DomainObject.Predmet.ProtustrankaIDrugiAdressOIB_1">CAVALLINO d.o.o. za vinogradarstvo i vinarstvo, OIB 20600631722, Lukavac 53,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CAVALLINO d.o.o. za vinogradarstvo i vinarstvo</item>
    </izvorni_sadrzaj>
    <derivirana_varijabla naziv="DomainObject.Predmet.SudioniciListNaziv_1">
      <item>FINA, RC ZAGREB, Podružnica Bjelovar</item>
      <item>CAVALLINO d.o.o. za vinogradarstvo i vinarstvo</item>
    </derivirana_varijabla>
  </DomainObject.Predmet.SudioniciListNaziv>
  <DomainObject.Predmet.SudioniciListAdressOIB>
    <izvorni_sadrzaj>
      <item>FINA, RC ZAGREB, Podružnica Bjelovar, OIB 85821130368, F. Supila 4,43000 Bjelovar</item>
      <item>CAVALLINO d.o.o. za vinogradarstvo i vinarstvo, OIB 20600631722, Lukavac 53,33520 Slatina</item>
    </izvorni_sadrzaj>
    <derivirana_varijabla naziv="DomainObject.Predmet.SudioniciListAdressOIB_1">
      <item>FINA, RC ZAGREB, Podružnica Bjelovar, OIB 85821130368, F. Supila 4,43000 Bjelovar</item>
      <item>CAVALLINO d.o.o. za vinogradarstvo i vinarstvo, OIB 20600631722, Lukavac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30DF0-E0F5-4054-A963-D95F85D9B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1835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2016-09-08T06:12:00Z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